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9e6d" w14:paraId="be19e6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4E3BC7">
        <w:t>390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4E3BC7">
        <w:t>MURTERSKA AVANTURA d.o.o. iz Šibenika, Zapadna magistrala 27, OIB:71551365298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F335A2">
        <w:t>29</w:t>
      </w:r>
      <w:r>
        <w:t xml:space="preserve">. </w:t>
      </w:r>
      <w:r w:rsidR="00F335A2">
        <w:t>prosinc</w:t>
      </w:r>
      <w:r w:rsidR="00347B56">
        <w:t>a</w:t>
      </w:r>
      <w:r w:rsidR="00EB4DE6">
        <w:t xml:space="preserve"> 201</w:t>
      </w:r>
      <w:r w:rsidR="00CE770F">
        <w:t>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4E3BC7">
        <w:t>MURTERSKA AVANTURA d.o.o. iz Šibenika, Zapadna magistrala 27, OIB:71551365298</w:t>
      </w:r>
      <w:r w:rsidR="007046CC">
        <w:t xml:space="preserve">, sa danom </w:t>
      </w:r>
      <w:r w:rsidR="00F335A2">
        <w:t>29</w:t>
      </w:r>
      <w:r w:rsidR="007046CC">
        <w:t xml:space="preserve">. </w:t>
      </w:r>
      <w:r w:rsidR="00F335A2">
        <w:t>prosinc</w:t>
      </w:r>
      <w:r w:rsidR="00236823">
        <w:t>a 201</w:t>
      </w:r>
      <w:r w:rsidR="00CE770F">
        <w:t>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C37673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C37673">
        <w:t>Renato Sabljić iz Zagreba, Zdenački zavoj 14, OIB: 74644810692.</w:t>
      </w:r>
    </w:p>
    <w:p w:rsidRDefault="00C37673" w:rsidP="00C37673" w:rsidR="00C37673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4E3BC7">
        <w:t>MURTERSKA AVANTURA d.o.o. iz Šibenika, Zapadna magistrala 27, OIB:71551365298</w:t>
      </w:r>
      <w:r>
        <w:t xml:space="preserve">, sa danom </w:t>
      </w:r>
      <w:r w:rsidR="00F335A2">
        <w:t>29</w:t>
      </w:r>
      <w:r>
        <w:t xml:space="preserve">. </w:t>
      </w:r>
      <w:r w:rsidR="00F335A2">
        <w:t>prosinc</w:t>
      </w:r>
      <w:r w:rsidR="005944A7">
        <w:t>a</w:t>
      </w:r>
      <w:r w:rsidR="00CE770F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4E3BC7">
        <w:t>MURTERSKA AVANTURA d.o.o. iz Šibenika, Zapadna magistrala 27, OIB:71551365298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4E3BC7">
        <w:t>390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E770F" w:rsidP="00A4361C" w:rsidR="007046CC">
      <w:pPr>
        <w:ind w:firstLine="708"/>
        <w:jc w:val="both"/>
      </w:pPr>
      <w:r>
        <w:t xml:space="preserve">Navedeni oglas objavljen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F335A2">
        <w:t>29</w:t>
      </w:r>
      <w:r>
        <w:t xml:space="preserve">. </w:t>
      </w:r>
      <w:r w:rsidR="00F335A2">
        <w:t>prosinc</w:t>
      </w:r>
      <w:r w:rsidR="00347B56">
        <w:t>a</w:t>
      </w:r>
      <w:r w:rsidR="00CE770F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E4" w:rsidP="00EB4DE6" w:rsidR="000A6DE4">
      <w:r>
        <w:separator/>
      </w:r>
    </w:p>
  </w:endnote>
  <w:endnote w:id="0" w:type="continuationSeparator">
    <w:p w:rsidRDefault="000A6DE4" w:rsidP="00EB4DE6" w:rsidR="000A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E4" w:rsidP="00EB4DE6" w:rsidR="000A6DE4">
      <w:r>
        <w:separator/>
      </w:r>
    </w:p>
  </w:footnote>
  <w:footnote w:id="0" w:type="continuationSeparator">
    <w:p w:rsidRDefault="000A6DE4" w:rsidP="00EB4DE6" w:rsidR="000A6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0571A">
      <w:rPr>
        <w:noProof/>
      </w:rPr>
      <w:t>2</w:t>
    </w:r>
    <w:r>
      <w:fldChar w:fldCharType="end"/>
    </w:r>
    <w:r>
      <w:t xml:space="preserve">                            </w:t>
    </w:r>
    <w:r w:rsidR="004E3BC7">
      <w:t xml:space="preserve">                        9 St-390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A6DE4"/>
    <w:rsid w:val="00122CE6"/>
    <w:rsid w:val="00236823"/>
    <w:rsid w:val="00261818"/>
    <w:rsid w:val="002A577B"/>
    <w:rsid w:val="003038A0"/>
    <w:rsid w:val="00347B56"/>
    <w:rsid w:val="004E3BC7"/>
    <w:rsid w:val="00527C04"/>
    <w:rsid w:val="005944A7"/>
    <w:rsid w:val="007046CC"/>
    <w:rsid w:val="007469A5"/>
    <w:rsid w:val="008B03EF"/>
    <w:rsid w:val="009229A6"/>
    <w:rsid w:val="009844CD"/>
    <w:rsid w:val="009D279D"/>
    <w:rsid w:val="00A05719"/>
    <w:rsid w:val="00A4361C"/>
    <w:rsid w:val="00A965CF"/>
    <w:rsid w:val="00AC5066"/>
    <w:rsid w:val="00C0571A"/>
    <w:rsid w:val="00C07A69"/>
    <w:rsid w:val="00C37673"/>
    <w:rsid w:val="00C84E3C"/>
    <w:rsid w:val="00CB4E78"/>
    <w:rsid w:val="00CE770F"/>
    <w:rsid w:val="00CF5C92"/>
    <w:rsid w:val="00EB4DE6"/>
    <w:rsid w:val="00F3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MURTERSKA AVANTURA društvo s ograničenom odgovornošću za turizam i trgovinu</izvorni_sadrzaj>
    <derivirana_varijabla naziv="DomainObject.Predmet.ProtustrankaFormated_1">  MURTERSKA AVANTURA društvo s ograničenom odgovornošću za turizam i trgovinu</derivirana_varijabla>
  </DomainObject.Predmet.ProtustrankaFormated>
  <DomainObject.Predmet.ProtustrankaFormatedOIB>
    <izvorni_sadrzaj>  MURTERSKA AVANTURA društvo s ograničenom odgovornošću za turizam i trgovinu, OIB 71551365298</izvorni_sadrzaj>
    <derivirana_varijabla naziv="DomainObject.Predmet.ProtustrankaFormatedOIB_1">  MURTERSKA AVANTURA društvo s ograničenom odgovornošću za turizam i trgovinu, OIB 71551365298</derivirana_varijabla>
  </DomainObject.Predmet.ProtustrankaFormatedOIB>
  <DomainObject.Predmet.ProtustrankaFormatedWithAdress>
    <izvorni_sadrzaj> MURTERSKA AVANTURA društvo s ograničenom odgovornošću za turizam i trgovinu, Zapadna magistrala 27, 22000 Šibenik</izvorni_sadrzaj>
    <derivirana_varijabla naziv="DomainObject.Predmet.ProtustrankaFormatedWithAdress_1"> MURTERSKA AVANTURA društvo s ograničenom odgovornošću za turizam i trgovinu, Zapadna magistrala 27, 22000 Šibenik</derivirana_varijabla>
  </DomainObject.Predmet.ProtustrankaFormatedWithAdress>
  <DomainObject.Predmet.ProtustrankaFormatedWithAdressOIB>
    <izvorni_sadrzaj> MURTERSKA AVANTURA društvo s ograničenom odgovornošću za turizam i trgovinu, OIB 71551365298, Zapadna magistrala 27, 22000 Šibenik</izvorni_sadrzaj>
    <derivirana_varijabla naziv="DomainObject.Predmet.ProtustrankaFormatedWithAdressOIB_1"> MURTERSKA AVANTURA društvo s ograničenom odgovornošću za turizam i trgovinu, OIB 71551365298, Zapadna magistrala 27, 22000 Šibenik</derivirana_varijabla>
  </DomainObject.Predmet.ProtustrankaFormatedWithAdressOIB>
  <DomainObject.Predmet.ProtustrankaWithAdress>
    <izvorni_sadrzaj>MURTERSKA AVANTURA društvo s ograničenom odgovornošću za turizam i trgovinu Zapadna magistrala 27, 22000 Šibenik</izvorni_sadrzaj>
    <derivirana_varijabla naziv="DomainObject.Predmet.ProtustrankaWithAdress_1">MURTERSKA AVANTURA društvo s ograničenom odgovornošću za turizam i trgovinu Zapadna magistrala 27, 22000 Šibenik</derivirana_varijabla>
  </DomainObject.Predmet.ProtustrankaWithAdress>
  <DomainObject.Predmet.ProtustrankaWithAdressOIB>
    <izvorni_sadrzaj>MURTERSKA AVANTURA društvo s ograničenom odgovornošću za turizam i trgovinu, OIB 71551365298, Zapadna magistrala 27, 22000 Šibenik</izvorni_sadrzaj>
    <derivirana_varijabla naziv="DomainObject.Predmet.ProtustrankaWithAdressOIB_1">MURTERSKA AVANTURA društvo s ograničenom odgovornošću za turizam i trgovinu, OIB 71551365298, Zapadna magistrala 27, 22000 Šibenik</derivirana_varijabla>
  </DomainObject.Predmet.ProtustrankaWithAdressOIB>
  <DomainObject.Predmet.ProtustrankaNazivFormated>
    <izvorni_sadrzaj>MURTERSKA AVANTURA društvo s ograničenom odgovornošću za turizam i trgovinu</izvorni_sadrzaj>
    <derivirana_varijabla naziv="DomainObject.Predmet.ProtustrankaNazivFormated_1">MURTERSKA AVANTURA društvo s ograničenom odgovornošću za turizam i trgovinu</derivirana_varijabla>
  </DomainObject.Predmet.ProtustrankaNazivFormated>
  <DomainObject.Predmet.ProtustrankaNazivFormatedOIB>
    <izvorni_sadrzaj>MURTERSKA AVANTURA društvo s ograničenom odgovornošću za turizam i trgovinu, OIB 71551365298</izvorni_sadrzaj>
    <derivirana_varijabla naziv="DomainObject.Predmet.ProtustrankaNazivFormatedOIB_1">MURTERSKA AVANTURA društvo s ograničenom odgovornošću za turizam i trgovinu, OIB 71551365298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MURTERSKA AVANTURA društvo s ograničenom odgovornošću za turizam i trgovinu</item>
    </izvorni_sadrzaj>
    <derivirana_varijabla naziv="DomainObject.Predmet.ProtuStrankaListFormated_1">
      <item>MURTERSKA AVANTURA društvo s ograničenom odgovornošću za turizam i trgovinu</item>
    </derivirana_varijabla>
  </DomainObject.Predmet.ProtuStrankaListFormated>
  <DomainObject.Predmet.ProtuStrankaListFormatedOIB>
    <izvorni_sadrzaj>
      <item>MURTERSKA AVANTURA društvo s ograničenom odgovornošću za turizam i trgovinu, OIB 71551365298</item>
    </izvorni_sadrzaj>
    <derivirana_varijabla naziv="DomainObject.Predmet.ProtuStrankaListFormatedOIB_1">
      <item>MURTERSKA AVANTURA društvo s ograničenom odgovornošću za turizam i trgovinu, OIB 71551365298</item>
    </derivirana_varijabla>
  </DomainObject.Predmet.ProtuStrankaListFormatedOIB>
  <DomainObject.Predmet.ProtuStrankaListFormatedWithAdress>
    <izvorni_sadrzaj>
      <item>MURTERSKA AVANTURA društvo s ograničenom odgovornošću za turizam i trgovinu, Zapadna magistrala 27, 22000 Šibenik</item>
    </izvorni_sadrzaj>
    <derivirana_varijabla naziv="DomainObject.Predmet.ProtuStrankaListFormatedWithAdress_1">
      <item>MURTERSKA AVANTURA društvo s ograničenom odgovornošću za turizam i trgovinu, Zapadna magistrala 27, 22000 Šibenik</item>
    </derivirana_varijabla>
  </DomainObject.Predmet.ProtuStrankaListFormatedWithAdress>
  <DomainObject.Predmet.ProtuStrankaListFormatedWithAdressOIB>
    <izvorni_sadrzaj>
      <item>MURTERSKA AVANTURA društvo s ograničenom odgovornošću za turizam i trgovinu, OIB 71551365298, Zapadna magistrala 27, 22000 Šibenik</item>
    </izvorni_sadrzaj>
    <derivirana_varijabla naziv="DomainObject.Predmet.ProtuStrankaListFormatedWithAdressOIB_1">
      <item>MURTERSKA AVANTURA društvo s ograničenom odgovornošću za turizam i trgovinu, OIB 71551365298, Zapadna magistrala 27, 22000 Šibenik</item>
    </derivirana_varijabla>
  </DomainObject.Predmet.ProtuStrankaListFormatedWithAdressOIB>
  <DomainObject.Predmet.ProtuStrankaListNazivFormated>
    <izvorni_sadrzaj>
      <item>MURTERSKA AVANTURA društvo s ograničenom odgovornošću za turizam i trgovinu</item>
    </izvorni_sadrzaj>
    <derivirana_varijabla naziv="DomainObject.Predmet.ProtuStrankaListNazivFormated_1">
      <item>MURTERSKA AVANTURA društvo s ograničenom odgovornošću za turizam i trgovinu</item>
    </derivirana_varijabla>
  </DomainObject.Predmet.ProtuStrankaListNazivFormated>
  <DomainObject.Predmet.ProtuStrankaListNazivFormatedOIB>
    <izvorni_sadrzaj>
      <item>MURTERSKA AVANTURA društvo s ograničenom odgovornošću za turizam i trgovinu, OIB 71551365298</item>
    </izvorni_sadrzaj>
    <derivirana_varijabla naziv="DomainObject.Predmet.ProtuStrankaListNazivFormatedOIB_1">
      <item>MURTERSKA AVANTURA društvo s ograničenom odgovornošću za turizam i trgovinu, OIB 71551365298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MURTERSKA AVANTURA društvo s ograničenom odgovornošću za turizam i trgovinu</izvorni_sadrzaj>
    <derivirana_varijabla naziv="DomainObject.Predmet.ProtustrankaIDrugi_1">MURTERSKA AVANTURA društvo s ograničenom odgovornošću za turizam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MURTERSKA AVANTURA društvo s ograničenom odgovornošću za turizam i trgovinu, OIB 71551365298, Zapadna magistrala 27, 22000 Šibenik</izvorni_sadrzaj>
    <derivirana_varijabla naziv="DomainObject.Predmet.ProtustrankaIDrugiAdressOIB_1">MURTERSKA AVANTURA društvo s ograničenom odgovornošću za turizam i trgovinu, OIB 71551365298, Zapadna magistrala 27,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MURTERSKA AVANTURA društvo s ograničenom odgovornošću za turizam i trgovinu</item>
    </izvorni_sadrzaj>
    <derivirana_varijabla naziv="DomainObject.Predmet.SudioniciListNaziv_1">
      <item>FINA - Podružnica Šibenik</item>
      <item>MURTERSKA AVANTURA društvo s ograničenom odgovornošću za turizam i trgovinu</item>
    </derivirana_varijabla>
  </DomainObject.Predmet.SudioniciListNaziv>
  <DomainObject.Predmet.SudioniciListAdressOIB>
    <izvorni_sadrzaj>
      <item>FINA - Podružnica Šibenik, OIB 85821130368, Perivoj L. Marune 1,22000 Šibenik</item>
      <item>MURTERSKA AVANTURA društvo s ograničenom odgovornošću za turizam i trgovinu, OIB 71551365298, Zapadna magistrala 27,22000 Šibenik</item>
    </izvorni_sadrzaj>
    <derivirana_varijabla naziv="DomainObject.Predmet.SudioniciListAdressOIB_1">
      <item>FINA - Podružnica Šibenik, OIB 85821130368, Perivoj L. Marune 1,22000 Šibenik</item>
      <item>MURTERSKA AVANTURA društvo s ograničenom odgovornošću za turizam i trgovinu, OIB 71551365298, Zapadna magistrala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71551365298</item>
    </izvorni_sadrzaj>
    <derivirana_varijabla naziv="DomainObject.Predmet.SudioniciListNazivOIB_1">
      <item>, OIB 85821130368</item>
      <item>, OIB 71551365298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459</properties:Words>
  <properties:Characters>2549</properties:Characters>
  <properties:Lines>95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2015-12-29T08:07:00Z</dcterms:created>
  <dc:creator>mgulin1</dc:creator>
  <cp:keywords/>
  <cp:lastModifiedBy>Katarina Benić</cp:lastModifiedBy>
  <cp:lastPrinted>2015-12-29T08:37:00Z</cp:lastPrinted>
  <dcterms:modified xmlns:xsi="http://www.w3.org/2001/XMLSchema-instance" xsi:type="dcterms:W3CDTF">2015-12-29T08:37:00Z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