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2c21" w14:paraId="d332c21" w:rsidRDefault="00971E6B" w:rsidP="00971E6B" w:rsidR="00971E6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1E6B" w:rsidP="00971E6B" w:rsidR="00971E6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71E6B" w:rsidP="00971E6B" w:rsidR="00971E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71E6B" w:rsidP="00971E6B" w:rsidR="00971E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71E6B" w:rsidP="00971E6B" w:rsidR="00971E6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71E6B" w:rsidP="00971E6B" w:rsidR="00971E6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71E6B" w:rsidP="00971E6B" w:rsidR="00971E6B" w:rsidRPr="005D578C">
      <w:pPr>
        <w:jc w:val="center"/>
        <w:rPr>
          <w:rFonts w:cs="Times New Roman" w:eastAsia="Times New Roman"/>
          <w:szCs w:val="24"/>
        </w:rPr>
      </w:pPr>
    </w:p>
    <w:p w:rsidRDefault="00971E6B" w:rsidP="00971E6B" w:rsidR="00971E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71E6B" w:rsidP="00971E6B" w:rsidR="00971E6B" w:rsidRPr="005D578C">
      <w:pPr>
        <w:rPr>
          <w:rFonts w:cs="Times New Roman" w:eastAsia="Times New Roman"/>
          <w:szCs w:val="24"/>
        </w:rPr>
      </w:pPr>
    </w:p>
    <w:p w:rsidRDefault="00971E6B" w:rsidP="00971E6B" w:rsidR="00971E6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5249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MEDIA OPTIMA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Mardeganijeva 21</w:t>
      </w:r>
      <w:r w:rsidRPr="005D578C">
        <w:rPr>
          <w:rFonts w:cs="Times New Roman" w:eastAsia="Times New Roman"/>
          <w:szCs w:val="24"/>
        </w:rPr>
        <w:t xml:space="preserve">, OIB </w:t>
      </w:r>
      <w:r w:rsidR="009E3631">
        <w:rPr>
          <w:rFonts w:cs="Times New Roman" w:eastAsia="Times New Roman"/>
          <w:szCs w:val="24"/>
        </w:rPr>
        <w:t>30488126187, MBS 130039947, 11</w:t>
      </w:r>
      <w:r>
        <w:rPr>
          <w:rFonts w:cs="Times New Roman" w:eastAsia="Times New Roman"/>
          <w:szCs w:val="24"/>
        </w:rPr>
        <w:t>. veljače 2016.</w:t>
      </w:r>
    </w:p>
    <w:p w:rsidRDefault="00971E6B" w:rsidP="00971E6B" w:rsidR="00971E6B" w:rsidRPr="005D578C">
      <w:pPr>
        <w:rPr>
          <w:rFonts w:cs="Times New Roman" w:eastAsia="Times New Roman"/>
          <w:szCs w:val="24"/>
        </w:rPr>
      </w:pPr>
    </w:p>
    <w:p w:rsidRDefault="00971E6B" w:rsidP="00971E6B" w:rsidR="00971E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71E6B" w:rsidP="00971E6B" w:rsidR="00971E6B" w:rsidRPr="005D578C">
      <w:pPr>
        <w:rPr>
          <w:rFonts w:cs="Times New Roman" w:eastAsia="Times New Roman"/>
          <w:szCs w:val="24"/>
        </w:rPr>
      </w:pPr>
    </w:p>
    <w:p w:rsidRDefault="00971E6B" w:rsidP="00971E6B" w:rsidR="00971E6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MEDIA OPTIMA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Mardeganijeva 21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30488126187, MBS 130039947,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11.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971E6B" w:rsidP="00971E6B" w:rsidR="00971E6B" w:rsidRPr="005D578C">
      <w:pPr>
        <w:rPr>
          <w:rFonts w:cs="Times New Roman" w:eastAsia="Times New Roman"/>
          <w:szCs w:val="24"/>
        </w:rPr>
      </w:pPr>
    </w:p>
    <w:p w:rsidRDefault="00971E6B" w:rsidP="00971E6B" w:rsidR="00971E6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971E6B" w:rsidP="00971E6B" w:rsidR="00971E6B">
      <w:pPr>
        <w:ind w:firstLine="708"/>
        <w:rPr>
          <w:rFonts w:cs="Times New Roman" w:eastAsia="Times New Roman"/>
          <w:szCs w:val="20"/>
        </w:rPr>
      </w:pPr>
    </w:p>
    <w:p w:rsidRDefault="00971E6B" w:rsidP="00971E6B" w:rsidR="00971E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MEDIA OPTIMA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Mardeganijeva 21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30488126187, MBS 130039947.</w:t>
      </w:r>
    </w:p>
    <w:p w:rsidRDefault="00971E6B" w:rsidP="00971E6B" w:rsidR="00971E6B">
      <w:pPr>
        <w:rPr>
          <w:rFonts w:cs="Times New Roman" w:eastAsia="Times New Roman"/>
          <w:szCs w:val="24"/>
        </w:rPr>
      </w:pPr>
    </w:p>
    <w:p w:rsidRDefault="00971E6B" w:rsidP="00971E6B" w:rsidR="00971E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MEDIA OPTIMA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Mardeganijeva 21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30488126187, MBS 130039947.</w:t>
      </w:r>
    </w:p>
    <w:p w:rsidRDefault="00971E6B" w:rsidP="00971E6B" w:rsidR="00971E6B">
      <w:pPr>
        <w:ind w:firstLine="709"/>
        <w:rPr>
          <w:rFonts w:cs="Times New Roman" w:eastAsia="Times New Roman"/>
          <w:szCs w:val="24"/>
        </w:rPr>
      </w:pPr>
    </w:p>
    <w:p w:rsidRDefault="00971E6B" w:rsidP="00971E6B" w:rsidR="00971E6B" w:rsidRPr="005D578C">
      <w:pPr>
        <w:rPr>
          <w:rFonts w:cs="Times New Roman" w:eastAsia="Times New Roman"/>
          <w:szCs w:val="24"/>
        </w:rPr>
      </w:pPr>
    </w:p>
    <w:p w:rsidRDefault="00971E6B" w:rsidP="00971E6B" w:rsidR="00971E6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71E6B" w:rsidP="00971E6B" w:rsidR="00971E6B">
      <w:pPr>
        <w:ind w:firstLine="708"/>
        <w:rPr>
          <w:rFonts w:cs="Times New Roman" w:eastAsia="Times New Roman"/>
          <w:szCs w:val="24"/>
        </w:rPr>
      </w:pPr>
    </w:p>
    <w:p w:rsidRDefault="00971E6B" w:rsidP="00971E6B" w:rsidR="00971E6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MEDIA OPTIMA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St-426/2015-3 od 30. studenog 2015. pokrenuo skraćeni stečajni postupak nad dužnikom MEDIA OPTIMA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St-426/2015-4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71E6B" w:rsidP="00971E6B" w:rsidR="00971E6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71E6B" w:rsidP="00971E6B" w:rsidR="00971E6B" w:rsidRPr="005D578C">
      <w:pPr>
        <w:rPr>
          <w:rFonts w:cs="Times New Roman" w:eastAsia="Times New Roman"/>
          <w:szCs w:val="24"/>
        </w:rPr>
      </w:pPr>
    </w:p>
    <w:p w:rsidRDefault="00971E6B" w:rsidP="00971E6B" w:rsidR="00971E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11.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71E6B" w:rsidP="00971E6B" w:rsidR="00971E6B" w:rsidRPr="005D578C">
      <w:pPr>
        <w:jc w:val="center"/>
        <w:rPr>
          <w:rFonts w:cs="Times New Roman" w:eastAsia="Times New Roman"/>
          <w:szCs w:val="24"/>
        </w:rPr>
      </w:pPr>
    </w:p>
    <w:p w:rsidRDefault="00971E6B" w:rsidP="00971E6B" w:rsidR="00971E6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971E6B" w:rsidP="00971E6B" w:rsidR="00971E6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032C9F">
        <w:rPr>
          <w:rFonts w:cs="Times New Roman" w:eastAsia="Times New Roman"/>
          <w:szCs w:val="24"/>
        </w:rPr>
        <w:t xml:space="preserve">, v. r. </w:t>
      </w:r>
    </w:p>
    <w:p w:rsidRDefault="00971E6B" w:rsidP="00971E6B" w:rsidR="00971E6B">
      <w:pPr>
        <w:jc w:val="left"/>
        <w:rPr>
          <w:rFonts w:cs="Times New Roman" w:eastAsia="Times New Roman"/>
          <w:szCs w:val="24"/>
        </w:rPr>
      </w:pPr>
    </w:p>
    <w:p w:rsidRDefault="00971E6B" w:rsidP="00971E6B" w:rsidR="00971E6B" w:rsidRPr="005D578C">
      <w:pPr>
        <w:jc w:val="left"/>
        <w:rPr>
          <w:rFonts w:cs="Times New Roman" w:eastAsia="Times New Roman"/>
          <w:szCs w:val="24"/>
        </w:rPr>
      </w:pPr>
    </w:p>
    <w:p w:rsidRDefault="00971E6B" w:rsidP="00971E6B" w:rsidR="00971E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71E6B" w:rsidP="00971E6B" w:rsidR="00971E6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971E6B" w:rsidP="00971E6B" w:rsidR="00971E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71E6B" w:rsidP="00971E6B" w:rsidR="00971E6B">
      <w:pPr>
        <w:rPr>
          <w:rFonts w:cs="Times New Roman" w:eastAsia="Times New Roman"/>
          <w:szCs w:val="24"/>
        </w:rPr>
      </w:pPr>
    </w:p>
    <w:p w:rsidRDefault="00971E6B" w:rsidP="00971E6B" w:rsidR="00971E6B" w:rsidRPr="005D578C">
      <w:pPr>
        <w:rPr>
          <w:rFonts w:cs="Times New Roman" w:eastAsia="Times New Roman"/>
          <w:szCs w:val="24"/>
        </w:rPr>
      </w:pPr>
    </w:p>
    <w:p w:rsidRDefault="00971E6B" w:rsidP="00971E6B" w:rsidR="00971E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71E6B" w:rsidP="00971E6B" w:rsidR="00971E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71E6B" w:rsidP="00971E6B" w:rsidR="00971E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MEDIA OPTIMA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Mardeganijeva 21, </w:t>
      </w:r>
    </w:p>
    <w:p w:rsidRDefault="00874800" w:rsidP="00971E6B" w:rsidR="00971E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</w:t>
      </w:r>
      <w:r w:rsidR="00971E6B">
        <w:rPr>
          <w:rFonts w:cs="Times New Roman" w:eastAsia="Times New Roman"/>
          <w:szCs w:val="24"/>
        </w:rPr>
        <w:t xml:space="preserve"> za zastupanje dužnika – Abdulrrazzagh Kelbashi, Pula, Katalinića Jeretova 1 i Olivera Poletan, Pula, Mardeganijeva 21,</w:t>
      </w:r>
    </w:p>
    <w:p w:rsidRDefault="00971E6B" w:rsidP="00971E6B" w:rsidR="00971E6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71E6B" w:rsidP="00971E6B" w:rsidR="00971E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71E6B" w:rsidP="00971E6B" w:rsidR="00971E6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6,</w:t>
      </w:r>
    </w:p>
    <w:p w:rsidRDefault="00971E6B" w:rsidP="00971E6B" w:rsidR="00971E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71E6B" w:rsidP="00971E6B" w:rsidR="00971E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71E6B" w:rsidP="00971E6B" w:rsidR="00971E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71E6B" w:rsidP="00971E6B" w:rsidR="00971E6B"/>
    <w:p w:rsidRDefault="00874800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E6B" w:rsidP="00971E6B" w:rsidR="00971E6B">
      <w:r>
        <w:separator/>
      </w:r>
    </w:p>
  </w:endnote>
  <w:endnote w:id="0" w:type="continuationSeparator">
    <w:p w:rsidRDefault="00971E6B" w:rsidP="00971E6B" w:rsidR="00971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E6B" w:rsidP="00971E6B" w:rsidR="00971E6B">
      <w:r>
        <w:separator/>
      </w:r>
    </w:p>
  </w:footnote>
  <w:footnote w:id="0" w:type="continuationSeparator">
    <w:p w:rsidRDefault="00971E6B" w:rsidP="00971E6B" w:rsidR="00971E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E6B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7480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St-426/2015-5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E6B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St-426/2015-5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7B19"/>
    <w:rsid w:val="00032C9F"/>
    <w:rsid w:val="002D7B19"/>
    <w:rsid w:val="0075528E"/>
    <w:rsid w:val="0079403F"/>
    <w:rsid w:val="00874800"/>
    <w:rsid w:val="00971E6B"/>
    <w:rsid w:val="009E3631"/>
    <w:rsid w:val="00DA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1E6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1E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71E6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1E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1E6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1E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1E6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6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75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A675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A67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A67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1E6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1E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71E6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1E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1E6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1E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1E6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6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75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675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67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67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St-426/2015-5</izvorni_sadrzaj>
    <derivirana_varijabla naziv="DomainObject.Oznaka_1">St-426/2015-5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St-426/2015</izvorni_sadrzaj>
    <derivirana_varijabla naziv="DomainObject.Predmet.OznakaBroj_1">St-426/2015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OPTIMA d.o.o. PULA</izvorni_sadrzaj>
    <derivirana_varijabla naziv="DomainObject.Predmet.ProtustrankaFormated_1">  MEDIA OPTIMA d.o.o. PULA</derivirana_varijabla>
  </DomainObject.Predmet.ProtustrankaFormated>
  <DomainObject.Predmet.ProtustrankaFormatedOIB>
    <izvorni_sadrzaj>  MEDIA OPTIMA d.o.o. PULA, OIB 30488126187</izvorni_sadrzaj>
    <derivirana_varijabla naziv="DomainObject.Predmet.ProtustrankaFormatedOIB_1">  MEDIA OPTIMA d.o.o. PULA, OIB 30488126187</derivirana_varijabla>
  </DomainObject.Predmet.ProtustrankaFormatedOIB>
  <DomainObject.Predmet.ProtustrankaFormatedWithAdress>
    <izvorni_sadrzaj> MEDIA OPTIMA d.o.o. PULA, Mardeganijeva 21, 52100 Pula</izvorni_sadrzaj>
    <derivirana_varijabla naziv="DomainObject.Predmet.ProtustrankaFormatedWithAdress_1"> MEDIA OPTIMA d.o.o. PULA, Mardeganijeva 21, 52100 Pula</derivirana_varijabla>
  </DomainObject.Predmet.ProtustrankaFormatedWithAdress>
  <DomainObject.Predmet.ProtustrankaFormatedWithAdressOIB>
    <izvorni_sadrzaj> MEDIA OPTIMA d.o.o. PULA, OIB 30488126187, Mardeganijeva 21, 52100 Pula</izvorni_sadrzaj>
    <derivirana_varijabla naziv="DomainObject.Predmet.ProtustrankaFormatedWithAdressOIB_1"> MEDIA OPTIMA d.o.o. PULA, OIB 30488126187, Mardeganijeva 21, 52100 Pula</derivirana_varijabla>
  </DomainObject.Predmet.ProtustrankaFormatedWithAdressOIB>
  <DomainObject.Predmet.ProtustrankaWithAdress>
    <izvorni_sadrzaj>MEDIA OPTIMA d.o.o. PULA Mardeganijeva 21, 52100 Pula</izvorni_sadrzaj>
    <derivirana_varijabla naziv="DomainObject.Predmet.ProtustrankaWithAdress_1">MEDIA OPTIMA d.o.o. PULA Mardeganijeva 21, 52100 Pula</derivirana_varijabla>
  </DomainObject.Predmet.ProtustrankaWithAdress>
  <DomainObject.Predmet.ProtustrankaWithAdressOIB>
    <izvorni_sadrzaj>MEDIA OPTIMA d.o.o. PULA, OIB 30488126187, Mardeganijeva 21, 52100 Pula</izvorni_sadrzaj>
    <derivirana_varijabla naziv="DomainObject.Predmet.ProtustrankaWithAdressOIB_1">MEDIA OPTIMA d.o.o. PULA, OIB 30488126187, Mardeganijeva 21, 52100 Pula</derivirana_varijabla>
  </DomainObject.Predmet.ProtustrankaWithAdressOIB>
  <DomainObject.Predmet.ProtustrankaNazivFormated>
    <izvorni_sadrzaj>MEDIA OPTIMA d.o.o. PULA</izvorni_sadrzaj>
    <derivirana_varijabla naziv="DomainObject.Predmet.ProtustrankaNazivFormated_1">MEDIA OPTIMA d.o.o. PULA</derivirana_varijabla>
  </DomainObject.Predmet.ProtustrankaNazivFormated>
  <DomainObject.Predmet.ProtustrankaNazivFormatedOIB>
    <izvorni_sadrzaj>MEDIA OPTIMA d.o.o. PULA, OIB 30488126187</izvorni_sadrzaj>
    <derivirana_varijabla naziv="DomainObject.Predmet.ProtustrankaNazivFormatedOIB_1">MEDIA OPTIMA d.o.o. PULA, OIB 30488126187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102675.86</izvorni_sadrzaj>
    <derivirana_varijabla naziv="DomainObject.Predmet.TrenutnaVrijednost_1">102675.86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MEDIA OPTIMA d.o.o. PULA</item>
    </izvorni_sadrzaj>
    <derivirana_varijabla naziv="DomainObject.Predmet.ProtuStrankaListFormated_1">
      <item>MEDIA OPTIMA d.o.o. PULA</item>
    </derivirana_varijabla>
  </DomainObject.Predmet.ProtuStrankaListFormated>
  <DomainObject.Predmet.ProtuStrankaListFormatedOIB>
    <izvorni_sadrzaj>
      <item>MEDIA OPTIMA d.o.o. PULA, OIB 30488126187</item>
    </izvorni_sadrzaj>
    <derivirana_varijabla naziv="DomainObject.Predmet.ProtuStrankaListFormatedOIB_1">
      <item>MEDIA OPTIMA d.o.o. PULA, OIB 30488126187</item>
    </derivirana_varijabla>
  </DomainObject.Predmet.ProtuStrankaListFormatedOIB>
  <DomainObject.Predmet.ProtuStrankaListFormatedWithAdress>
    <izvorni_sadrzaj>
      <item>MEDIA OPTIMA d.o.o. PULA, Mardeganijeva 21, 52100 Pula</item>
    </izvorni_sadrzaj>
    <derivirana_varijabla naziv="DomainObject.Predmet.ProtuStrankaListFormatedWithAdress_1">
      <item>MEDIA OPTIMA d.o.o. PULA, Mardeganijeva 21, 52100 Pula</item>
    </derivirana_varijabla>
  </DomainObject.Predmet.ProtuStrankaListFormatedWithAdress>
  <DomainObject.Predmet.ProtuStrankaListFormatedWithAdressOIB>
    <izvorni_sadrzaj>
      <item>MEDIA OPTIMA d.o.o. PULA, OIB 30488126187, Mardeganijeva 21, 52100 Pula</item>
    </izvorni_sadrzaj>
    <derivirana_varijabla naziv="DomainObject.Predmet.ProtuStrankaListFormatedWithAdressOIB_1">
      <item>MEDIA OPTIMA d.o.o. PULA, OIB 30488126187, Mardeganijeva 21, 52100 Pula</item>
    </derivirana_varijabla>
  </DomainObject.Predmet.ProtuStrankaListFormatedWithAdressOIB>
  <DomainObject.Predmet.ProtuStrankaListNazivFormated>
    <izvorni_sadrzaj>
      <item>MEDIA OPTIMA d.o.o. PULA</item>
    </izvorni_sadrzaj>
    <derivirana_varijabla naziv="DomainObject.Predmet.ProtuStrankaListNazivFormated_1">
      <item>MEDIA OPTIMA d.o.o. PULA</item>
    </derivirana_varijabla>
  </DomainObject.Predmet.ProtuStrankaListNazivFormated>
  <DomainObject.Predmet.ProtuStrankaListNazivFormatedOIB>
    <izvorni_sadrzaj>
      <item>MEDIA OPTIMA d.o.o. PULA, OIB 30488126187</item>
    </izvorni_sadrzaj>
    <derivirana_varijabla naziv="DomainObject.Predmet.ProtuStrankaListNazivFormatedOIB_1">
      <item>MEDIA OPTIMA d.o.o. PULA, OIB 30488126187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St-426/2015-5</izvorni_sadrzaj>
    <derivirana_varijabla naziv="DomainObject.PoslovniBrojDokumenta_1">St-426/2015-5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MEDIA OPTIMA d.o.o. PULA</izvorni_sadrzaj>
    <derivirana_varijabla naziv="DomainObject.Predmet.ProtustrankaIDrugi_1">MEDIA OPTIMA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MEDIA OPTIMA d.o.o. PULA, OIB 30488126187, Mardeganijeva 21, 52100 Pula</izvorni_sadrzaj>
    <derivirana_varijabla naziv="DomainObject.Predmet.ProtustrankaIDrugiAdressOIB_1">MEDIA OPTIMA d.o.o. PULA, OIB 30488126187, Mardeganijeva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MEDIA OPTIMA d.o.o. PULA</item>
    </izvorni_sadrzaj>
    <derivirana_varijabla naziv="DomainObject.Predmet.SudioniciListNaziv_1">
      <item>FINANCIJSKA AGENCIJA, RC RIJEKA, PODRUŽNICA PULA, PULA</item>
      <item>MEDIA OPTIMA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MEDIA OPTIMA d.o.o. PULA, OIB 30488126187, Mardeganijeva 21,52100 Pula</item>
    </izvorni_sadrzaj>
    <derivirana_varijabla naziv="DomainObject.Predmet.SudioniciListAdressOIB_1">
      <item>FINANCIJSKA AGENCIJA, RC RIJEKA, PODRUŽNICA PULA, PULA, OIB 85821130368, Ulica grada Vukovara 70,Zagreb</item>
      <item>MEDIA OPTIMA d.o.o. PULA, OIB 30488126187, Mardeganijeva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30488126187</item>
    </izvorni_sadrzaj>
    <derivirana_varijabla naziv="DomainObject.Predmet.SudioniciListNazivOIB_1">
      <item>, OIB 85821130368</item>
      <item>, OIB 30488126187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3298</properties:Characters>
  <properties:Lines>80</properties:Lines>
  <properties:Paragraphs>30</properties:Paragraphs>
  <properties:TotalTime>7</properties:TotalTime>
  <properties:ScaleCrop>false</properties:ScaleCrop>
  <properties:LinksUpToDate>false</properties:LinksUpToDate>
  <properties:CharactersWithSpaces>3933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2016-02-09T11:54:00Z</dcterms:created>
  <dc:creator>Mihaela Kaligari</dc:creator>
  <dc:description/>
  <cp:keywords/>
  <cp:lastModifiedBy>Mihaela Kaligari</cp:lastModifiedBy>
  <cp:lastPrinted>2016-02-10T13:07:00Z</cp:lastPrinted>
  <dcterms:modified xmlns:xsi="http://www.w3.org/2001/XMLSchema-instance" xsi:type="dcterms:W3CDTF">2016-02-11T09:13:00Z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St-426/2015-5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