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3551" w14:paraId="72f355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872351">
        <w:t>356</w:t>
      </w:r>
      <w:r w:rsidRPr="00151FF0">
        <w:t>/1</w:t>
      </w:r>
      <w:r w:rsidR="00414684">
        <w:t>6</w:t>
      </w:r>
      <w:r w:rsidRPr="00151FF0">
        <w:t>-</w:t>
      </w:r>
      <w:r w:rsidR="00872351">
        <w:t>23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872351">
        <w:t xml:space="preserve"> nad dužnikom </w:t>
      </w:r>
      <w:r w:rsidR="00872351" w:rsidRPr="00872351">
        <w:t>DUNAV GRADNJA d.o.o. za građenje i trgovinu, Vukovar, Lijeva bara 6, MBS 030109926,  OIB 61875589633</w:t>
      </w:r>
      <w:r w:rsidR="00A577B6" w:rsidRPr="000B1DB2">
        <w:t xml:space="preserve">, dana </w:t>
      </w:r>
      <w:r w:rsidR="00A577B6">
        <w:t>2</w:t>
      </w:r>
      <w:r w:rsidR="007302D7">
        <w:t>4</w:t>
      </w:r>
      <w:r w:rsidR="00A577B6">
        <w:t>.</w:t>
      </w:r>
      <w:r w:rsidR="00A577B6" w:rsidRPr="000B1DB2">
        <w:t xml:space="preserve"> </w:t>
      </w:r>
      <w:r w:rsidR="007302D7">
        <w:t>ožujk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872351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302D7" w:rsidRPr="007302D7">
        <w:t>Zvonimir Močilac, Slavonski Brod, Naselje A.Hebranga 7/2, OIB 95935171001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72351" w:rsidRPr="00872351">
        <w:t>DUNAV GRADNJA d.o.o. za građenje i trgovinu, Vukovar, Lijeva bara 6, MBS 030109926,  OIB 61875589633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B76849">
        <w:t>8924840083115774547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E3951">
        <w:t>356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AE3951">
        <w:t>6</w:t>
      </w:r>
      <w:r w:rsidR="009B0F1B">
        <w:t xml:space="preserve"> od </w:t>
      </w:r>
      <w:r w:rsidR="00AE3951">
        <w:t>17</w:t>
      </w:r>
      <w:r w:rsidR="009B0F1B">
        <w:t>.</w:t>
      </w:r>
      <w:r w:rsidR="005D46B1">
        <w:t>0</w:t>
      </w:r>
      <w:r w:rsidR="00836D4C">
        <w:t>2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D46B1">
        <w:t>Zvonimir Močilac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</w:t>
      </w:r>
      <w:r>
        <w:lastRenderedPageBreak/>
        <w:t>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D46B1">
        <w:t>2</w:t>
      </w:r>
      <w:r w:rsidR="00782F39">
        <w:t>3</w:t>
      </w:r>
      <w:r w:rsidR="00D23353">
        <w:t>.</w:t>
      </w:r>
      <w:r w:rsidR="005D46B1">
        <w:t>03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0F6E7D">
        <w:t>4</w:t>
      </w:r>
      <w:r w:rsidRPr="008D4802">
        <w:t xml:space="preserve">. </w:t>
      </w:r>
      <w:r w:rsidR="000F6E7D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3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72351" w:rsidRPr="00872351">
      <w:t>14 St-356/16-23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9234B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6D4C"/>
    <w:rsid w:val="00840E1C"/>
    <w:rsid w:val="008531CD"/>
    <w:rsid w:val="00862028"/>
    <w:rsid w:val="008671C8"/>
    <w:rsid w:val="00872351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3951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3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3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34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34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3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3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3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3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
Tt-16/4936</izvorni_sadrzaj>
    <derivirana_varijabla naziv="DomainObject.Predmet.PrimjedbaSuca_1">SUBJEKT BRISAN RJEŠENJEM
Tt-16/4936</derivirana_varijabla>
  </DomainObject.Predmet.PrimjedbaSuca>
  <DomainObject.Predmet.ProtustrankaFormated>
    <izvorni_sadrzaj>  DUNAV GRADNJA d.o.o. za građenje i trgovinu</izvorni_sadrzaj>
    <derivirana_varijabla naziv="DomainObject.Predmet.ProtustrankaFormated_1">  DUNAV GRADNJA d.o.o. za građenje i trgovinu</derivirana_varijabla>
  </DomainObject.Predmet.ProtustrankaFormated>
  <DomainObject.Predmet.ProtustrankaFormatedOIB>
    <izvorni_sadrzaj>  DUNAV GRADNJA d.o.o. za građenje i trgovinu, OIB 61875589633</izvorni_sadrzaj>
    <derivirana_varijabla naziv="DomainObject.Predmet.ProtustrankaFormatedOIB_1">  DUNAV GRADNJA d.o.o. za građenje i trgovinu, OIB 61875589633</derivirana_varijabla>
  </DomainObject.Predmet.ProtustrankaFormatedOIB>
  <DomainObject.Predmet.ProtustrankaFormatedWithAdress>
    <izvorni_sadrzaj> DUNAV GRADNJA d.o.o. za građenje i trgovinu, Lijeva bara 6, 32000 Vukovar</izvorni_sadrzaj>
    <derivirana_varijabla naziv="DomainObject.Predmet.ProtustrankaFormatedWithAdress_1"> DUNAV GRADNJA d.o.o. za građenje i trgovinu, Lijeva bara 6, 32000 Vukovar</derivirana_varijabla>
  </DomainObject.Predmet.ProtustrankaFormatedWithAdress>
  <DomainObject.Predmet.ProtustrankaFormatedWithAdressOIB>
    <izvorni_sadrzaj> DUNAV GRADNJA d.o.o. za građenje i trgovinu, OIB 61875589633, Lijeva bara 6, 32000 Vukovar</izvorni_sadrzaj>
    <derivirana_varijabla naziv="DomainObject.Predmet.ProtustrankaFormatedWithAdressOIB_1"> DUNAV GRADNJA d.o.o. za građenje i trgovinu, OIB 61875589633, Lijeva bara 6, 32000 Vukovar</derivirana_varijabla>
  </DomainObject.Predmet.ProtustrankaFormatedWithAdressOIB>
  <DomainObject.Predmet.ProtustrankaWithAdress>
    <izvorni_sadrzaj>DUNAV GRADNJA d.o.o. za građenje i trgovinu Lijeva bara 6, 32000 Vukovar</izvorni_sadrzaj>
    <derivirana_varijabla naziv="DomainObject.Predmet.ProtustrankaWithAdress_1">DUNAV GRADNJA d.o.o. za građenje i trgovinu Lijeva bara 6, 32000 Vukovar</derivirana_varijabla>
  </DomainObject.Predmet.ProtustrankaWithAdress>
  <DomainObject.Predmet.ProtustrankaWithAdressOIB>
    <izvorni_sadrzaj>DUNAV GRADNJA d.o.o. za građenje i trgovinu, OIB 61875589633, Lijeva bara 6, 32000 Vukovar</izvorni_sadrzaj>
    <derivirana_varijabla naziv="DomainObject.Predmet.ProtustrankaWithAdressOIB_1">DUNAV GRADNJA d.o.o. za građenje i trgovinu, OIB 61875589633, Lijeva bara 6, 32000 Vukovar</derivirana_varijabla>
  </DomainObject.Predmet.ProtustrankaWithAdressOIB>
  <DomainObject.Predmet.ProtustrankaNazivFormated>
    <izvorni_sadrzaj>DUNAV GRADNJA d.o.o. za građenje i trgovinu</izvorni_sadrzaj>
    <derivirana_varijabla naziv="DomainObject.Predmet.ProtustrankaNazivFormated_1">DUNAV GRADNJA d.o.o. za građenje i trgovinu</derivirana_varijabla>
  </DomainObject.Predmet.ProtustrankaNazivFormated>
  <DomainObject.Predmet.ProtustrankaNazivFormatedOIB>
    <izvorni_sadrzaj>DUNAV GRADNJA d.o.o. za građenje i trgovinu, OIB 61875589633</izvorni_sadrzaj>
    <derivirana_varijabla naziv="DomainObject.Predmet.ProtustrankaNazivFormatedOIB_1">DUNAV GRADNJA d.o.o. za građenje i trgovinu, OIB 61875589633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DUNAV GRADNJA d.o.o. za građenje i trgovinu</item>
    </izvorni_sadrzaj>
    <derivirana_varijabla naziv="DomainObject.Predmet.ProtuStrankaListFormated_1">
      <item>DUNAV GRADNJA d.o.o. za građenje i trgovinu</item>
    </derivirana_varijabla>
  </DomainObject.Predmet.ProtuStrankaListFormated>
  <DomainObject.Predmet.ProtuStrankaListFormatedOIB>
    <izvorni_sadrzaj>
      <item>DUNAV GRADNJA d.o.o. za građenje i trgovinu, OIB 61875589633</item>
    </izvorni_sadrzaj>
    <derivirana_varijabla naziv="DomainObject.Predmet.ProtuStrankaListFormatedOIB_1">
      <item>DUNAV GRADNJA d.o.o. za građenje i trgovinu, OIB 61875589633</item>
    </derivirana_varijabla>
  </DomainObject.Predmet.ProtuStrankaListFormatedOIB>
  <DomainObject.Predmet.ProtuStrankaListFormatedWithAdress>
    <izvorni_sadrzaj>
      <item>DUNAV GRADNJA d.o.o. za građenje i trgovinu, Lijeva bara 6, 32000 Vukovar</item>
    </izvorni_sadrzaj>
    <derivirana_varijabla naziv="DomainObject.Predmet.ProtuStrankaListFormatedWithAdress_1">
      <item>DUNAV GRADNJA d.o.o. za građenje i trgovinu, Lijeva bara 6, 32000 Vukovar</item>
    </derivirana_varijabla>
  </DomainObject.Predmet.ProtuStrankaListFormatedWithAdress>
  <DomainObject.Predmet.ProtuStrankaListFormatedWithAdressOIB>
    <izvorni_sadrzaj>
      <item>DUNAV GRADNJA d.o.o. za građenje i trgovinu, OIB 61875589633, Lijeva bara 6, 32000 Vukovar</item>
    </izvorni_sadrzaj>
    <derivirana_varijabla naziv="DomainObject.Predmet.ProtuStrankaListFormatedWithAdressOIB_1">
      <item>DUNAV GRADNJA d.o.o. za građenje i trgovinu, OIB 61875589633, Lijeva bara 6, 32000 Vukovar</item>
    </derivirana_varijabla>
  </DomainObject.Predmet.ProtuStrankaListFormatedWithAdressOIB>
  <DomainObject.Predmet.ProtuStrankaListNazivFormated>
    <izvorni_sadrzaj>
      <item>DUNAV GRADNJA d.o.o. za građenje i trgovinu</item>
    </izvorni_sadrzaj>
    <derivirana_varijabla naziv="DomainObject.Predmet.ProtuStrankaListNazivFormated_1">
      <item>DUNAV GRADNJA d.o.o. za građenje i trgovinu</item>
    </derivirana_varijabla>
  </DomainObject.Predmet.ProtuStrankaListNazivFormated>
  <DomainObject.Predmet.ProtuStrankaListNazivFormatedOIB>
    <izvorni_sadrzaj>
      <item>DUNAV GRADNJA d.o.o. za građenje i trgovinu, OIB 61875589633</item>
    </izvorni_sadrzaj>
    <derivirana_varijabla naziv="DomainObject.Predmet.ProtuStrankaListNazivFormatedOIB_1">
      <item>DUNAV GRADNJA d.o.o. za građenje i trgovinu, OIB 61875589633</item>
    </derivirana_varijabla>
  </DomainObject.Predmet.ProtuStrankaListNazivFormatedOIB>
  <DomainObject.Predmet.OstaliListFormated>
    <izvorni_sadrzaj>
      <item>Zvonimir Močilac</item>
      <item>ŽDO GUO Vukovar</item>
      <item>Branko Božić</item>
    </izvorni_sadrzaj>
    <derivirana_varijabla naziv="DomainObject.Predmet.OstaliListFormated_1">
      <item>Zvonimir Močilac</item>
      <item>ŽDO GUO Vukovar</item>
      <item>Branko Božić</item>
    </derivirana_varijabla>
  </DomainObject.Predmet.OstaliListFormated>
  <DomainObject.Predmet.OstaliListFormatedOIB>
    <izvorni_sadrzaj>
      <item>Zvonimir Močilac, OIB 95935171001</item>
      <item>ŽDO GUO Vukovar</item>
      <item>Branko Božić, OIB 66008344112</item>
    </izvorni_sadrzaj>
    <derivirana_varijabla naziv="DomainObject.Predmet.OstaliListFormatedOIB_1">
      <item>Zvonimir Močilac, OIB 95935171001</item>
      <item>ŽDO GUO Vukovar</item>
      <item>Branko Božić, OIB 66008344112</item>
    </derivirana_varijabla>
  </DomainObject.Predmet.OstaliListFormatedOIB>
  <DomainObject.Predmet.OstaliListFormatedWithAdress>
    <izvorni_sadrzaj>
      <item>Zvonimir Močilac, Nas. A. Hebranga 7/2, 35000 Slavonski Brod</item>
      <item>ŽDO GUO Vukovar</item>
      <item>Branko Božić, Lijeva bara 6, 32000 Vukovar</item>
    </izvorni_sadrzaj>
    <derivirana_varijabla naziv="DomainObject.Predmet.OstaliListFormatedWithAdress_1">
      <item>Zvonimir Močilac, Nas. A. Hebranga 7/2, 35000 Slavonski Brod</item>
      <item>ŽDO GUO Vukovar</item>
      <item>Branko Božić, Lijeva bara 6, 32000 Vukovar</item>
    </derivirana_varijabla>
  </DomainObject.Predmet.OstaliListFormatedWithAdress>
  <DomainObject.Predmet.OstaliListFormatedWithAdressOIB>
    <izvorni_sadrzaj>
      <item>Zvonimir Močilac, OIB 95935171001, Nas. A. Hebranga 7/2, 35000 Slavonski Brod</item>
      <item>ŽDO GUO Vukovar</item>
      <item>Branko Božić, OIB 66008344112, Lijeva bara 6, 32000 Vukovar</item>
    </izvorni_sadrzaj>
    <derivirana_varijabla naziv="DomainObject.Predmet.OstaliListFormatedWithAdressOIB_1">
      <item>Zvonimir Močilac, OIB 95935171001, Nas. A. Hebranga 7/2, 35000 Slavonski Brod</item>
      <item>ŽDO GUO Vukovar</item>
      <item>Branko Božić, OIB 66008344112, Lijeva bara 6, 32000 Vukovar</item>
    </derivirana_varijabla>
  </DomainObject.Predmet.OstaliListFormatedWithAdressOIB>
  <DomainObject.Predmet.OstaliListNazivFormated>
    <izvorni_sadrzaj>
      <item>Zvonimir Močilac</item>
      <item>ŽDO GUO Vukovar</item>
      <item>Branko Božić</item>
    </izvorni_sadrzaj>
    <derivirana_varijabla naziv="DomainObject.Predmet.OstaliListNazivFormated_1">
      <item>Zvonimir Močilac</item>
      <item>ŽDO GUO Vukovar</item>
      <item>Branko Božić</item>
    </derivirana_varijabla>
  </DomainObject.Predmet.OstaliListNazivFormated>
  <DomainObject.Predmet.OstaliListNazivFormatedOIB>
    <izvorni_sadrzaj>
      <item>Zvonimir Močilac, OIB 95935171001</item>
      <item>ŽDO GUO Vukovar</item>
      <item>Branko Božić, OIB 66008344112</item>
    </izvorni_sadrzaj>
    <derivirana_varijabla naziv="DomainObject.Predmet.OstaliListNazivFormatedOIB_1">
      <item>Zvonimir Močilac, OIB 95935171001</item>
      <item>ŽDO GUO Vukovar</item>
      <item>Branko Božić, OIB 66008344112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DUNAV GRADNJA d.o.o. za građenje i trgovinu</izvorni_sadrzaj>
    <derivirana_varijabla naziv="DomainObject.Predmet.ProtustrankaIDrugi_1">DUNAV GRADNJA d.o.o. za građenje i trgovinu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DUNAV GRADNJA d.o.o. za građenje i trgovinu, OIB 61875589633, Lijeva bara 6, 32000 Vukovar</izvorni_sadrzaj>
    <derivirana_varijabla naziv="DomainObject.Predmet.ProtustrankaIDrugiAdressOIB_1">DUNAV GRADNJA d.o.o. za građenje i trgovinu, OIB 61875589633, Lijeva bara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St-356/2016-16</izvorni_sadrzaj>
    <derivirana_varijabla naziv="DomainObject.Predmet.OdlukaRjesenje.Oznaka_1">St-356/2016-16</derivirana_varijabla>
  </DomainObject.Predmet.OdlukaRjesenje.Oznaka>
  <DomainObject.Predmet.SudioniciListNaziv>
    <izvorni_sadrzaj>
      <item>DUNAV GRADNJA d.o.o. za građenje i trgovinu</item>
      <item>RH MF PU PODRUČNI URED SLAVONIE I BARANJE POREZNO MJESTO VUKOVAR</item>
      <item>Zvonimir Močilac</item>
      <item>ŽDO GUO Vukovar</item>
      <item>Branko Božić</item>
    </izvorni_sadrzaj>
    <derivirana_varijabla naziv="DomainObject.Predmet.SudioniciListNaziv_1">
      <item>DUNAV GRADNJA d.o.o. za građenje i trgovinu</item>
      <item>RH MF PU PODRUČNI URED SLAVONIE I BARANJE POREZNO MJESTO VUKOVAR</item>
      <item>Zvonimir Močilac</item>
      <item>ŽDO GUO Vukovar</item>
      <item>Branko Božić</item>
    </derivirana_varijabla>
  </DomainObject.Predmet.SudioniciListNaziv>
  <DomainObject.Predmet.SudioniciListAdressOIB>
    <izvorni_sadrzaj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izvorni_sadrzaj>
    <derivirana_varijabla naziv="DomainObject.Predmet.SudioniciListAdressOIB_1"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61875589633</item>
      <item>, OIB 18683136487</item>
      <item>, OIB 95935171001</item>
      <item>, OIB null</item>
      <item>, OIB 66008344112</item>
    </izvorni_sadrzaj>
    <derivirana_varijabla naziv="DomainObject.Predmet.SudioniciListNazivOIB_1">
      <item>, OIB 61875589633</item>
      <item>, OIB 18683136487</item>
      <item>, OIB 95935171001</item>
      <item>, OIB null</item>
      <item>, OIB 66008344112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407</properties:Words>
  <properties:Characters>2265</properties:Characters>
  <properties:Lines>70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2017-03-24T13:16:00Z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