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29ca" w14:paraId="b9729ca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AF4779">
        <w:rPr>
          <w:rFonts w:hAnsi="Times New Roman" w:ascii="Times New Roman"/>
        </w:rPr>
        <w:t>2569/17-21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AF4779" w:rsidRPr="00AF4779">
        <w:rPr>
          <w:rFonts w:hAnsi="Times New Roman" w:ascii="Times New Roman"/>
        </w:rPr>
        <w:t>OŽIVLJENJE j.d.o.o., Zagreb, Zagrebačka 164 A, OIB: 84259282561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D64639">
        <w:rPr>
          <w:rFonts w:hAnsi="Times New Roman" w:ascii="Times New Roman"/>
        </w:rPr>
        <w:t>6</w:t>
      </w:r>
      <w:r w:rsidR="00FB2AE9">
        <w:rPr>
          <w:rFonts w:hAnsi="Times New Roman" w:ascii="Times New Roman"/>
        </w:rPr>
        <w:t>. srpnja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AF4779" w:rsidRPr="00AF4779">
        <w:rPr>
          <w:rFonts w:hAnsi="Times New Roman" w:ascii="Times New Roman"/>
        </w:rPr>
        <w:t>OŽIVLJENJE j.d.o.o., Zagreb, Zagrebačka 164 A, OIB: 84259282561</w:t>
      </w:r>
      <w:r w:rsidR="00464385" w:rsidRPr="00D83C21">
        <w:rPr>
          <w:rFonts w:hAnsi="Times New Roman" w:ascii="Times New Roman"/>
        </w:rPr>
        <w:t xml:space="preserve">, </w:t>
      </w:r>
      <w:r w:rsidR="00D64639">
        <w:rPr>
          <w:rFonts w:hAnsi="Times New Roman" w:ascii="Times New Roman"/>
        </w:rPr>
        <w:t>6</w:t>
      </w:r>
      <w:r w:rsidR="00FB2AE9">
        <w:rPr>
          <w:rFonts w:hAnsi="Times New Roman" w:ascii="Times New Roman"/>
        </w:rPr>
        <w:t>. srpnja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D64639">
        <w:rPr>
          <w:rFonts w:hAnsi="Times New Roman" w:ascii="Times New Roman"/>
        </w:rPr>
        <w:t>10,</w:t>
      </w:r>
      <w:r w:rsidR="00570F10">
        <w:rPr>
          <w:rFonts w:hAnsi="Times New Roman" w:ascii="Times New Roman"/>
        </w:rPr>
        <w:t>45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7C79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4C2E34" w:rsidRPr="004C2E34">
        <w:rPr>
          <w:rFonts w:hAnsi="Times New Roman" w:ascii="Times New Roman"/>
        </w:rPr>
        <w:t>Tomislav Čoga, Zagreb, Vranovinski ogranak 12, OIB: 82870226709</w:t>
      </w:r>
      <w:r w:rsidR="007C7921" w:rsidRPr="007C7921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AF4779" w:rsidRPr="00AF4779">
        <w:rPr>
          <w:rFonts w:hAnsi="Times New Roman" w:ascii="Times New Roman"/>
        </w:rPr>
        <w:t>OŽIVLJENJE j.d.o.o., Zagreb, Zagrebačka 164 A, OIB: 84259282561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AF4779" w:rsidRPr="00AF4779">
        <w:rPr>
          <w:rFonts w:hAnsi="Times New Roman" w:ascii="Times New Roman"/>
        </w:rPr>
        <w:t>OŽIVLJENJE j.d.o.o., Zagreb, Zagrebačka 164 A, OIB: 84259282561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4C2E34" w:rsidP="004C2E34" w:rsidR="004C2E34" w:rsidRPr="004C2E34">
      <w:pPr>
        <w:ind w:firstLine="720"/>
        <w:jc w:val="both"/>
        <w:rPr>
          <w:rFonts w:hAnsi="Times New Roman" w:ascii="Times New Roman"/>
        </w:rPr>
      </w:pPr>
      <w:r w:rsidRPr="004C2E34">
        <w:rPr>
          <w:rFonts w:hAnsi="Times New Roman" w:ascii="Times New Roman"/>
        </w:rPr>
        <w:t>FINA, Regionalni centar Zagreb, Podružnica Zagreb, podnijela je ovom sudu 20.  rujna 2017. prijedlog za otvaranje stečajnog postupka nad dužnikom OŽIVLJENJE j.d.o.o., Zagreb, Zagrebačka 164 A, OIB: 84259282561, temeljem odredbe čl. 110. st. 1. Stečajnog zakona ("Narodne novine" broj 71/15 - dalje SZ), u kojem navodi da dužnik 8. kolovoza 2017. u Očevidniku redoslijeda osnova za plaćanje ima evidentirane neizvršene osnove za plaćanje u neprekinutom razdoblju od 120 dana u ukupnom iznosu od 6.783,73 kn, te da ima jednog zaposlenika.</w:t>
      </w:r>
    </w:p>
    <w:p w:rsidRDefault="004C2E34" w:rsidP="004C2E34" w:rsidR="004C2E34" w:rsidRPr="004C2E34">
      <w:pPr>
        <w:ind w:firstLine="720"/>
        <w:jc w:val="both"/>
        <w:rPr>
          <w:rFonts w:hAnsi="Times New Roman" w:ascii="Times New Roman"/>
        </w:rPr>
      </w:pPr>
    </w:p>
    <w:p w:rsidRDefault="004C2E34" w:rsidP="004C2E34" w:rsidR="004C2E34" w:rsidRPr="004C2E34">
      <w:pPr>
        <w:ind w:firstLine="720"/>
        <w:jc w:val="both"/>
        <w:rPr>
          <w:rFonts w:hAnsi="Times New Roman" w:ascii="Times New Roman"/>
        </w:rPr>
      </w:pPr>
      <w:r w:rsidRPr="004C2E34">
        <w:rPr>
          <w:rFonts w:hAnsi="Times New Roman" w:ascii="Times New Roman"/>
        </w:rPr>
        <w:t>Rješenjem ovog suda poslovni broj gornji od 15. prosinca 2017. pokrenut je prethodni postupak radi utvrđivanja uvjeta za otvaranje stečajnog postupka sukladno odredbi čl. 115. st. 1. SZ-a, a ujedno je sud zaključkom naredio dužniku da u roku od osam dana dostavi sudu popis imovine i obveza dužnika sukladno čl. 17. st. 1. SZ-a.</w:t>
      </w:r>
    </w:p>
    <w:p w:rsidRDefault="004C2E34" w:rsidP="004C2E34" w:rsidR="004C2E34" w:rsidRPr="004C2E34">
      <w:pPr>
        <w:ind w:firstLine="720"/>
        <w:jc w:val="both"/>
        <w:rPr>
          <w:rFonts w:hAnsi="Times New Roman" w:ascii="Times New Roman"/>
        </w:rPr>
      </w:pPr>
    </w:p>
    <w:p w:rsidRDefault="004C2E34" w:rsidP="004C2E34" w:rsidR="004C2E34" w:rsidRPr="004C2E34">
      <w:pPr>
        <w:ind w:firstLine="720"/>
        <w:jc w:val="both"/>
        <w:rPr>
          <w:rFonts w:hAnsi="Times New Roman" w:ascii="Times New Roman"/>
        </w:rPr>
      </w:pPr>
      <w:r w:rsidRPr="004C2E34">
        <w:rPr>
          <w:rFonts w:hAnsi="Times New Roman" w:ascii="Times New Roman"/>
        </w:rPr>
        <w:t>Na ročištu održanom 29. siječnja 2018., u odsutnosti uredno pozvanog predlagatelja i dužnika izvršen je uvid u podnesak FINA-e od 22. prosinca 2017. kojim navodi da u cijelosti ostaje kod prijedloga za otvaranje stečajnog postupka, te navoda iznesenih u istom.</w:t>
      </w:r>
    </w:p>
    <w:p w:rsidRDefault="004C2E34" w:rsidP="004C2E34" w:rsidR="004C2E34" w:rsidRPr="004C2E34">
      <w:pPr>
        <w:ind w:firstLine="720"/>
        <w:jc w:val="both"/>
        <w:rPr>
          <w:rFonts w:hAnsi="Times New Roman" w:ascii="Times New Roman"/>
        </w:rPr>
      </w:pPr>
    </w:p>
    <w:p w:rsidRDefault="004C2E34" w:rsidP="004C2E34" w:rsidR="004C2E34" w:rsidRPr="004C2E34">
      <w:pPr>
        <w:ind w:firstLine="720"/>
        <w:jc w:val="both"/>
        <w:rPr>
          <w:rFonts w:hAnsi="Times New Roman" w:ascii="Times New Roman"/>
        </w:rPr>
      </w:pPr>
      <w:r w:rsidRPr="004C2E34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29. siječnja 2018. zatražio od javnih tijela koja vode evidenciju o određenoj vrsti imovine dostavu podataka iz njihovih službenih evidencija o tome da li je dužnik evidentiran kao vlasnik imovine. </w:t>
      </w:r>
    </w:p>
    <w:p w:rsidRDefault="004C2E34" w:rsidP="004C2E34" w:rsidR="004C2E34" w:rsidRPr="004C2E34">
      <w:pPr>
        <w:ind w:firstLine="720"/>
        <w:jc w:val="both"/>
        <w:rPr>
          <w:rFonts w:hAnsi="Times New Roman" w:ascii="Times New Roman"/>
        </w:rPr>
      </w:pPr>
    </w:p>
    <w:p w:rsidRDefault="004C2E34" w:rsidP="004C2E34" w:rsidR="0015135F">
      <w:pPr>
        <w:ind w:firstLine="720"/>
        <w:jc w:val="both"/>
        <w:rPr>
          <w:rFonts w:hAnsi="Times New Roman" w:ascii="Times New Roman"/>
        </w:rPr>
      </w:pPr>
      <w:r w:rsidRPr="004C2E34">
        <w:rPr>
          <w:rFonts w:hAnsi="Times New Roman" w:ascii="Times New Roman"/>
        </w:rPr>
        <w:t>Uvidom u obavijest Hrvatske agencije za civilno zrakoplovstvo od 1. veljače 2018., utvrđeno je da dužnik nije registriran kao vlasnik zrakoplova. Uvidom u uvjerenje Centra za vozila d.d.  od  26. veljače 2018., utvrđeno je da dužnik nije evidentiran kao vlasnik  vozila. Uvidom u dostavljenu obavijest Ministarstva mora, prometa i infrastrukture od 13. veljače 2018.,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23. veljače 2018. utvrđeno je da dužnik nije upisan u katastarski operat. Uvidom u obavijest Središnjeg klirinškog depozitarnog društva d.d. od 16. veljače 2018. utvrđeno je da u sustavu SKDD-a ne postoji račun nematerijaliziranih vrijednosnih papira dužnika. Uvidom u dostavljenu potvrdu FINA-e od 13. veljače 2018., utvrđeno je da na dan izdavanja potvrde u Očevidniku redoslijeda osnova za plaćanje dužnik ima evidentirane neizvršene osnove za plaćanje u neprekinutom razdoblju od 263 dana u iznosu od   6.826,63  kn.</w:t>
      </w:r>
    </w:p>
    <w:p w:rsidRDefault="00A042B3" w:rsidP="00570F10" w:rsidR="00A042B3" w:rsidRPr="00A042B3">
      <w:pPr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AF4779" w:rsidRPr="00AF4779">
        <w:rPr>
          <w:rFonts w:hAnsi="Times New Roman" w:ascii="Times New Roman"/>
        </w:rPr>
        <w:t xml:space="preserve">OŽIVLJENJE j.d.o.o., Zagreb,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570F10">
        <w:rPr>
          <w:rFonts w:hAnsi="Times New Roman" w:ascii="Times New Roman"/>
        </w:rPr>
        <w:t>2569/17-20</w:t>
      </w:r>
      <w:r w:rsidRPr="00A042B3">
        <w:rPr>
          <w:rFonts w:hAnsi="Times New Roman" w:ascii="Times New Roman"/>
        </w:rPr>
        <w:t xml:space="preserve"> od </w:t>
      </w:r>
      <w:r w:rsidR="00CB0A3B">
        <w:rPr>
          <w:rFonts w:hAnsi="Times New Roman" w:ascii="Times New Roman"/>
        </w:rPr>
        <w:t>20</w:t>
      </w:r>
      <w:r w:rsidR="00BD685B">
        <w:rPr>
          <w:rFonts w:hAnsi="Times New Roman" w:ascii="Times New Roman"/>
        </w:rPr>
        <w:t>. travnja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CB0A3B">
        <w:rPr>
          <w:rFonts w:hAnsi="Times New Roman" w:ascii="Times New Roman"/>
        </w:rPr>
        <w:t>20</w:t>
      </w:r>
      <w:r w:rsidR="00BD685B">
        <w:rPr>
          <w:rFonts w:hAnsi="Times New Roman" w:ascii="Times New Roman"/>
        </w:rPr>
        <w:t>. travnja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lastRenderedPageBreak/>
        <w:t xml:space="preserve">Slijedom iznesenog, a temeljem čl. 132. u svezi čl. 12. i 286. SZ-a odlučeno je kao pod toč. I. do IV. izreke rješenja. Stečajni upravitelj je izabran metodom slučajnog odabira. </w:t>
      </w:r>
    </w:p>
    <w:p w:rsidRDefault="00570F10" w:rsidP="00A042B3" w:rsidR="00570F10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AF4779">
        <w:rPr>
          <w:rFonts w:hAnsi="Times New Roman" w:ascii="Times New Roman"/>
        </w:rPr>
        <w:t>6</w:t>
      </w:r>
      <w:r w:rsidR="00FB2AE9">
        <w:rPr>
          <w:rFonts w:hAnsi="Times New Roman" w:ascii="Times New Roman"/>
        </w:rPr>
        <w:t>. srpnja</w:t>
      </w:r>
      <w:r w:rsidRPr="00A042B3">
        <w:rPr>
          <w:rFonts w:hAnsi="Times New Roman" w:ascii="Times New Roman"/>
        </w:rPr>
        <w:t xml:space="preserve"> 2018.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367252" w:rsidP="00367252" w:rsidR="00367252" w:rsidRPr="00367252">
      <w:pPr>
        <w:ind w:firstLine="720"/>
        <w:jc w:val="right"/>
        <w:rPr>
          <w:rFonts w:hAnsi="Times New Roman" w:ascii="Times New Roman"/>
        </w:rPr>
      </w:pPr>
      <w:r w:rsidRPr="00367252">
        <w:rPr>
          <w:rFonts w:hAnsi="Times New Roman" w:ascii="Times New Roman"/>
        </w:rPr>
        <w:t>Vesna Fundurulić Perišin, v.r.</w:t>
      </w:r>
    </w:p>
    <w:p w:rsidRDefault="00367252" w:rsidP="00367252" w:rsidR="00367252" w:rsidRPr="00367252">
      <w:pPr>
        <w:ind w:firstLine="720"/>
        <w:jc w:val="right"/>
        <w:rPr>
          <w:rFonts w:hAnsi="Times New Roman" w:ascii="Times New Roman"/>
        </w:rPr>
      </w:pPr>
    </w:p>
    <w:p w:rsidRDefault="00367252" w:rsidP="00367252" w:rsidR="00367252" w:rsidRPr="00367252">
      <w:pPr>
        <w:ind w:firstLine="720"/>
        <w:jc w:val="right"/>
        <w:rPr>
          <w:rFonts w:hAnsi="Times New Roman" w:ascii="Times New Roman"/>
        </w:rPr>
      </w:pPr>
      <w:r w:rsidRPr="00367252">
        <w:rPr>
          <w:rFonts w:hAnsi="Times New Roman" w:ascii="Times New Roman"/>
        </w:rPr>
        <w:t>Za točnost otpravka-</w:t>
      </w:r>
    </w:p>
    <w:p w:rsidRDefault="00367252" w:rsidP="00367252" w:rsidR="00367252" w:rsidRPr="00367252">
      <w:pPr>
        <w:ind w:firstLine="720"/>
        <w:jc w:val="right"/>
        <w:rPr>
          <w:rFonts w:hAnsi="Times New Roman" w:ascii="Times New Roman"/>
        </w:rPr>
      </w:pPr>
      <w:r w:rsidRPr="00367252">
        <w:rPr>
          <w:rFonts w:hAnsi="Times New Roman" w:ascii="Times New Roman"/>
        </w:rPr>
        <w:t>ovlašteni službenik:</w:t>
      </w:r>
    </w:p>
    <w:p w:rsidRDefault="00367252" w:rsidP="00367252" w:rsidR="00975B79">
      <w:pPr>
        <w:ind w:firstLine="720"/>
        <w:jc w:val="right"/>
        <w:rPr>
          <w:rFonts w:hAnsi="Times New Roman" w:ascii="Times New Roman"/>
        </w:rPr>
      </w:pPr>
      <w:r w:rsidRPr="00367252">
        <w:rPr>
          <w:rFonts w:hAnsi="Times New Roman" w:ascii="Times New Roman"/>
        </w:rPr>
        <w:t>Žana Livaja</w:t>
      </w: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6051D0" w:rsidP="00367252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E66AEA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72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4779" w:rsidP="00AF4779" w:rsidR="00AF7971" w:rsidRPr="00AF7971">
    <w:pPr>
      <w:pStyle w:val="Zaglavlje"/>
      <w:jc w:val="right"/>
      <w:rPr>
        <w:rFonts w:hAnsi="Times New Roman" w:ascii="Times New Roman"/>
      </w:rPr>
    </w:pPr>
    <w:r w:rsidRPr="00AF4779">
      <w:rPr>
        <w:rFonts w:hAnsi="Times New Roman" w:ascii="Times New Roman"/>
      </w:rPr>
      <w:t>3 St-2569/17-21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1056B0"/>
    <w:rsid w:val="001100CA"/>
    <w:rsid w:val="001115CA"/>
    <w:rsid w:val="00116557"/>
    <w:rsid w:val="0012310E"/>
    <w:rsid w:val="001305D0"/>
    <w:rsid w:val="001314E4"/>
    <w:rsid w:val="0015135F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32F72"/>
    <w:rsid w:val="003349AD"/>
    <w:rsid w:val="003365D2"/>
    <w:rsid w:val="00367252"/>
    <w:rsid w:val="00367FB0"/>
    <w:rsid w:val="003811DD"/>
    <w:rsid w:val="003812AA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6E00"/>
    <w:rsid w:val="00417564"/>
    <w:rsid w:val="00432527"/>
    <w:rsid w:val="00447E54"/>
    <w:rsid w:val="00464385"/>
    <w:rsid w:val="004661FF"/>
    <w:rsid w:val="00466D65"/>
    <w:rsid w:val="00472150"/>
    <w:rsid w:val="00484309"/>
    <w:rsid w:val="0048728D"/>
    <w:rsid w:val="00491637"/>
    <w:rsid w:val="004B7D02"/>
    <w:rsid w:val="004C10AA"/>
    <w:rsid w:val="004C2E34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7330"/>
    <w:rsid w:val="006375A3"/>
    <w:rsid w:val="00644F57"/>
    <w:rsid w:val="006501F2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49EC"/>
    <w:rsid w:val="00793CE7"/>
    <w:rsid w:val="00793E1F"/>
    <w:rsid w:val="007A0915"/>
    <w:rsid w:val="007B4C6D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62E2"/>
    <w:rsid w:val="00A27C87"/>
    <w:rsid w:val="00A3091F"/>
    <w:rsid w:val="00A313FB"/>
    <w:rsid w:val="00A42972"/>
    <w:rsid w:val="00A47BCA"/>
    <w:rsid w:val="00A5774E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85CD3"/>
    <w:rsid w:val="00B90381"/>
    <w:rsid w:val="00B97962"/>
    <w:rsid w:val="00BB45A6"/>
    <w:rsid w:val="00BB7245"/>
    <w:rsid w:val="00BC19C6"/>
    <w:rsid w:val="00BD685B"/>
    <w:rsid w:val="00C0595E"/>
    <w:rsid w:val="00C07402"/>
    <w:rsid w:val="00C156FD"/>
    <w:rsid w:val="00C25A1D"/>
    <w:rsid w:val="00C3099F"/>
    <w:rsid w:val="00C41834"/>
    <w:rsid w:val="00C4438A"/>
    <w:rsid w:val="00C61CA0"/>
    <w:rsid w:val="00C77B87"/>
    <w:rsid w:val="00C8310F"/>
    <w:rsid w:val="00C92BB5"/>
    <w:rsid w:val="00CA11DF"/>
    <w:rsid w:val="00CB0A3B"/>
    <w:rsid w:val="00CB732E"/>
    <w:rsid w:val="00CC29B5"/>
    <w:rsid w:val="00CC352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66AEA"/>
    <w:rsid w:val="00E72FA9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B2AE9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67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2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2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2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2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67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2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2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2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2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2569</izvorni_sadrzaj>
    <derivirana_varijabla naziv="DomainObject.Predmet.Broj_1">2569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St-2569/2017</izvorni_sadrzaj>
    <derivirana_varijabla naziv="DomainObject.Predmet.OznakaBroj_1">St-2569/2017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OŽIVLJENJE jednostavno društvo s ograničenom odgovornošću za trgovinu i usluge zastupanog po punomoćniku Dušanka Vrljević</izvorni_sadrzaj>
    <derivirana_varijabla naziv="DomainObject.Predmet.ProtustrankaFormated_1">  OŽIVLJENJE jednostavno društvo s ograničenom odgovornošću za trgovinu i usluge zastupanog po punomoćniku Dušanka Vrljević</derivirana_varijabla>
  </DomainObject.Predmet.ProtustrankaFormated>
  <DomainObject.Predmet.ProtustrankaFormatedOIB>
    <izvorni_sadrzaj>  OŽIVLJENJE jednostavno društvo s ograničenom odgovornošću za trgovinu i usluge, OIB 84259282561 zastupanog po punomoćniku Dušanka Vrljević</izvorni_sadrzaj>
    <derivirana_varijabla naziv="DomainObject.Predmet.ProtustrankaFormatedOIB_1">  OŽIVLJENJE jednostavno društvo s ograničenom odgovornošću za trgovinu i usluge, OIB 84259282561 zastupanog po punomoćniku Dušanka Vrljević</derivirana_varijabla>
  </DomainObject.Predmet.ProtustrankaFormatedOIB>
  <DomainObject.Predmet.ProtustrankaFormatedWithAdress>
    <izvorni_sadrzaj> OŽIVLJENJE jednostavno društvo s ograničenom odgovornošću za trgovinu i usluge, Zagrebačka 164 A, 10000 Zagreb zastupanog po punomoćniku Dušanka Vrljević</izvorni_sadrzaj>
    <derivirana_varijabla naziv="DomainObject.Predmet.ProtustrankaFormatedWithAdress_1"> OŽIVLJENJE jednostavno društvo s ograničenom odgovornošću za trgovinu i usluge, Zagrebačka 164 A, 10000 Zagreb zastupanog po punomoćniku Dušanka Vrljević</derivirana_varijabla>
  </DomainObject.Predmet.ProtustrankaFormatedWithAdress>
  <DomainObject.Predmet.ProtustrankaFormatedWithAdressOIB>
    <izvorni_sadrzaj> OŽIVLJENJE jednostavno društvo s ograničenom odgovornošću za trgovinu i usluge, OIB 84259282561, Zagrebačka 164 A, 10000 Zagreb zastupanog po punomoćniku Dušanka Vrljević</izvorni_sadrzaj>
    <derivirana_varijabla naziv="DomainObject.Predmet.ProtustrankaFormatedWithAdressOIB_1"> OŽIVLJENJE jednostavno društvo s ograničenom odgovornošću za trgovinu i usluge, OIB 84259282561, Zagrebačka 164 A, 10000 Zagreb zastupanog po punomoćniku Dušanka Vrljević</derivirana_varijabla>
  </DomainObject.Predmet.ProtustrankaFormatedWithAdressOIB>
  <DomainObject.Predmet.ProtustrankaWithAdress>
    <izvorni_sadrzaj>OŽIVLJENJE jednostavno društvo s ograničenom odgovornošću za trgovinu i usluge Zagrebačka 164 A, 10000 Zagreb</izvorni_sadrzaj>
    <derivirana_varijabla naziv="DomainObject.Predmet.ProtustrankaWithAdress_1">OŽIVLJENJE jednostavno društvo s ograničenom odgovornošću za trgovinu i usluge Zagrebačka 164 A, 10000 Zagreb</derivirana_varijabla>
  </DomainObject.Predmet.ProtustrankaWithAdress>
  <DomainObject.Predmet.ProtustrankaWithAdressOIB>
    <izvorni_sadrzaj>OŽIVLJENJE jednostavno društvo s ograničenom odgovornošću za trgovinu i usluge, OIB 84259282561, Zagrebačka 164 A, 10000 Zagreb</izvorni_sadrzaj>
    <derivirana_varijabla naziv="DomainObject.Predmet.ProtustrankaWithAdressOIB_1">OŽIVLJENJE jednostavno društvo s ograničenom odgovornošću za trgovinu i usluge, OIB 84259282561, Zagrebačka 164 A, 10000 Zagreb</derivirana_varijabla>
  </DomainObject.Predmet.ProtustrankaWithAdressOIB>
  <DomainObject.Predmet.ProtustrankaNazivFormated>
    <izvorni_sadrzaj>OŽIVLJENJE jednostavno društvo s ograničenom odgovornošću za trgovinu i usluge</izvorni_sadrzaj>
    <derivirana_varijabla naziv="DomainObject.Predmet.ProtustrankaNazivFormated_1">OŽIVLJENJE jednostavno društvo s ograničenom odgovornošću za trgovinu i usluge</derivirana_varijabla>
  </DomainObject.Predmet.ProtustrankaNazivFormated>
  <DomainObject.Predmet.ProtustrankaNazivFormatedOIB>
    <izvorni_sadrzaj>OŽIVLJENJE jednostavno društvo s ograničenom odgovornošću za trgovinu i usluge, OIB 84259282561</izvorni_sadrzaj>
    <derivirana_varijabla naziv="DomainObject.Predmet.ProtustrankaNazivFormatedOIB_1">OŽIVLJENJE jednostavno društvo s ograničenom odgovornošću za trgovinu i usluge, OIB 84259282561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OŽIVLJENJE jednostavno društvo s ograničenom odgovornošću za trgovinu i usluge zastupanog po punomoćniku Dušanka Vrljević</item>
    </izvorni_sadrzaj>
    <derivirana_varijabla naziv="DomainObject.Predmet.ProtuStrankaListFormated_1">
      <item>OŽIVLJENJE jednostavno društvo s ograničenom odgovornošću za trgovinu i usluge zastupanog po punomoćniku Dušanka Vrljević</item>
    </derivirana_varijabla>
  </DomainObject.Predmet.ProtuStrankaListFormated>
  <DomainObject.Predmet.ProtuStrankaListFormatedOIB>
    <izvorni_sadrzaj>
      <item>OŽIVLJENJE jednostavno društvo s ograničenom odgovornošću za trgovinu i usluge, OIB 84259282561 zastupanog po punomoćniku Dušanka Vrljević</item>
    </izvorni_sadrzaj>
    <derivirana_varijabla naziv="DomainObject.Predmet.ProtuStrankaListFormatedOIB_1">
      <item>OŽIVLJENJE jednostavno društvo s ograničenom odgovornošću za trgovinu i usluge, OIB 84259282561 zastupanog po punomoćniku Dušanka Vrljević</item>
    </derivirana_varijabla>
  </DomainObject.Predmet.ProtuStrankaListFormatedOIB>
  <DomainObject.Predmet.ProtuStrankaListFormatedWithAdress>
    <izvorni_sadrzaj>
      <item>OŽIVLJENJE jednostavno društvo s ograničenom odgovornošću za trgovinu i usluge, Zagrebačka 164 A, 10000 Zagreb zastupanog po punomoćniku Dušanka Vrljević</item>
    </izvorni_sadrzaj>
    <derivirana_varijabla naziv="DomainObject.Predmet.ProtuStrankaListFormatedWithAdress_1">
      <item>OŽIVLJENJE jednostavno društvo s ograničenom odgovornošću za trgovinu i usluge, Zagrebačka 164 A, 10000 Zagreb zastupanog po punomoćniku Dušanka Vrljević</item>
    </derivirana_varijabla>
  </DomainObject.Predmet.ProtuStrankaListFormatedWithAdress>
  <DomainObject.Predmet.ProtuStrankaListFormatedWithAdressOIB>
    <izvorni_sadrzaj>
      <item>OŽIVLJENJE jednostavno društvo s ograničenom odgovornošću za trgovinu i usluge, OIB 84259282561, Zagrebačka 164 A, 10000 Zagreb zastupanog po punomoćniku Dušanka Vrljević</item>
    </izvorni_sadrzaj>
    <derivirana_varijabla naziv="DomainObject.Predmet.ProtuStrankaListFormatedWithAdressOIB_1">
      <item>OŽIVLJENJE jednostavno društvo s ograničenom odgovornošću za trgovinu i usluge, OIB 84259282561, Zagrebačka 164 A, 10000 Zagreb zastupanog po punomoćniku Dušanka Vrljević</item>
    </derivirana_varijabla>
  </DomainObject.Predmet.ProtuStrankaListFormatedWithAdressOIB>
  <DomainObject.Predmet.ProtuStrankaListNazivFormated>
    <izvorni_sadrzaj>
      <item>OŽIVLJENJE jednostavno društvo s ograničenom odgovornošću za trgovinu i usluge</item>
    </izvorni_sadrzaj>
    <derivirana_varijabla naziv="DomainObject.Predmet.ProtuStrankaListNazivFormated_1">
      <item>OŽIVLJENJE jednostavno društvo s ograničenom odgovornošću za trgovinu i usluge</item>
    </derivirana_varijabla>
  </DomainObject.Predmet.ProtuStrankaListNazivFormated>
  <DomainObject.Predmet.ProtuStrankaListNazivFormatedOIB>
    <izvorni_sadrzaj>
      <item>OŽIVLJENJE jednostavno društvo s ograničenom odgovornošću za trgovinu i usluge, OIB 84259282561</item>
    </izvorni_sadrzaj>
    <derivirana_varijabla naziv="DomainObject.Predmet.ProtuStrankaListNazivFormatedOIB_1">
      <item>OŽIVLJENJE jednostavno društvo s ograničenom odgovornošću za trgovinu i usluge, OIB 84259282561</item>
    </derivirana_varijabla>
  </DomainObject.Predmet.ProtuStrankaListNazivFormatedOIB>
  <DomainObject.Predmet.OstaliListFormated>
    <izvorni_sadrzaj>
      <item>Dušanka Vrljević punomoćnica sudionika u postupku OŽIVLJENJE jednostavno društvo s ograničenom odgovornošću za trgovinu i usluge</item>
    </izvorni_sadrzaj>
    <derivirana_varijabla naziv="DomainObject.Predmet.OstaliListFormated_1">
      <item>Dušanka Vrljević punomoćnica sudionika u postupku OŽIVLJENJE jednostavno društvo s ograničenom odgovornošću za trgovinu i usluge</item>
    </derivirana_varijabla>
  </DomainObject.Predmet.OstaliListFormated>
  <DomainObject.Predmet.OstaliListFormatedOIB>
    <izvorni_sadrzaj>
      <item>Dušanka Vrljević, OIB 65289245308 punomoćnica sudionika u postupku OŽIVLJENJE jednostavno društvo s ograničenom odgovornošću za trgovinu i usluge</item>
    </izvorni_sadrzaj>
    <derivirana_varijabla naziv="DomainObject.Predmet.OstaliListFormatedOIB_1">
      <item>Dušanka Vrljević, OIB 65289245308 punomoćnica sudionika u postupku OŽIVLJENJE jednostavno društvo s ograničenom odgovornošću za trgovinu i usluge</item>
    </derivirana_varijabla>
  </DomainObject.Predmet.OstaliListFormatedOIB>
  <DomainObject.Predmet.OstaliListFormatedWithAdress>
    <izvorni_sadrzaj>
      <item>Dušanka Vrljević, Gajnice 14, 10000 Zagreb punomoćnica sudionika u postupku OŽIVLJENJE jednostavno društvo s ograničenom odgovornošću za trgovinu i usluge</item>
    </izvorni_sadrzaj>
    <derivirana_varijabla naziv="DomainObject.Predmet.OstaliListFormatedWithAdress_1">
      <item>Dušanka Vrljević, Gajnice 14, 10000 Zagreb punomoćnica sudionika u postupku OŽIVLJENJE jednostavno društvo s ograničenom odgovornošću za trgovinu i usluge</item>
    </derivirana_varijabla>
  </DomainObject.Predmet.OstaliListFormatedWithAdress>
  <DomainObject.Predmet.OstaliListFormatedWithAdressOIB>
    <izvorni_sadrzaj>
      <item>Dušanka Vrljević, OIB 65289245308, Gajnice 14, 10000 Zagreb punomoćnica sudionika u postupku OŽIVLJENJE jednostavno društvo s ograničenom odgovornošću za trgovinu i usluge</item>
    </izvorni_sadrzaj>
    <derivirana_varijabla naziv="DomainObject.Predmet.OstaliListFormatedWithAdressOIB_1">
      <item>Dušanka Vrljević, OIB 65289245308, Gajnice 14, 10000 Zagreb punomoćnica sudionika u postupku OŽIVLJENJE jednostavno društvo s ograničenom odgovornošću za trgovinu i usluge</item>
    </derivirana_varijabla>
  </DomainObject.Predmet.OstaliListFormatedWithAdressOIB>
  <DomainObject.Predmet.OstaliListNazivFormated>
    <izvorni_sadrzaj>
      <item>Dušanka Vrljević</item>
    </izvorni_sadrzaj>
    <derivirana_varijabla naziv="DomainObject.Predmet.OstaliListNazivFormated_1">
      <item>Dušanka Vrljević</item>
    </derivirana_varijabla>
  </DomainObject.Predmet.OstaliListNazivFormated>
  <DomainObject.Predmet.OstaliListNazivFormatedOIB>
    <izvorni_sadrzaj>
      <item>Dušanka Vrljević, OIB 65289245308</item>
    </izvorni_sadrzaj>
    <derivirana_varijabla naziv="DomainObject.Predmet.OstaliListNazivFormatedOIB_1">
      <item>Dušanka Vrljević, OIB 65289245308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OŽIVLJENJE jednostavno društvo s ograničenom odgovornošću za trgovinu i usluge</izvorni_sadrzaj>
    <derivirana_varijabla naziv="DomainObject.Predmet.ProtustrankaIDrugi_1">OŽIVLJENJE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OŽIVLJENJE jednostavno društvo s ograničenom odgovornošću za trgovinu i usluge, OIB 84259282561, Zagrebačka 164 A, 10000 Zagreb</izvorni_sadrzaj>
    <derivirana_varijabla naziv="DomainObject.Predmet.ProtustrankaIDrugiAdressOIB_1">OŽIVLJENJE jednostavno društvo s ograničenom odgovornošću za trgovinu i usluge, OIB 84259282561, Zagrebačka 164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OŽIVLJENJE jednostavno društvo s ograničenom odgovornošću za trgovinu i usluge</item>
      <item>FINA Regionalni centar Zagreb</item>
      <item>Dušanka Vrljević</item>
    </izvorni_sadrzaj>
    <derivirana_varijabla naziv="DomainObject.Predmet.SudioniciListNaziv_1">
      <item>OŽIVLJENJE jednostavno društvo s ograničenom odgovornošću za trgovinu i usluge</item>
      <item>FINA Regionalni centar Zagreb</item>
      <item>Dušanka Vrljević</item>
    </derivirana_varijabla>
  </DomainObject.Predmet.SudioniciListNaziv>
  <DomainObject.Predmet.SudioniciListAdressOIB>
    <izvorni_sadrzaj>
      <item>OŽIVLJENJE jednostavno društvo s ograničenom odgovornošću za trgovinu i usluge, OIB 84259282561, Zagrebačka 164 A,10000 Zagreb</item>
      <item>FINA Regionalni centar Zagreb, OIB 85821130368, Trg svibanjskih žrtava 1995. 1,10000 Zagreb</item>
      <item>Dušanka Vrljević, OIB 65289245308, Gajnice 14,10000 Zagreb</item>
    </izvorni_sadrzaj>
    <derivirana_varijabla naziv="DomainObject.Predmet.SudioniciListAdressOIB_1">
      <item>OŽIVLJENJE jednostavno društvo s ograničenom odgovornošću za trgovinu i usluge, OIB 84259282561, Zagrebačka 164 A,10000 Zagreb</item>
      <item>FINA Regionalni centar Zagreb, OIB 85821130368, Trg svibanjskih žrtava 1995. 1,10000 Zagreb</item>
      <item>Dušanka Vrljević, OIB 65289245308, Gajnice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84259282561</item>
      <item>, OIB 85821130368</item>
      <item>, OIB 65289245308</item>
    </izvorni_sadrzaj>
    <derivirana_varijabla naziv="DomainObject.Predmet.SudioniciListNazivOIB_1">
      <item>, OIB 84259282561</item>
      <item>, OIB 85821130368</item>
      <item>, OIB 65289245308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F069A-188E-4E4D-9986-64AB56719B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975</properties:Words>
  <properties:Characters>5272</properties:Characters>
  <properties:Lines>116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2018-07-06T08:30:00Z</dcterms:created>
  <dc:creator>x</dc:creator>
  <cp:lastModifiedBy>Žana Livaja</cp:lastModifiedBy>
  <cp:lastPrinted>2018-06-12T12:11:00Z</cp:lastPrinted>
  <dcterms:modified xmlns:xsi="http://www.w3.org/2001/XMLSchema-instance" xsi:type="dcterms:W3CDTF">2018-07-06T08:42:00Z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(St-2569-17-otvaranje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