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1468" w14:paraId="63a1468" w:rsidRDefault="00654321" w:rsidP="00654321" w:rsidR="0065432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654321" w:rsidP="00654321" w:rsidR="00654321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654321" w:rsidP="00654321" w:rsidR="00654321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654321" w:rsidP="00654321" w:rsidR="0065432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654321" w:rsidP="00654321" w:rsidR="00654321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St-3434/2015</w:t>
      </w:r>
    </w:p>
    <w:p w:rsidRDefault="00654321" w:rsidP="00654321" w:rsidR="00654321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szCs w:val="24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54321" w:rsidP="00654321" w:rsidR="006543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54321" w:rsidP="00654321" w:rsidR="0065432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654321" w:rsidP="00654321" w:rsidR="006543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UDRUGA ZA ZAŠTITU GOSPODARSKE I KULTURNE BAŠTINE, RAZVOJ I PROMOCIJU SLAVONIJE I BARANJE SLAVONSKO-BARANJSKI KRUG, OIB: 34637767572, Zagreb, Ulica Ljudevita Gaja 35 II,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654321" w:rsidP="00654321" w:rsidR="0065432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54321" w:rsidP="00654321" w:rsidR="0065432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654321" w:rsidP="00654321" w:rsidR="0065432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54321" w:rsidP="00654321" w:rsidR="0065432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UDRUGA ZA ZAŠTITU GOSPODARSKE I KULTURNE BAŠTINE, RAZVOJ I PROMOCIJU SLAVONIJE I BARANJE SLAVONSKO-BARANJSKI KRUG, OIB: 34637767572, Zagreb, Ulica Ljudevita Gaja 35 II.</w:t>
      </w:r>
    </w:p>
    <w:p w:rsidRDefault="00654321" w:rsidP="00654321" w:rsidR="006543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54321" w:rsidP="00654321" w:rsidR="0065432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654321" w:rsidP="00654321" w:rsidR="0065432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54321" w:rsidP="00654321" w:rsidR="00654321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Zdravka Bošković, OIB: 45297566962, iz Samobora, Ćirilometodska 26a.</w:t>
      </w:r>
    </w:p>
    <w:p w:rsidRDefault="00654321" w:rsidP="00654321" w:rsidR="0065432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54321" w:rsidP="00654321" w:rsidR="0065432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UDRUGA ZA ZAŠTITU GOSPODARSKE I KULTURNE BAŠTINE, RAZVOJ I PROMOCIJU SLAVONIJE I BARANJE SLAVONSKO-BARANJSKI KRUG, OIB: 34637767572, Zagreb, Ulica Ljudevita Gaja 35 II.</w:t>
      </w:r>
    </w:p>
    <w:p w:rsidRDefault="00654321" w:rsidP="00654321" w:rsidR="0065432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54321" w:rsidP="00654321" w:rsidR="00654321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654321" w:rsidP="00654321" w:rsidR="0065432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654321" w:rsidP="00654321" w:rsidR="0065432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54321" w:rsidP="00654321" w:rsidR="0065432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654321" w:rsidP="00654321" w:rsidR="00654321">
      <w:pPr>
        <w:jc w:val="both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lastRenderedPageBreak/>
        <w:t xml:space="preserve">Oglasom od </w:t>
      </w:r>
      <w:r>
        <w:rPr>
          <w:rFonts w:hAnsi="Times New Roman" w:ascii="Times New Roman"/>
          <w:lang w:val="hr-HR"/>
        </w:rPr>
        <w:t>23. veljače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4321" w:rsidP="00654321" w:rsidR="00654321">
      <w:pPr>
        <w:jc w:val="both"/>
        <w:rPr>
          <w:rFonts w:hAnsi="Times New Roman" w:ascii="Times New Roman"/>
        </w:rPr>
      </w:pPr>
    </w:p>
    <w:p w:rsidRDefault="00654321" w:rsidP="00654321" w:rsidR="0065432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654321" w:rsidP="00654321" w:rsidR="0065432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54321" w:rsidP="00654321" w:rsidR="00654321">
      <w:pPr>
        <w:jc w:val="both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654321" w:rsidP="00654321" w:rsidR="00654321">
      <w:pPr>
        <w:jc w:val="center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lang w:val="hr-HR"/>
        </w:rPr>
      </w:pPr>
    </w:p>
    <w:p w:rsidRDefault="00654321" w:rsidP="00654321" w:rsidR="0065432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4321" w:rsidP="00654321" w:rsidR="0065432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654321" w:rsidP="00654321" w:rsidR="0065432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54321" w:rsidP="00654321" w:rsidR="0065432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54321" w:rsidP="00654321" w:rsidR="00654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</w:rPr>
      </w:pPr>
    </w:p>
    <w:p w:rsidRDefault="00654321" w:rsidP="00654321" w:rsidR="00654321">
      <w:pPr>
        <w:jc w:val="both"/>
        <w:rPr>
          <w:rFonts w:hAnsi="Times New Roman" w:ascii="Times New Roman"/>
        </w:rPr>
      </w:pPr>
    </w:p>
    <w:p w:rsidRDefault="00654321" w:rsidP="00654321" w:rsidR="0065432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654321" w:rsidP="00654321" w:rsidR="006543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654321" w:rsidP="00654321" w:rsidR="0065432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54321" w:rsidP="00654321" w:rsidR="00654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654321" w:rsidP="00654321" w:rsidR="00654321" w:rsidRPr="00D44D4F">
      <w:pPr>
        <w:jc w:val="center"/>
        <w:rPr>
          <w:sz w:val="32"/>
          <w:u w:val="single"/>
          <w:lang w:val="hr-HR"/>
        </w:rPr>
      </w:pPr>
    </w:p>
    <w:p w:rsidRDefault="00654321" w:rsidP="00654321" w:rsidR="00654321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7897" w:rsidR="00000000">
      <w:r>
        <w:separator/>
      </w:r>
    </w:p>
  </w:endnote>
  <w:endnote w:id="0" w:type="continuationSeparator">
    <w:p w:rsidRDefault="009E789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7897" w:rsidR="00000000">
      <w:r>
        <w:separator/>
      </w:r>
    </w:p>
  </w:footnote>
  <w:footnote w:id="0" w:type="continuationSeparator">
    <w:p w:rsidRDefault="009E789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5432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St-3434/2015</w:t>
        </w:r>
      </w:p>
    </w:sdtContent>
  </w:sdt>
  <w:p w:rsidRDefault="0065432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32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E7897" w:rsidP="00840E3D" w:rsidR="00840E3D">
    <w:pPr>
      <w:pStyle w:val="Zaglavlje"/>
      <w:rPr>
        <w:lang w:val="hr-HR"/>
      </w:rPr>
    </w:pPr>
  </w:p>
  <w:p w:rsidRDefault="00654321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654321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18D"/>
    <w:rsid w:val="00135025"/>
    <w:rsid w:val="00181F4E"/>
    <w:rsid w:val="0023418D"/>
    <w:rsid w:val="00654321"/>
    <w:rsid w:val="009E7897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432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543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432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65432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3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432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7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8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432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543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432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65432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43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432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7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8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3434</izvorni_sadrzaj>
    <derivirana_varijabla naziv="DomainObject.Predmet.Broj_1">3434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St-3434/2015</izvorni_sadrzaj>
    <derivirana_varijabla naziv="DomainObject.Predmet.OznakaBroj_1">St-3434/2015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GOSPODARSKE I KULTURNE BAŠTINE, RAZVOJ I PROMOCIJU SLAVONIJE I BARANJE SLAVONSKO-BARANJSKI KRUG zastupanog po punomoćniku Dragutin Koričančić</izvorni_sadrzaj>
    <derivirana_varijabla naziv="DomainObject.Predmet.ProtustrankaFormated_1">  UDRUGA ZA ZAŠTITU GOSPODARSKE I KULTURNE BAŠTINE, RAZVOJ I PROMOCIJU SLAVONIJE I BARANJE SLAVONSKO-BARANJSKI KRUG zastupanog po punomoćniku Dragutin Koričančić</derivirana_varijabla>
  </DomainObject.Predmet.ProtustrankaFormated>
  <DomainObject.Predmet.ProtustrankaFormatedOIB>
    <izvorni_sadrzaj>  UDRUGA ZA ZAŠTITU GOSPODARSKE I KULTURNE BAŠTINE, RAZVOJ I PROMOCIJU SLAVONIJE I BARANJE SLAVONSKO-BARANJSKI KRUG, OIB 34637767572 zastupanog po punomoćniku Dragutin Koričančić</izvorni_sadrzaj>
    <derivirana_varijabla naziv="DomainObject.Predmet.ProtustrankaFormatedOIB_1">  UDRUGA ZA ZAŠTITU GOSPODARSKE I KULTURNE BAŠTINE, RAZVOJ I PROMOCIJU SLAVONIJE I BARANJE SLAVONSKO-BARANJSKI KRUG, OIB 34637767572 zastupanog po punomoćniku Dragutin Koričančić</derivirana_varijabla>
  </DomainObject.Predmet.ProtustrankaFormatedOIB>
  <DomainObject.Predmet.ProtustrankaFormatedWithAdress>
    <izvorni_sadrzaj> UDRUGA ZA ZAŠTITU GOSPODARSKE I KULTURNE BAŠTINE, RAZVOJ I PROMOCIJU SLAVONIJE I BARANJE SLAVONSKO-BARANJSKI KRUG, LJUDEVITA GAJA 35/2, 10000 Zagreb zastupanog po punomoćniku Dragutin Koričančić</izvorni_sadrzaj>
    <derivirana_varijabla naziv="DomainObject.Predmet.ProtustrankaFormatedWithAdress_1"> UDRUGA ZA ZAŠTITU GOSPODARSKE I KULTURNE BAŠTINE, RAZVOJ I PROMOCIJU SLAVONIJE I BARANJE SLAVONSKO-BARANJSKI KRUG, LJUDEVITA GAJA 35/2, 10000 Zagreb zastupanog po punomoćniku Dragutin Koričančić</derivirana_varijabla>
  </DomainObject.Predmet.ProtustrankaFormatedWithAdress>
  <DomainObject.Predmet.ProtustrankaFormatedWithAdressOIB>
    <izvorni_sadrzaj> UDRUGA ZA ZAŠTITU GOSPODARSKE I KULTURNE BAŠTINE, RAZVOJ I PROMOCIJU SLAVONIJE I BARANJE SLAVONSKO-BARANJSKI KRUG, OIB 34637767572, LJUDEVITA GAJA 35/2, 10000 Zagreb zastupanog po punomoćniku Dragutin Koričančić</izvorni_sadrzaj>
    <derivirana_varijabla naziv="DomainObject.Predmet.ProtustrankaFormatedWithAdressOIB_1"> UDRUGA ZA ZAŠTITU GOSPODARSKE I KULTURNE BAŠTINE, RAZVOJ I PROMOCIJU SLAVONIJE I BARANJE SLAVONSKO-BARANJSKI KRUG, OIB 34637767572, LJUDEVITA GAJA 35/2, 10000 Zagreb zastupanog po punomoćniku Dragutin Koričančić</derivirana_varijabla>
  </DomainObject.Predmet.ProtustrankaFormatedWithAdressOIB>
  <DomainObject.Predmet.ProtustrankaWithAdress>
    <izvorni_sadrzaj>UDRUGA ZA ZAŠTITU GOSPODARSKE I KULTURNE BAŠTINE, RAZVOJ I PROMOCIJU SLAVONIJE I BARANJE SLAVONSKO-BARANJSKI KRUG LJUDEVITA GAJA 35/2, 10000 Zagreb</izvorni_sadrzaj>
    <derivirana_varijabla naziv="DomainObject.Predmet.ProtustrankaWithAdress_1">UDRUGA ZA ZAŠTITU GOSPODARSKE I KULTURNE BAŠTINE, RAZVOJ I PROMOCIJU SLAVONIJE I BARANJE SLAVONSKO-BARANJSKI KRUG LJUDEVITA GAJA 35/2, 10000 Zagreb</derivirana_varijabla>
  </DomainObject.Predmet.ProtustrankaWithAdress>
  <DomainObject.Predmet.ProtustrankaWithAdressOIB>
    <izvorni_sadrzaj>UDRUGA ZA ZAŠTITU GOSPODARSKE I KULTURNE BAŠTINE, RAZVOJ I PROMOCIJU SLAVONIJE I BARANJE SLAVONSKO-BARANJSKI KRUG, OIB 34637767572, LJUDEVITA GAJA 35/2, 10000 Zagreb</izvorni_sadrzaj>
    <derivirana_varijabla naziv="DomainObject.Predmet.ProtustrankaWithAdressOIB_1">UDRUGA ZA ZAŠTITU GOSPODARSKE I KULTURNE BAŠTINE, RAZVOJ I PROMOCIJU SLAVONIJE I BARANJE SLAVONSKO-BARANJSKI KRUG, OIB 34637767572, LJUDEVITA GAJA 35/2, 10000 Zagreb</derivirana_varijabla>
  </DomainObject.Predmet.ProtustrankaWithAdressOIB>
  <DomainObject.Predmet.ProtustrankaNazivFormated>
    <izvorni_sadrzaj>UDRUGA ZA ZAŠTITU GOSPODARSKE I KULTURNE BAŠTINE, RAZVOJ I PROMOCIJU SLAVONIJE I BARANJE SLAVONSKO-BARANJSKI KRUG</izvorni_sadrzaj>
    <derivirana_varijabla naziv="DomainObject.Predmet.ProtustrankaNazivFormated_1">UDRUGA ZA ZAŠTITU GOSPODARSKE I KULTURNE BAŠTINE, RAZVOJ I PROMOCIJU SLAVONIJE I BARANJE SLAVONSKO-BARANJSKI KRUG</derivirana_varijabla>
  </DomainObject.Predmet.ProtustrankaNazivFormated>
  <DomainObject.Predmet.ProtustrankaNazivFormatedOIB>
    <izvorni_sadrzaj>UDRUGA ZA ZAŠTITU GOSPODARSKE I KULTURNE BAŠTINE, RAZVOJ I PROMOCIJU SLAVONIJE I BARANJE SLAVONSKO-BARANJSKI KRUG, OIB 34637767572</izvorni_sadrzaj>
    <derivirana_varijabla naziv="DomainObject.Predmet.ProtustrankaNazivFormatedOIB_1">UDRUGA ZA ZAŠTITU GOSPODARSKE I KULTURNE BAŠTINE, RAZVOJ I PROMOCIJU SLAVONIJE I BARANJE SLAVONSKO-BARANJSKI KRUG, OIB 34637767572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GOSPODARSKE I KULTURNE BAŠTINE, RAZVOJ I PROMOCIJU SLAVONIJE I BARANJE SLAVONSKO-BARANJSKI KRUG zastupanog po punomoćniku Dragutin Koričančić</item>
    </izvorni_sadrzaj>
    <derivirana_varijabla naziv="DomainObject.Predmet.ProtuStrankaListFormated_1">
      <item>UDRUGA ZA ZAŠTITU GOSPODARSKE I KULTURNE BAŠTINE, RAZVOJ I PROMOCIJU SLAVONIJE I BARANJE SLAVONSKO-BARANJSKI KRUG zastupanog po punomoćniku Dragutin Koričančić</item>
    </derivirana_varijabla>
  </DomainObject.Predmet.ProtuStrankaListFormated>
  <DomainObject.Predmet.ProtuStrankaListFormatedOIB>
    <izvorni_sadrzaj>
      <item>UDRUGA ZA ZAŠTITU GOSPODARSKE I KULTURNE BAŠTINE, RAZVOJ I PROMOCIJU SLAVONIJE I BARANJE SLAVONSKO-BARANJSKI KRUG, OIB 34637767572 zastupanog po punomoćniku Dragutin Koričančić</item>
    </izvorni_sadrzaj>
    <derivirana_varijabla naziv="DomainObject.Predmet.ProtuStrankaListFormatedOIB_1">
      <item>UDRUGA ZA ZAŠTITU GOSPODARSKE I KULTURNE BAŠTINE, RAZVOJ I PROMOCIJU SLAVONIJE I BARANJE SLAVONSKO-BARANJSKI KRUG, OIB 34637767572 zastupanog po punomoćniku Dragutin Koričančić</item>
    </derivirana_varijabla>
  </DomainObject.Predmet.ProtuStrankaListFormatedOIB>
  <DomainObject.Predmet.ProtuStrankaListFormatedWithAdress>
    <izvorni_sadrzaj>
      <item>UDRUGA ZA ZAŠTITU GOSPODARSKE I KULTURNE BAŠTINE, RAZVOJ I PROMOCIJU SLAVONIJE I BARANJE SLAVONSKO-BARANJSKI KRUG, LJUDEVITA GAJA 35/2, 10000 Zagreb zastupanog po punomoćniku Dragutin Koričančić</item>
    </izvorni_sadrzaj>
    <derivirana_varijabla naziv="DomainObject.Predmet.ProtuStrankaListFormatedWithAdress_1">
      <item>UDRUGA ZA ZAŠTITU GOSPODARSKE I KULTURNE BAŠTINE, RAZVOJ I PROMOCIJU SLAVONIJE I BARANJE SLAVONSKO-BARANJSKI KRUG, LJUDEVITA GAJA 35/2, 10000 Zagreb zastupanog po punomoćniku Dragutin Koričančić</item>
    </derivirana_varijabla>
  </DomainObject.Predmet.ProtuStrankaListFormatedWithAdress>
  <DomainObject.Predmet.ProtuStrankaListFormatedWithAdressOIB>
    <izvorni_sadrzaj>
      <item>UDRUGA ZA ZAŠTITU GOSPODARSKE I KULTURNE BAŠTINE, RAZVOJ I PROMOCIJU SLAVONIJE I BARANJE SLAVONSKO-BARANJSKI KRUG, OIB 34637767572, LJUDEVITA GAJA 35/2, 10000 Zagreb zastupanog po punomoćniku Dragutin Koričančić</item>
    </izvorni_sadrzaj>
    <derivirana_varijabla naziv="DomainObject.Predmet.ProtuStrankaListFormatedWithAdressOIB_1">
      <item>UDRUGA ZA ZAŠTITU GOSPODARSKE I KULTURNE BAŠTINE, RAZVOJ I PROMOCIJU SLAVONIJE I BARANJE SLAVONSKO-BARANJSKI KRUG, OIB 34637767572, LJUDEVITA GAJA 35/2, 10000 Zagreb zastupanog po punomoćniku Dragutin Koričančić</item>
    </derivirana_varijabla>
  </DomainObject.Predmet.ProtuStrankaListFormatedWithAdressOIB>
  <DomainObject.Predmet.ProtuStrankaListNazivFormated>
    <izvorni_sadrzaj>
      <item>UDRUGA ZA ZAŠTITU GOSPODARSKE I KULTURNE BAŠTINE, RAZVOJ I PROMOCIJU SLAVONIJE I BARANJE SLAVONSKO-BARANJSKI KRUG</item>
    </izvorni_sadrzaj>
    <derivirana_varijabla naziv="DomainObject.Predmet.ProtuStrankaListNazivFormated_1">
      <item>UDRUGA ZA ZAŠTITU GOSPODARSKE I KULTURNE BAŠTINE, RAZVOJ I PROMOCIJU SLAVONIJE I BARANJE SLAVONSKO-BARANJSKI KRUG</item>
    </derivirana_varijabla>
  </DomainObject.Predmet.ProtuStrankaListNazivFormated>
  <DomainObject.Predmet.ProtuStrankaListNazivFormatedOIB>
    <izvorni_sadrzaj>
      <item>UDRUGA ZA ZAŠTITU GOSPODARSKE I KULTURNE BAŠTINE, RAZVOJ I PROMOCIJU SLAVONIJE I BARANJE SLAVONSKO-BARANJSKI KRUG, OIB 34637767572</item>
    </izvorni_sadrzaj>
    <derivirana_varijabla naziv="DomainObject.Predmet.ProtuStrankaListNazivFormatedOIB_1">
      <item>UDRUGA ZA ZAŠTITU GOSPODARSKE I KULTURNE BAŠTINE, RAZVOJ I PROMOCIJU SLAVONIJE I BARANJE SLAVONSKO-BARANJSKI KRUG, OIB 34637767572</item>
    </derivirana_varijabla>
  </DomainObject.Predmet.ProtuStrankaListNazivFormatedOIB>
  <DomainObject.Predmet.OstaliListFormated>
    <izvorni_sadrzaj>
      <item>Dragutin Koričančić punomoćnik sudionika u postupku UDRUGA ZA ZAŠTITU GOSPODARSKE I KULTURNE BAŠTINE, RAZVOJ I PROMOCIJU SLAVONIJE I BARANJE SLAVONSKO-BARANJSKI KRUG</item>
    </izvorni_sadrzaj>
    <derivirana_varijabla naziv="DomainObject.Predmet.OstaliListFormated_1">
      <item>Dragutin Koričančić punomoćnik sudionika u postupku UDRUGA ZA ZAŠTITU GOSPODARSKE I KULTURNE BAŠTINE, RAZVOJ I PROMOCIJU SLAVONIJE I BARANJE SLAVONSKO-BARANJSKI KRUG</item>
    </derivirana_varijabla>
  </DomainObject.Predmet.OstaliListFormated>
  <DomainObject.Predmet.OstaliListFormatedOIB>
    <izvorni_sadrzaj>
      <item>Dragutin Koričančić punomoćnik sudionika u postupku UDRUGA ZA ZAŠTITU GOSPODARSKE I KULTURNE BAŠTINE, RAZVOJ I PROMOCIJU SLAVONIJE I BARANJE SLAVONSKO-BARANJSKI KRUG</item>
    </izvorni_sadrzaj>
    <derivirana_varijabla naziv="DomainObject.Predmet.OstaliListFormatedOIB_1">
      <item>Dragutin Koričančić punomoćnik sudionika u postupku UDRUGA ZA ZAŠTITU GOSPODARSKE I KULTURNE BAŠTINE, RAZVOJ I PROMOCIJU SLAVONIJE I BARANJE SLAVONSKO-BARANJSKI KRUG</item>
    </derivirana_varijabla>
  </DomainObject.Predmet.OstaliListFormatedOIB>
  <DomainObject.Predmet.OstaliListFormatedWithAdress>
    <izvorni_sadrzaj>
      <item>Dragutin Koričančić, Ljudevita Gaja 35/II, 10000 Zagreb punomoćnik sudionika u postupku UDRUGA ZA ZAŠTITU GOSPODARSKE I KULTURNE BAŠTINE, RAZVOJ I PROMOCIJU SLAVONIJE I BARANJE SLAVONSKO-BARANJSKI KRUG</item>
    </izvorni_sadrzaj>
    <derivirana_varijabla naziv="DomainObject.Predmet.OstaliListFormatedWithAdress_1">
      <item>Dragutin Koričančić, Ljudevita Gaja 35/II, 10000 Zagreb punomoćnik sudionika u postupku UDRUGA ZA ZAŠTITU GOSPODARSKE I KULTURNE BAŠTINE, RAZVOJ I PROMOCIJU SLAVONIJE I BARANJE SLAVONSKO-BARANJSKI KRUG</item>
    </derivirana_varijabla>
  </DomainObject.Predmet.OstaliListFormatedWithAdress>
  <DomainObject.Predmet.OstaliListFormatedWithAdressOIB>
    <izvorni_sadrzaj>
      <item>Dragutin Koričančić, Ljudevita Gaja 35/II, 10000 Zagreb punomoćnik sudionika u postupku UDRUGA ZA ZAŠTITU GOSPODARSKE I KULTURNE BAŠTINE, RAZVOJ I PROMOCIJU SLAVONIJE I BARANJE SLAVONSKO-BARANJSKI KRUG</item>
    </izvorni_sadrzaj>
    <derivirana_varijabla naziv="DomainObject.Predmet.OstaliListFormatedWithAdressOIB_1">
      <item>Dragutin Koričančić, Ljudevita Gaja 35/II, 10000 Zagreb punomoćnik sudionika u postupku UDRUGA ZA ZAŠTITU GOSPODARSKE I KULTURNE BAŠTINE, RAZVOJ I PROMOCIJU SLAVONIJE I BARANJE SLAVONSKO-BARANJSKI KRUG</item>
    </derivirana_varijabla>
  </DomainObject.Predmet.OstaliListFormatedWithAdressOIB>
  <DomainObject.Predmet.OstaliListNazivFormated>
    <izvorni_sadrzaj>
      <item>Dragutin Koričančić</item>
    </izvorni_sadrzaj>
    <derivirana_varijabla naziv="DomainObject.Predmet.OstaliListNazivFormated_1">
      <item>Dragutin Koričančić</item>
    </derivirana_varijabla>
  </DomainObject.Predmet.OstaliListNazivFormated>
  <DomainObject.Predmet.OstaliListNazivFormatedOIB>
    <izvorni_sadrzaj>
      <item>Dragutin Koričančić</item>
    </izvorni_sadrzaj>
    <derivirana_varijabla naziv="DomainObject.Predmet.OstaliListNazivFormatedOIB_1">
      <item>Dragutin Koričančić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GOSPODARSKE I KULTURNE BAŠTINE, RAZVOJ I PROMOCIJU SLAVONIJE I BARANJE SLAVONSKO-BARANJSKI KRUG</izvorni_sadrzaj>
    <derivirana_varijabla naziv="DomainObject.Predmet.ProtustrankaIDrugi_1">UDRUGA ZA ZAŠTITU GOSPODARSKE I KULTURNE BAŠTINE, RAZVOJ I PROMOCIJU SLAVONIJE I BARANJE SLAVONSKO-BARANJSKI KRUG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GOSPODARSKE I KULTURNE BAŠTINE, RAZVOJ I PROMOCIJU SLAVONIJE I BARANJE SLAVONSKO-BARANJSKI KRUG, OIB 34637767572, LJUDEVITA GAJA 35/2, 10000 Zagreb</izvorni_sadrzaj>
    <derivirana_varijabla naziv="DomainObject.Predmet.ProtustrankaIDrugiAdressOIB_1">UDRUGA ZA ZAŠTITU GOSPODARSKE I KULTURNE BAŠTINE, RAZVOJ I PROMOCIJU SLAVONIJE I BARANJE SLAVONSKO-BARANJSKI KRUG, OIB 34637767572, LJUDEVITA GAJA 35/2,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GOSPODARSKE I KULTURNE BAŠTINE, RAZVOJ I PROMOCIJU SLAVONIJE I BARANJE SLAVONSKO-BARANJSKI KRUG</item>
      <item>Dragutin Koričančić</item>
    </izvorni_sadrzaj>
    <derivirana_varijabla naziv="DomainObject.Predmet.SudioniciListNaziv_1">
      <item>FINA Regionalni centar Zagreb</item>
      <item>UDRUGA ZA ZAŠTITU GOSPODARSKE I KULTURNE BAŠTINE, RAZVOJ I PROMOCIJU SLAVONIJE I BARANJE SLAVONSKO-BARANJSKI KRUG</item>
      <item>Dragutin Koričančić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GOSPODARSKE I KULTURNE BAŠTINE, RAZVOJ I PROMOCIJU SLAVONIJE I BARANJE SLAVONSKO-BARANJSKI KRUG, OIB 34637767572, LJUDEVITA GAJA 35/2,10000 Zagreb</item>
      <item>Dragutin Koričančić, Ljudevita Gaja 35/II,10000 Zagreb</item>
    </izvorni_sadrzaj>
    <derivirana_varijabla naziv="DomainObject.Predmet.SudioniciListAdressOIB_1">
      <item>FINA Regionalni centar Zagreb, OIB 85821130368, Trg svibanjskih žrtava 1995. 1,10000 Zagreb</item>
      <item>UDRUGA ZA ZAŠTITU GOSPODARSKE I KULTURNE BAŠTINE, RAZVOJ I PROMOCIJU SLAVONIJE I BARANJE SLAVONSKO-BARANJSKI KRUG, OIB 34637767572, LJUDEVITA GAJA 35/2,10000 Zagreb</item>
      <item>Dragutin Koričančić, Ljudevita Gaja 35/II,10000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34637767572</item>
      <item>, OIB null</item>
    </izvorni_sadrzaj>
    <derivirana_varijabla naziv="DomainObject.Predmet.SudioniciListNazivOIB_1">
      <item>, OIB 85821130368</item>
      <item>, OIB 34637767572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2300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2016-04-04T12:05:00Z</dcterms:created>
  <dc:creator>Marija Lukić</dc:creator>
  <dc:description/>
  <cp:keywords/>
  <cp:lastModifiedBy>Marija Lukić</cp:lastModifiedBy>
  <dcterms:modified xmlns:xsi="http://www.w3.org/2001/XMLSchema-instance" xsi:type="dcterms:W3CDTF">2016-04-04T12:06:00Z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