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be8e" w14:paraId="599be8e" w:rsidRDefault="008E29BB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8E29BB">
        <w:rPr>
          <w:b/>
          <w:lang w:val="hr-HR"/>
        </w:rPr>
        <w:t>743</w:t>
      </w:r>
      <w:r w:rsidR="000D0ABA" w:rsidRPr="000D0ABA">
        <w:rPr>
          <w:b/>
          <w:lang w:val="hr-HR"/>
        </w:rPr>
        <w:t>/2016-4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Slavonski Brod, za otvaranje stečajnog postupka nad stečajnim dužnikom </w:t>
      </w:r>
      <w:r w:rsidR="008E29BB" w:rsidRPr="008E29BB">
        <w:rPr>
          <w:lang w:val="hr-HR"/>
        </w:rPr>
        <w:t>GRUPA FERDINAND društvo s ograničenom odgovornošću za promidžbu i trgovinu, skraćena tvrtka: GRUPA FERDINAND d.o.o., Pakrac, Radničko naselje 6, OIB: 45488760710</w:t>
      </w:r>
      <w:r w:rsidR="00812132" w:rsidRPr="00812132">
        <w:rPr>
          <w:lang w:val="hr-HR"/>
        </w:rPr>
        <w:t xml:space="preserve">, dana </w:t>
      </w:r>
      <w:r w:rsidR="008E29BB">
        <w:rPr>
          <w:lang w:val="hr-HR"/>
        </w:rPr>
        <w:t>02. rujna</w:t>
      </w:r>
      <w:r w:rsidR="00C15B9D">
        <w:rPr>
          <w:lang w:val="hr-HR"/>
        </w:rPr>
        <w:t xml:space="preserve"> </w:t>
      </w:r>
      <w:r w:rsidR="00812132" w:rsidRPr="00812132">
        <w:rPr>
          <w:lang w:val="hr-HR"/>
        </w:rPr>
        <w:t>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51608F">
        <w:rPr>
          <w:lang w:val="hr-HR"/>
        </w:rPr>
        <w:t>I.  Nalaže se osobama</w:t>
      </w:r>
      <w:r w:rsidRPr="00AD05FF">
        <w:rPr>
          <w:lang w:val="hr-HR"/>
        </w:rPr>
        <w:t xml:space="preserve"> ovlašten</w:t>
      </w:r>
      <w:r w:rsidR="0051608F">
        <w:rPr>
          <w:lang w:val="hr-HR"/>
        </w:rPr>
        <w:t>im</w:t>
      </w:r>
      <w:r w:rsidRPr="00AD05FF">
        <w:rPr>
          <w:lang w:val="hr-HR"/>
        </w:rPr>
        <w:t xml:space="preserve"> za zastupanje dužnika po z</w:t>
      </w:r>
      <w:r w:rsidR="00F53902">
        <w:rPr>
          <w:lang w:val="hr-HR"/>
        </w:rPr>
        <w:t xml:space="preserve">akonu </w:t>
      </w:r>
      <w:r w:rsidR="008E29BB">
        <w:rPr>
          <w:lang w:val="hr-HR"/>
        </w:rPr>
        <w:t>Ivanu Nemec iz Slovenije, Mengeš, Dobeno,  Dobeno 103 i Dušanu Hvala iz Slovenije, Tolmin, Brunov drevored 14</w:t>
      </w:r>
      <w:r w:rsidR="006E36F8">
        <w:rPr>
          <w:lang w:val="hr-HR"/>
        </w:rPr>
        <w:t xml:space="preserve">, OIB: </w:t>
      </w:r>
      <w:r w:rsidR="006E36F8" w:rsidRPr="006E36F8">
        <w:rPr>
          <w:lang w:val="hr-HR"/>
        </w:rPr>
        <w:t>85287715664</w:t>
      </w:r>
      <w:r w:rsidR="008E29BB">
        <w:rPr>
          <w:lang w:val="hr-HR"/>
        </w:rPr>
        <w:t xml:space="preserve"> </w:t>
      </w:r>
      <w:r w:rsidRPr="00AD05FF">
        <w:rPr>
          <w:lang w:val="hr-HR"/>
        </w:rPr>
        <w:t>u roku od osam dana od dana primitka prijepisa ovog rješenja</w:t>
      </w:r>
      <w:r w:rsidR="0051608F">
        <w:rPr>
          <w:lang w:val="hr-HR"/>
        </w:rPr>
        <w:t xml:space="preserve"> solidarno</w:t>
      </w:r>
      <w:r w:rsidRPr="00AD05FF">
        <w:rPr>
          <w:lang w:val="hr-HR"/>
        </w:rPr>
        <w:t xml:space="preserve">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8E29BB">
        <w:rPr>
          <w:lang w:val="hr-HR"/>
        </w:rPr>
        <w:t>743</w:t>
      </w:r>
      <w:r w:rsidR="00331868" w:rsidRPr="00331868">
        <w:rPr>
          <w:lang w:val="hr-HR"/>
        </w:rPr>
        <w:t>/201</w:t>
      </w:r>
      <w:r w:rsidR="00975200">
        <w:rPr>
          <w:lang w:val="hr-HR"/>
        </w:rPr>
        <w:t>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331868" w:rsidRPr="00331868">
        <w:rPr>
          <w:lang w:val="hr-HR"/>
        </w:rPr>
        <w:t>221-</w:t>
      </w:r>
      <w:r w:rsidR="008E29BB">
        <w:rPr>
          <w:lang w:val="hr-HR"/>
        </w:rPr>
        <w:t>743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331868" w:rsidRPr="00331868">
        <w:rPr>
          <w:lang w:val="hr-HR"/>
        </w:rPr>
        <w:t>01</w:t>
      </w:r>
      <w:r w:rsidR="00975200">
        <w:rPr>
          <w:lang w:val="hr-HR"/>
        </w:rPr>
        <w:t>6</w:t>
      </w:r>
      <w:r w:rsidR="00331868" w:rsidRPr="00331868">
        <w:rPr>
          <w:lang w:val="hr-HR"/>
        </w:rPr>
        <w:t>,</w:t>
      </w:r>
    </w:p>
    <w:p w:rsidRDefault="000A4C8E" w:rsidP="00AD05FF" w:rsidR="000A4C8E">
      <w:pPr>
        <w:jc w:val="both"/>
        <w:rPr>
          <w:b/>
          <w:lang w:val="hr-HR"/>
        </w:rPr>
      </w:pPr>
    </w:p>
    <w:p w:rsidRDefault="008E29BB" w:rsidP="00AD05FF" w:rsidR="00AD05FF" w:rsidRPr="000A4C8E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AD05FF" w:rsidRPr="00AD05FF">
        <w:rPr>
          <w:lang w:val="hr-HR"/>
        </w:rPr>
        <w:t>a o izvršenim uplatama dostaviti dokaze u sudski spis uz poziv na broj gornji.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0D0ABA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>II. Ako osob</w:t>
      </w:r>
      <w:r w:rsidR="0051608F">
        <w:rPr>
          <w:lang w:val="hr-HR"/>
        </w:rPr>
        <w:t>e</w:t>
      </w:r>
      <w:r w:rsidR="00331868">
        <w:rPr>
          <w:lang w:val="hr-HR"/>
        </w:rPr>
        <w:t xml:space="preserve"> ovlašten</w:t>
      </w:r>
      <w:r w:rsidR="0051608F">
        <w:rPr>
          <w:lang w:val="hr-HR"/>
        </w:rPr>
        <w:t>e</w:t>
      </w:r>
      <w:r w:rsidR="00331868">
        <w:rPr>
          <w:lang w:val="hr-HR"/>
        </w:rPr>
        <w:t xml:space="preserve"> za zastupanje dužnika po </w:t>
      </w:r>
      <w:r w:rsidR="003A1668">
        <w:rPr>
          <w:lang w:val="hr-HR"/>
        </w:rPr>
        <w:t xml:space="preserve">zakonu </w:t>
      </w:r>
      <w:r w:rsidR="008E29BB">
        <w:rPr>
          <w:lang w:val="hr-HR"/>
        </w:rPr>
        <w:t>Ivan</w:t>
      </w:r>
      <w:r w:rsidR="008E29BB" w:rsidRPr="008E29BB">
        <w:rPr>
          <w:lang w:val="hr-HR"/>
        </w:rPr>
        <w:t xml:space="preserve"> Nemec iz Slovenije, Mengeš, Dobeno,  Dobeno 103</w:t>
      </w:r>
      <w:r w:rsidR="008E29BB">
        <w:rPr>
          <w:lang w:val="hr-HR"/>
        </w:rPr>
        <w:t xml:space="preserve"> i Dušan</w:t>
      </w:r>
      <w:r w:rsidR="008E29BB" w:rsidRPr="008E29BB">
        <w:rPr>
          <w:lang w:val="hr-HR"/>
        </w:rPr>
        <w:t xml:space="preserve"> Hvala iz Slovenije, Tolmin, Brunov drevored 14</w:t>
      </w:r>
      <w:r w:rsidR="006E36F8">
        <w:rPr>
          <w:lang w:val="hr-HR"/>
        </w:rPr>
        <w:t xml:space="preserve">, </w:t>
      </w:r>
      <w:r w:rsidR="006E36F8" w:rsidRPr="006E36F8">
        <w:rPr>
          <w:lang w:val="hr-HR"/>
        </w:rPr>
        <w:t xml:space="preserve">OIB: 85287715664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uplati predujam određen u točci I. izreke rješenja</w:t>
      </w:r>
      <w:r w:rsidR="00842934">
        <w:rPr>
          <w:lang w:val="hr-HR"/>
        </w:rPr>
        <w:t xml:space="preserve"> ili o  tome bez</w:t>
      </w:r>
    </w:p>
    <w:p w:rsidRDefault="00842934" w:rsidP="00AD05FF" w:rsidR="00975200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E29BB" w:rsidP="00975200" w:rsidR="00975200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7/St-743</w:t>
      </w:r>
      <w:r w:rsidR="00975200" w:rsidRPr="00975200">
        <w:rPr>
          <w:b/>
          <w:lang w:val="hr-HR"/>
        </w:rPr>
        <w:t>/2016-4</w:t>
      </w:r>
    </w:p>
    <w:p w:rsidRDefault="00975200" w:rsidP="00AD05FF" w:rsidR="00975200">
      <w:pPr>
        <w:jc w:val="both"/>
        <w:rPr>
          <w:lang w:val="hr-HR"/>
        </w:rPr>
      </w:pPr>
    </w:p>
    <w:p w:rsidRDefault="00842934" w:rsidP="00AD05FF" w:rsidR="00556027">
      <w:pPr>
        <w:jc w:val="both"/>
        <w:rPr>
          <w:lang w:val="hr-HR"/>
        </w:rPr>
      </w:pPr>
      <w:r>
        <w:rPr>
          <w:lang w:val="hr-HR"/>
        </w:rPr>
        <w:t xml:space="preserve">odgađanja ne obavijesti sud, određuje se ovrha radi naplate predujma </w:t>
      </w:r>
      <w:r w:rsidR="00A13E2F">
        <w:rPr>
          <w:lang w:val="hr-HR"/>
        </w:rPr>
        <w:t xml:space="preserve">te dodatnog predujma </w:t>
      </w:r>
      <w:r>
        <w:rPr>
          <w:lang w:val="hr-HR"/>
        </w:rPr>
        <w:t>iz točke I. ovoga rješenja na novčanim sredstvima ovlašten</w:t>
      </w:r>
      <w:r w:rsidR="0051608F">
        <w:rPr>
          <w:lang w:val="hr-HR"/>
        </w:rPr>
        <w:t>ih</w:t>
      </w:r>
      <w:r>
        <w:rPr>
          <w:lang w:val="hr-HR"/>
        </w:rPr>
        <w:t xml:space="preserve"> osob</w:t>
      </w:r>
      <w:r w:rsidR="0051608F">
        <w:rPr>
          <w:lang w:val="hr-HR"/>
        </w:rPr>
        <w:t>a</w:t>
      </w:r>
      <w:r>
        <w:rPr>
          <w:lang w:val="hr-HR"/>
        </w:rPr>
        <w:t xml:space="preserve"> za </w:t>
      </w:r>
      <w:r w:rsidR="0051608F">
        <w:rPr>
          <w:lang w:val="hr-HR"/>
        </w:rPr>
        <w:t>z</w:t>
      </w:r>
      <w:r>
        <w:rPr>
          <w:lang w:val="hr-HR"/>
        </w:rPr>
        <w:t xml:space="preserve">astupanje dužnika </w:t>
      </w:r>
      <w:r w:rsidR="008E29BB" w:rsidRPr="008E29BB">
        <w:rPr>
          <w:lang w:val="hr-HR"/>
        </w:rPr>
        <w:t>Ivan</w:t>
      </w:r>
      <w:r w:rsidR="008E29BB">
        <w:rPr>
          <w:lang w:val="hr-HR"/>
        </w:rPr>
        <w:t>a</w:t>
      </w:r>
      <w:r w:rsidR="008E29BB" w:rsidRPr="008E29BB">
        <w:rPr>
          <w:lang w:val="hr-HR"/>
        </w:rPr>
        <w:t xml:space="preserve"> Nemec iz Slovenije, Mengeš, Dobeno,  Dobeno 103 i Dušan</w:t>
      </w:r>
      <w:r w:rsidR="008E29BB">
        <w:rPr>
          <w:lang w:val="hr-HR"/>
        </w:rPr>
        <w:t>a</w:t>
      </w:r>
      <w:r w:rsidR="008E29BB" w:rsidRPr="008E29BB">
        <w:rPr>
          <w:lang w:val="hr-HR"/>
        </w:rPr>
        <w:t xml:space="preserve"> Hvala iz Slovenije, Tolmin, Brunov drevored 14</w:t>
      </w:r>
      <w:r w:rsidR="006E36F8">
        <w:rPr>
          <w:lang w:val="hr-HR"/>
        </w:rPr>
        <w:t xml:space="preserve">, </w:t>
      </w:r>
      <w:r w:rsidR="006E36F8" w:rsidRPr="006E36F8">
        <w:rPr>
          <w:lang w:val="hr-HR"/>
        </w:rPr>
        <w:t xml:space="preserve">OIB: 85287715664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A13E2F" w:rsidP="00AD05FF" w:rsidR="00A13E2F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 xml:space="preserve">                    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8E29BB">
        <w:rPr>
          <w:lang w:val="hr-HR"/>
        </w:rPr>
        <w:t>743</w:t>
      </w:r>
      <w:r w:rsidRPr="00556027">
        <w:rPr>
          <w:lang w:val="hr-HR"/>
        </w:rPr>
        <w:t>/201</w:t>
      </w:r>
      <w:r w:rsidR="00975200">
        <w:rPr>
          <w:lang w:val="hr-HR"/>
        </w:rPr>
        <w:t>6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Pr="00556027">
        <w:rPr>
          <w:lang w:val="hr-HR"/>
        </w:rPr>
        <w:t>221-</w:t>
      </w:r>
      <w:r w:rsidR="008E29BB">
        <w:rPr>
          <w:lang w:val="hr-HR"/>
        </w:rPr>
        <w:t>743</w:t>
      </w:r>
      <w:r w:rsidRPr="00556027">
        <w:rPr>
          <w:lang w:val="hr-HR"/>
        </w:rPr>
        <w:t>-201</w:t>
      </w:r>
      <w:r w:rsidR="00975200">
        <w:rPr>
          <w:lang w:val="hr-HR"/>
        </w:rPr>
        <w:t>6</w:t>
      </w:r>
      <w:r w:rsidRPr="00556027">
        <w:rPr>
          <w:lang w:val="hr-HR"/>
        </w:rPr>
        <w:t>,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4511E1">
        <w:rPr>
          <w:lang w:val="hr-HR"/>
        </w:rPr>
        <w:t>ih</w:t>
      </w:r>
      <w:r w:rsidR="00980416">
        <w:rPr>
          <w:lang w:val="hr-HR"/>
        </w:rPr>
        <w:t xml:space="preserve"> osob</w:t>
      </w:r>
      <w:r w:rsidR="004511E1">
        <w:rPr>
          <w:lang w:val="hr-HR"/>
        </w:rPr>
        <w:t>a</w:t>
      </w:r>
      <w:r w:rsidR="00F53902">
        <w:rPr>
          <w:lang w:val="hr-HR"/>
        </w:rPr>
        <w:t xml:space="preserve"> za zastupanje dužnika </w:t>
      </w:r>
      <w:r w:rsidR="008E29BB" w:rsidRPr="008E29BB">
        <w:rPr>
          <w:lang w:val="hr-HR"/>
        </w:rPr>
        <w:t>Ivan</w:t>
      </w:r>
      <w:r w:rsidR="008E29BB">
        <w:rPr>
          <w:lang w:val="hr-HR"/>
        </w:rPr>
        <w:t>a</w:t>
      </w:r>
      <w:r w:rsidR="008E29BB" w:rsidRPr="008E29BB">
        <w:rPr>
          <w:lang w:val="hr-HR"/>
        </w:rPr>
        <w:t xml:space="preserve"> Nemec iz Slovenije, Mengeš, Dobeno,  Dobeno 103 i Dušan</w:t>
      </w:r>
      <w:r w:rsidR="008E29BB">
        <w:rPr>
          <w:lang w:val="hr-HR"/>
        </w:rPr>
        <w:t>a</w:t>
      </w:r>
      <w:r w:rsidR="008E29BB" w:rsidRPr="008E29BB">
        <w:rPr>
          <w:lang w:val="hr-HR"/>
        </w:rPr>
        <w:t xml:space="preserve"> Hvala iz Slovenije, Tolmin, Brunov drevored 14</w:t>
      </w:r>
      <w:r w:rsidR="00556027">
        <w:rPr>
          <w:lang w:val="hr-HR"/>
        </w:rPr>
        <w:t>,</w:t>
      </w:r>
      <w:r w:rsidR="006E36F8" w:rsidRPr="006E36F8">
        <w:rPr>
          <w:lang w:val="hr-HR"/>
        </w:rPr>
        <w:t xml:space="preserve"> OIB: 85287715664 </w:t>
      </w:r>
      <w:r w:rsidR="00556027">
        <w:rPr>
          <w:lang w:val="hr-HR"/>
        </w:rPr>
        <w:t>ako ovlašten</w:t>
      </w:r>
      <w:r w:rsidR="003A1668">
        <w:rPr>
          <w:lang w:val="hr-HR"/>
        </w:rPr>
        <w:t>e</w:t>
      </w:r>
      <w:r w:rsidR="00556027">
        <w:rPr>
          <w:lang w:val="hr-HR"/>
        </w:rPr>
        <w:t xml:space="preserve"> osob</w:t>
      </w:r>
      <w:r w:rsidR="003A1668">
        <w:rPr>
          <w:lang w:val="hr-HR"/>
        </w:rPr>
        <w:t>e</w:t>
      </w:r>
      <w:r w:rsidR="00556027">
        <w:rPr>
          <w:lang w:val="hr-HR"/>
        </w:rPr>
        <w:t xml:space="preserve"> dužnika po zakonu ne postup</w:t>
      </w:r>
      <w:r w:rsidR="003A1668">
        <w:rPr>
          <w:lang w:val="hr-HR"/>
        </w:rPr>
        <w:t>e</w:t>
      </w:r>
      <w:r w:rsidR="00556027">
        <w:rPr>
          <w:lang w:val="hr-HR"/>
        </w:rPr>
        <w:t xml:space="preserve">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>I</w:t>
      </w:r>
      <w:r w:rsidR="000D5A7B">
        <w:rPr>
          <w:lang w:val="hr-HR"/>
        </w:rPr>
        <w:t>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3A2AB7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4511E1" w:rsidP="00AD05FF" w:rsidR="004511E1">
      <w:pPr>
        <w:jc w:val="both"/>
        <w:rPr>
          <w:lang w:val="hr-HR"/>
        </w:rPr>
      </w:pPr>
    </w:p>
    <w:p w:rsidRDefault="004511E1" w:rsidP="00AD05FF" w:rsidR="004511E1">
      <w:pPr>
        <w:jc w:val="both"/>
        <w:rPr>
          <w:lang w:val="hr-HR"/>
        </w:rPr>
      </w:pPr>
    </w:p>
    <w:p w:rsidRDefault="00975200" w:rsidP="004511E1" w:rsidR="004511E1">
      <w:pPr>
        <w:jc w:val="right"/>
        <w:rPr>
          <w:b/>
          <w:lang w:val="hr-HR"/>
        </w:rPr>
      </w:pPr>
      <w:r>
        <w:rPr>
          <w:b/>
          <w:lang w:val="hr-HR"/>
        </w:rPr>
        <w:t>Broj: 7/St-</w:t>
      </w:r>
      <w:r w:rsidR="008E29BB">
        <w:rPr>
          <w:b/>
          <w:lang w:val="hr-HR"/>
        </w:rPr>
        <w:t>743</w:t>
      </w:r>
      <w:r w:rsidR="004511E1" w:rsidRPr="004511E1">
        <w:rPr>
          <w:b/>
          <w:lang w:val="hr-HR"/>
        </w:rPr>
        <w:t>/201</w:t>
      </w:r>
      <w:r>
        <w:rPr>
          <w:b/>
          <w:lang w:val="hr-HR"/>
        </w:rPr>
        <w:t>6-4</w:t>
      </w:r>
    </w:p>
    <w:p w:rsidRDefault="004511E1" w:rsidP="004511E1" w:rsidR="004511E1" w:rsidRPr="00AD05FF">
      <w:pPr>
        <w:jc w:val="right"/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8E29BB">
        <w:rPr>
          <w:lang w:val="hr-HR"/>
        </w:rPr>
        <w:t>444</w:t>
      </w:r>
      <w:r>
        <w:rPr>
          <w:lang w:val="hr-HR"/>
        </w:rPr>
        <w:t xml:space="preserve">. st. </w:t>
      </w:r>
      <w:r w:rsidR="008E29BB">
        <w:rPr>
          <w:lang w:val="hr-HR"/>
        </w:rPr>
        <w:t>2</w:t>
      </w:r>
      <w:r>
        <w:rPr>
          <w:lang w:val="hr-HR"/>
        </w:rPr>
        <w:t>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8E29BB">
        <w:rPr>
          <w:lang w:val="hr-HR"/>
        </w:rPr>
        <w:t>01. rujna</w:t>
      </w:r>
      <w:r w:rsidRPr="004D62CC">
        <w:rPr>
          <w:lang w:val="hr-HR"/>
        </w:rPr>
        <w:t xml:space="preserve"> 201</w:t>
      </w:r>
      <w:r w:rsidR="008E29BB">
        <w:rPr>
          <w:lang w:val="hr-HR"/>
        </w:rPr>
        <w:t>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8E29BB">
        <w:rPr>
          <w:lang w:val="hr-HR"/>
        </w:rPr>
        <w:t>146</w:t>
      </w:r>
      <w:r>
        <w:rPr>
          <w:lang w:val="hr-HR"/>
        </w:rPr>
        <w:t xml:space="preserve"> dana, te da ima </w:t>
      </w:r>
      <w:r w:rsidR="004511E1">
        <w:rPr>
          <w:lang w:val="hr-HR"/>
        </w:rPr>
        <w:t>jednu zaposlenu osobu</w:t>
      </w:r>
      <w:r w:rsidR="009C5687">
        <w:rPr>
          <w:lang w:val="hr-HR"/>
        </w:rPr>
        <w:t xml:space="preserve">. </w:t>
      </w:r>
      <w:r w:rsidR="009C5687" w:rsidRPr="009C5687">
        <w:rPr>
          <w:lang w:val="hr-HR"/>
        </w:rPr>
        <w:t>Nadalje, iz podneska ne proizlazi da je zaplijenila odnosno osigurala novčana sredstva za namirenje troškova stečajnog postupka u iznosu od 5.000,00 Kn, a  sukladno odredbi čl. 112. SZ-a.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St.1.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 xml:space="preserve">Financijska agencija kao predlagatelj </w:t>
      </w:r>
      <w:r>
        <w:rPr>
          <w:lang w:val="hr-HR"/>
        </w:rPr>
        <w:t>sukladno odredbi čl. 114.st.3.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110.</w:t>
      </w:r>
      <w:r w:rsidR="005B20DC">
        <w:rPr>
          <w:lang w:val="hr-HR"/>
        </w:rPr>
        <w:t>st.1.</w:t>
      </w:r>
      <w:r w:rsidR="00AB4C7E">
        <w:rPr>
          <w:lang w:val="hr-HR"/>
        </w:rPr>
        <w:t xml:space="preserve"> 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</w:t>
      </w:r>
      <w:r w:rsidR="004511E1">
        <w:rPr>
          <w:lang w:val="hr-HR"/>
        </w:rPr>
        <w:t>ama</w:t>
      </w:r>
      <w:r w:rsidR="001C2703">
        <w:rPr>
          <w:lang w:val="hr-HR"/>
        </w:rPr>
        <w:t xml:space="preserve"> ovlašten</w:t>
      </w:r>
      <w:r w:rsidR="004511E1">
        <w:rPr>
          <w:lang w:val="hr-HR"/>
        </w:rPr>
        <w:t>im</w:t>
      </w:r>
      <w:r w:rsidR="001C2703">
        <w:rPr>
          <w:lang w:val="hr-HR"/>
        </w:rPr>
        <w:t xml:space="preserve"> za zastupanje dužnika po zakonu</w:t>
      </w:r>
      <w:r w:rsidR="004511E1">
        <w:rPr>
          <w:lang w:val="hr-HR"/>
        </w:rPr>
        <w:t xml:space="preserve"> solidarno</w:t>
      </w:r>
      <w:r w:rsidR="001C2703">
        <w:rPr>
          <w:lang w:val="hr-HR"/>
        </w:rPr>
        <w:t xml:space="preserve">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E377C2" w:rsidR="0007271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</w:t>
      </w:r>
      <w:r w:rsidR="004511E1">
        <w:rPr>
          <w:lang w:val="hr-HR"/>
        </w:rPr>
        <w:t>e ovlaštene</w:t>
      </w:r>
      <w:r>
        <w:rPr>
          <w:lang w:val="hr-HR"/>
        </w:rPr>
        <w:t xml:space="preserve"> za zastupanje dužnika ne plat</w:t>
      </w:r>
      <w:r w:rsidR="004511E1">
        <w:rPr>
          <w:lang w:val="hr-HR"/>
        </w:rPr>
        <w:t>e</w:t>
      </w:r>
      <w:r>
        <w:rPr>
          <w:lang w:val="hr-HR"/>
        </w:rPr>
        <w:t xml:space="preserve">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AD05FF" w:rsidR="007B218F" w:rsidRPr="00E22421">
      <w:pPr>
        <w:jc w:val="both"/>
        <w:rPr>
          <w:lang w:val="hr-HR"/>
        </w:rPr>
      </w:pPr>
    </w:p>
    <w:p w:rsidRDefault="007B218F" w:rsidP="009C5687" w:rsidR="007B218F" w:rsidRPr="00E22421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8E29BB">
        <w:rPr>
          <w:lang w:val="hr-HR"/>
        </w:rPr>
        <w:t>02. rujna</w:t>
      </w:r>
      <w:r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8E29BB" w:rsidR="00A73D17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 </w:t>
      </w:r>
      <w:r w:rsidR="00CD6319">
        <w:rPr>
          <w:lang w:val="hr-HR"/>
        </w:rPr>
        <w:t xml:space="preserve">  </w:t>
      </w:r>
      <w:r w:rsidR="008E29BB">
        <w:rPr>
          <w:lang w:val="hr-HR"/>
        </w:rPr>
        <w:t xml:space="preserve">    </w:t>
      </w:r>
      <w:r w:rsidR="00975200"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975200" w:rsidP="00975200" w:rsidR="00975200">
      <w:pPr>
        <w:ind w:left="4320"/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7B218F" w:rsidP="007B218F" w:rsidR="00775014" w:rsidRPr="00E22421">
      <w:pPr>
        <w:rPr>
          <w:lang w:val="hr-HR"/>
        </w:rPr>
      </w:pPr>
      <w:r w:rsidRPr="00E22421">
        <w:rPr>
          <w:lang w:val="hr-HR"/>
        </w:rPr>
        <w:t xml:space="preserve"> FINI, Regionalni centar Osijek</w:t>
      </w:r>
      <w:r w:rsidR="000B4C9E">
        <w:rPr>
          <w:lang w:val="hr-HR"/>
        </w:rPr>
        <w:t>,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5A4" w:rsidP="004511E1" w:rsidR="008175A4">
      <w:r>
        <w:separator/>
      </w:r>
    </w:p>
  </w:endnote>
  <w:endnote w:id="0" w:type="continuationSeparator">
    <w:p w:rsidRDefault="008175A4" w:rsidP="004511E1" w:rsidR="0081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5A4" w:rsidP="004511E1" w:rsidR="008175A4">
      <w:r>
        <w:separator/>
      </w:r>
    </w:p>
  </w:footnote>
  <w:footnote w:id="0" w:type="continuationSeparator">
    <w:p w:rsidRDefault="008175A4" w:rsidP="004511E1" w:rsidR="00817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330D" w:rsidRPr="009E330D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B4C9E"/>
    <w:rsid w:val="000C12AA"/>
    <w:rsid w:val="000C2091"/>
    <w:rsid w:val="000D0ABA"/>
    <w:rsid w:val="000D5A7B"/>
    <w:rsid w:val="000E7A55"/>
    <w:rsid w:val="001C2703"/>
    <w:rsid w:val="00211AD1"/>
    <w:rsid w:val="00237A63"/>
    <w:rsid w:val="002406B2"/>
    <w:rsid w:val="00252A2A"/>
    <w:rsid w:val="002A0407"/>
    <w:rsid w:val="002B610E"/>
    <w:rsid w:val="002D4286"/>
    <w:rsid w:val="00331868"/>
    <w:rsid w:val="00373E23"/>
    <w:rsid w:val="003A1668"/>
    <w:rsid w:val="003A2AB7"/>
    <w:rsid w:val="00430419"/>
    <w:rsid w:val="00443195"/>
    <w:rsid w:val="00445B1F"/>
    <w:rsid w:val="004511E1"/>
    <w:rsid w:val="004D62CC"/>
    <w:rsid w:val="0051608F"/>
    <w:rsid w:val="00517923"/>
    <w:rsid w:val="00526308"/>
    <w:rsid w:val="00543E76"/>
    <w:rsid w:val="00547DA2"/>
    <w:rsid w:val="00552EF9"/>
    <w:rsid w:val="00556027"/>
    <w:rsid w:val="005801C7"/>
    <w:rsid w:val="005B20DC"/>
    <w:rsid w:val="006E36F8"/>
    <w:rsid w:val="00775014"/>
    <w:rsid w:val="007B218F"/>
    <w:rsid w:val="007C6C34"/>
    <w:rsid w:val="00812132"/>
    <w:rsid w:val="008175A4"/>
    <w:rsid w:val="00842934"/>
    <w:rsid w:val="0086373F"/>
    <w:rsid w:val="008723EF"/>
    <w:rsid w:val="008A3437"/>
    <w:rsid w:val="008C15A5"/>
    <w:rsid w:val="008C6D08"/>
    <w:rsid w:val="008E29BB"/>
    <w:rsid w:val="008F5CEB"/>
    <w:rsid w:val="00920E24"/>
    <w:rsid w:val="00975200"/>
    <w:rsid w:val="00980416"/>
    <w:rsid w:val="009C5687"/>
    <w:rsid w:val="009E330D"/>
    <w:rsid w:val="00A13E2F"/>
    <w:rsid w:val="00A73D17"/>
    <w:rsid w:val="00AB4C7E"/>
    <w:rsid w:val="00AB5215"/>
    <w:rsid w:val="00AD05FF"/>
    <w:rsid w:val="00B23988"/>
    <w:rsid w:val="00B7139D"/>
    <w:rsid w:val="00C15B9D"/>
    <w:rsid w:val="00C61241"/>
    <w:rsid w:val="00CA47C4"/>
    <w:rsid w:val="00CD6319"/>
    <w:rsid w:val="00CD7C40"/>
    <w:rsid w:val="00D13568"/>
    <w:rsid w:val="00D2604C"/>
    <w:rsid w:val="00DA381F"/>
    <w:rsid w:val="00E22421"/>
    <w:rsid w:val="00E31E03"/>
    <w:rsid w:val="00E377C2"/>
    <w:rsid w:val="00E5050B"/>
    <w:rsid w:val="00E64F23"/>
    <w:rsid w:val="00E65882"/>
    <w:rsid w:val="00ED31A8"/>
    <w:rsid w:val="00EE410F"/>
    <w:rsid w:val="00F11BEB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50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50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</izvorni_sadrzaj>
    <derivirana_varijabla naziv="DomainObject.Predmet.OstaliListFormated_1">
      <item>Ivan Nemec</item>
      <item>Dušan Hvala</item>
    </derivirana_varijabla>
  </DomainObject.Predmet.OstaliListFormated>
  <DomainObject.Predmet.OstaliListFormatedOIB>
    <izvorni_sadrzaj>
      <item>Ivan Nemec</item>
      <item>Dušan Hvala, OIB 85287715664</item>
    </izvorni_sadrzaj>
    <derivirana_varijabla naziv="DomainObject.Predmet.OstaliListFormatedOIB_1">
      <item>Ivan Nemec</item>
      <item>Dušan Hvala, OIB 85287715664</item>
    </derivirana_varijabla>
  </DomainObject.Predmet.OstaliListFormatedOIB>
  <DomainObject.Predmet.OstaliListFormatedWithAdress>
    <izvorni_sadrzaj>
      <item>Ivan Nemec, Dobeno 103, Mengeš, Dobeno</item>
      <item>Dušan Hvala</item>
    </izvorni_sadrzaj>
    <derivirana_varijabla naziv="DomainObject.Predmet.OstaliListFormatedWithAdress_1">
      <item>Ivan Nemec, Dobeno 103, Mengeš, Dobeno</item>
      <item>Dušan Hvala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</izvorni_sadrzaj>
    <derivirana_varijabla naziv="DomainObject.Predmet.OstaliListFormatedWithAdressOIB_1">
      <item>Ivan Nemec, Dobeno 103, Mengeš, Dobeno</item>
      <item>Dušan Hvala, OIB 85287715664</item>
    </derivirana_varijabla>
  </DomainObject.Predmet.OstaliListFormatedWithAdressOIB>
  <DomainObject.Predmet.OstaliListNazivFormated>
    <izvorni_sadrzaj>
      <item>Ivan Nemec</item>
      <item>Dušan Hvala</item>
    </izvorni_sadrzaj>
    <derivirana_varijabla naziv="DomainObject.Predmet.OstaliListNazivFormated_1">
      <item>Ivan Nemec</item>
      <item>Dušan Hvala</item>
    </derivirana_varijabla>
  </DomainObject.Predmet.OstaliListNazivFormated>
  <DomainObject.Predmet.OstaliListNazivFormatedOIB>
    <izvorni_sadrzaj>
      <item>Ivan Nemec</item>
      <item>Dušan Hvala, OIB 85287715664</item>
    </izvorni_sadrzaj>
    <derivirana_varijabla naziv="DomainObject.Predmet.OstaliListNazivFormatedOIB_1">
      <item>Ivan Nemec</item>
      <item>Dušan Hvala, OIB 85287715664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</izvorni_sadrzaj>
    <derivirana_varijabla naziv="DomainObject.Predmet.SudioniciListNazivOIB_1">
      <item>, OIB 85821130368</item>
      <item>, OIB 45488760710</item>
      <item>, OIB null</item>
      <item>, OIB 85287715664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62BF5-EE6E-48A0-BFCC-217464D34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980</properties:Words>
  <properties:Characters>5351</properties:Characters>
  <properties:Lines>136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2016-09-02T11:07:00Z</dcterms:created>
  <dc:creator>zbiondic</dc:creator>
  <cp:lastModifiedBy>wsadmin</cp:lastModifiedBy>
  <cp:lastPrinted>2016-05-04T10:02:00Z</cp:lastPrinted>
  <dcterms:modified xmlns:xsi="http://www.w3.org/2001/XMLSchema-instance" xsi:type="dcterms:W3CDTF">2016-09-02T11:23:00Z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