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4ea8" w14:paraId="5914ea8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CF6741">
        <w:t>BOGADI &amp; DUILO d.o.o., Skradin, Put Gradine 3, OIB:07028130994</w:t>
      </w:r>
      <w:r>
        <w:t>,</w:t>
      </w:r>
      <w:r w:rsidRPr="00686108">
        <w:t xml:space="preserve"> dana </w:t>
      </w:r>
      <w:r w:rsidR="002F24FB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="00C32B8D" w:rsidRPr="006761E9">
        <w:t xml:space="preserve"> </w:t>
      </w:r>
      <w:r w:rsidR="00CF6741">
        <w:t>BOGADI &amp; DUILO d.o.o., Skradin, Put Gradine 3, OIB:07028130994.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2F24FB">
        <w:rPr>
          <w:b/>
          <w:bCs/>
        </w:rPr>
        <w:t>20.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2F24FB">
        <w:rPr>
          <w:b/>
          <w:bCs/>
        </w:rPr>
        <w:t>13,00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2F24FB">
        <w:rPr>
          <w:b/>
          <w:bCs/>
        </w:rPr>
        <w:t>20. travnja</w:t>
      </w:r>
      <w:r w:rsidR="0002147A" w:rsidRPr="0002147A">
        <w:rPr>
          <w:b/>
          <w:bCs/>
        </w:rPr>
        <w:t xml:space="preserve"> 2016. u </w:t>
      </w:r>
      <w:r w:rsidR="002F24FB">
        <w:rPr>
          <w:b/>
          <w:bCs/>
        </w:rPr>
        <w:t>13,10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CF6741">
        <w:t xml:space="preserve">BOGADI &amp; DUILO d.o.o., Skradin, Put Gradine 3,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CF6741">
        <w:t>910</w:t>
      </w:r>
      <w:r w:rsidR="00DB6B63">
        <w:t xml:space="preserve"> </w:t>
      </w:r>
      <w:r w:rsidR="00245588" w:rsidRPr="006761E9">
        <w:t xml:space="preserve">dana u iznosu od </w:t>
      </w:r>
      <w:r w:rsidR="001E3935">
        <w:t>9.948,68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2F24FB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2F24FB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2F24FB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CF6741">
        <w:t>BOGADI &amp; DUILO d.o.o., Skradin, Put Gradine 3</w:t>
      </w:r>
      <w:r w:rsidR="00F40D4B">
        <w:t xml:space="preserve">, </w:t>
      </w:r>
      <w:r w:rsidR="0020610B" w:rsidRPr="006761E9">
        <w:t>i za član</w:t>
      </w:r>
      <w:r w:rsidR="00B21B16">
        <w:t>ove</w:t>
      </w:r>
      <w:r w:rsidR="0020610B" w:rsidRPr="006761E9">
        <w:t xml:space="preserve"> uprave s upozorenjem</w:t>
      </w:r>
    </w:p>
    <w:p w:rsidRDefault="00CF6741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 BOGADI, Prvić Luka, Ulica IX 179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CF6741" w:rsidP="00CF6741" w:rsidR="00CF674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JERE DUILO, Skradin, Put Gradine 3, </w:t>
      </w:r>
      <w:r w:rsidRPr="00CF6741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1E3935">
        <w:t xml:space="preserve">Šibenik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B034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CF6741">
      <w:t>340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CF6741">
      <w:t>340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4FB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034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0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0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BOGADI &amp; DUILO društvo s ograničenom odgovornošću za promet nekretninama</izvorni_sadrzaj>
    <derivirana_varijabla naziv="DomainObject.Predmet.ProtustrankaFormated_1">  BOGADI &amp; DUILO društvo s ograničenom odgovornošću za promet nekretninama</derivirana_varijabla>
  </DomainObject.Predmet.ProtustrankaFormated>
  <DomainObject.Predmet.ProtustrankaFormatedOIB>
    <izvorni_sadrzaj>  BOGADI &amp; DUILO društvo s ograničenom odgovornošću za promet nekretninama, OIB 07028130994</izvorni_sadrzaj>
    <derivirana_varijabla naziv="DomainObject.Predmet.ProtustrankaFormatedOIB_1">  BOGADI &amp; DUILO društvo s ograničenom odgovornošću za promet nekretninama, OIB 07028130994</derivirana_varijabla>
  </DomainObject.Predmet.ProtustrankaFormatedOIB>
  <DomainObject.Predmet.ProtustrankaFormatedWithAdress>
    <izvorni_sadrzaj> BOGADI &amp; DUILO društvo s ograničenom odgovornošću za promet nekretninama, Put Gradine 3 , 22222 Skradin</izvorni_sadrzaj>
    <derivirana_varijabla naziv="DomainObject.Predmet.ProtustrankaFormatedWithAdress_1"> BOGADI &amp; DUILO društvo s ograničenom odgovornošću za promet nekretninama, Put Gradine 3 , 22222 Skradin</derivirana_varijabla>
  </DomainObject.Predmet.ProtustrankaFormatedWithAdress>
  <DomainObject.Predmet.ProtustrankaFormatedWithAdressOIB>
    <izvorni_sadrzaj> BOGADI &amp; DUILO društvo s ograničenom odgovornošću za promet nekretninama, OIB 07028130994, Put Gradine 3 , 22222 Skradin</izvorni_sadrzaj>
    <derivirana_varijabla naziv="DomainObject.Predmet.ProtustrankaFormatedWithAdressOIB_1"> BOGADI &amp; DUILO društvo s ograničenom odgovornošću za promet nekretninama, OIB 07028130994, Put Gradine 3 , 22222 Skradin</derivirana_varijabla>
  </DomainObject.Predmet.ProtustrankaFormatedWithAdressOIB>
  <DomainObject.Predmet.ProtustrankaWithAdress>
    <izvorni_sadrzaj>BOGADI &amp; DUILO društvo s ograničenom odgovornošću za promet nekretninama Put Gradine 3 , 22222 Skradin</izvorni_sadrzaj>
    <derivirana_varijabla naziv="DomainObject.Predmet.ProtustrankaWithAdress_1">BOGADI &amp; DUILO društvo s ograničenom odgovornošću za promet nekretninama Put Gradine 3 , 22222 Skradin</derivirana_varijabla>
  </DomainObject.Predmet.ProtustrankaWithAdress>
  <DomainObject.Predmet.ProtustrankaWithAdressOIB>
    <izvorni_sadrzaj>BOGADI &amp; DUILO društvo s ograničenom odgovornošću za promet nekretninama, OIB 07028130994, Put Gradine 3 , 22222 Skradin</izvorni_sadrzaj>
    <derivirana_varijabla naziv="DomainObject.Predmet.ProtustrankaWithAdressOIB_1">BOGADI &amp; DUILO društvo s ograničenom odgovornošću za promet nekretninama, OIB 07028130994, Put Gradine 3 , 22222 Skradin</derivirana_varijabla>
  </DomainObject.Predmet.ProtustrankaWithAdressOIB>
  <DomainObject.Predmet.ProtustrankaNazivFormated>
    <izvorni_sadrzaj>BOGADI &amp; DUILO društvo s ograničenom odgovornošću za promet nekretninama</izvorni_sadrzaj>
    <derivirana_varijabla naziv="DomainObject.Predmet.ProtustrankaNazivFormated_1">BOGADI &amp; DUILO društvo s ograničenom odgovornošću za promet nekretninama</derivirana_varijabla>
  </DomainObject.Predmet.ProtustrankaNazivFormated>
  <DomainObject.Predmet.ProtustrankaNazivFormatedOIB>
    <izvorni_sadrzaj>BOGADI &amp; DUILO društvo s ograničenom odgovornošću za promet nekretninama, OIB 07028130994</izvorni_sadrzaj>
    <derivirana_varijabla naziv="DomainObject.Predmet.ProtustrankaNazivFormatedOIB_1">BOGADI &amp; DUILO društvo s ograničenom odgovornošću za promet nekretninama, OIB 07028130994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BOGADI &amp; DUILO društvo s ograničenom odgovornošću za promet nekretninama</item>
    </izvorni_sadrzaj>
    <derivirana_varijabla naziv="DomainObject.Predmet.ProtuStrankaListFormated_1">
      <item>BOGADI &amp; DUILO društvo s ograničenom odgovornošću za promet nekretninama</item>
    </derivirana_varijabla>
  </DomainObject.Predmet.ProtuStrankaListFormated>
  <DomainObject.Predmet.ProtuStrankaListFormatedOIB>
    <izvorni_sadrzaj>
      <item>BOGADI &amp; DUILO društvo s ograničenom odgovornošću za promet nekretninama, OIB 07028130994</item>
    </izvorni_sadrzaj>
    <derivirana_varijabla naziv="DomainObject.Predmet.ProtuStrankaListFormatedOIB_1">
      <item>BOGADI &amp; DUILO društvo s ograničenom odgovornošću za promet nekretninama, OIB 07028130994</item>
    </derivirana_varijabla>
  </DomainObject.Predmet.ProtuStrankaListFormatedOIB>
  <DomainObject.Predmet.ProtuStrankaListFormatedWithAdress>
    <izvorni_sadrzaj>
      <item>BOGADI &amp; DUILO društvo s ograničenom odgovornošću za promet nekretninama, Put Gradine 3 , 22222 Skradin</item>
    </izvorni_sadrzaj>
    <derivirana_varijabla naziv="DomainObject.Predmet.ProtuStrankaListFormatedWithAdress_1">
      <item>BOGADI &amp; DUILO društvo s ograničenom odgovornošću za promet nekretninama, Put Gradine 3 , 22222 Skradin</item>
    </derivirana_varijabla>
  </DomainObject.Predmet.ProtuStrankaListFormatedWithAdress>
  <DomainObject.Predmet.ProtuStrankaListFormatedWithAdressOIB>
    <izvorni_sadrzaj>
      <item>BOGADI &amp; DUILO društvo s ograničenom odgovornošću za promet nekretninama, OIB 07028130994, Put Gradine 3 , 22222 Skradin</item>
    </izvorni_sadrzaj>
    <derivirana_varijabla naziv="DomainObject.Predmet.ProtuStrankaListFormatedWithAdressOIB_1">
      <item>BOGADI &amp; DUILO društvo s ograničenom odgovornošću za promet nekretninama, OIB 07028130994, Put Gradine 3 , 22222 Skradin</item>
    </derivirana_varijabla>
  </DomainObject.Predmet.ProtuStrankaListFormatedWithAdressOIB>
  <DomainObject.Predmet.ProtuStrankaListNazivFormated>
    <izvorni_sadrzaj>
      <item>BOGADI &amp; DUILO društvo s ograničenom odgovornošću za promet nekretninama</item>
    </izvorni_sadrzaj>
    <derivirana_varijabla naziv="DomainObject.Predmet.ProtuStrankaListNazivFormated_1">
      <item>BOGADI &amp; DUILO društvo s ograničenom odgovornošću za promet nekretninama</item>
    </derivirana_varijabla>
  </DomainObject.Predmet.ProtuStrankaListNazivFormated>
  <DomainObject.Predmet.ProtuStrankaListNazivFormatedOIB>
    <izvorni_sadrzaj>
      <item>BOGADI &amp; DUILO društvo s ograničenom odgovornošću za promet nekretninama, OIB 07028130994</item>
    </izvorni_sadrzaj>
    <derivirana_varijabla naziv="DomainObject.Predmet.ProtuStrankaListNazivFormatedOIB_1">
      <item>BOGADI &amp; DUILO društvo s ograničenom odgovornošću za promet nekretninama, OIB 07028130994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BOGADI &amp; DUILO društvo s ograničenom odgovornošću za promet nekretninama</izvorni_sadrzaj>
    <derivirana_varijabla naziv="DomainObject.Predmet.ProtustrankaIDrugi_1">BOGADI &amp; DUILO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BOGADI &amp; DUILO društvo s ograničenom odgovornošću za promet nekretninama, OIB 07028130994, Put Gradine 3 , 22222 Skradin</izvorni_sadrzaj>
    <derivirana_varijabla naziv="DomainObject.Predmet.ProtustrankaIDrugiAdressOIB_1">BOGADI &amp; DUILO društvo s ograničenom odgovornošću za promet nekretninama, OIB 07028130994,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BOGADI &amp; DUILO društvo s ograničenom odgovornošću za promet nekretninama</item>
    </izvorni_sadrzaj>
    <derivirana_varijabla naziv="DomainObject.Predmet.SudioniciListNaziv_1">
      <item>FINA - Podružnica Šibenik</item>
      <item>BOGADI &amp; DUILO društvo s ograničenom odgovornošću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BOGADI &amp; DUILO društvo s ograničenom odgovornošću za promet nekretninama, OIB 07028130994, Put Gradine 3 ,22222 Skradin</item>
    </izvorni_sadrzaj>
    <derivirana_varijabla naziv="DomainObject.Predmet.SudioniciListAdressOIB_1">
      <item>FINA - Podružnica Šibenik, OIB 85821130368, Perivoj L. Marune 1,22000 Šibenik</item>
      <item>BOGADI &amp; DUILO društvo s ograničenom odgovornošću za promet nekretninama, OIB 07028130994,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07028130994</item>
    </izvorni_sadrzaj>
    <derivirana_varijabla naziv="DomainObject.Predmet.SudioniciListNazivOIB_1">
      <item>, OIB 85821130368</item>
      <item>, OIB 07028130994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2E740-3E92-4DBD-A153-C35F4270C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1810</properties:Characters>
  <properties:Lines>69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2016-03-15T13:48:00Z</dcterms:created>
  <dc:creator>Administrator</dc:creator>
  <cp:lastModifiedBy>Merlina Klišmanić</cp:lastModifiedBy>
  <cp:lastPrinted>2016-03-22T13:28:00Z</cp:lastPrinted>
  <dcterms:modified xmlns:xsi="http://www.w3.org/2001/XMLSchema-instance" xsi:type="dcterms:W3CDTF">2016-04-01T06:54:00Z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