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400d" w14:paraId="f4d400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97F65">
        <w:t>3051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697F65">
        <w:t>MEŽME</w:t>
      </w:r>
      <w:r w:rsidR="002B4E02">
        <w:t xml:space="preserve"> d.o.o. </w:t>
      </w:r>
      <w:r w:rsidR="00697F65">
        <w:t>Žakanje, Mišinci 1, OIB: 67346105572</w:t>
      </w:r>
      <w:r w:rsidR="004B7DCF">
        <w:t xml:space="preserve">,  </w:t>
      </w:r>
      <w:r w:rsidRPr="00AF1EFD">
        <w:t xml:space="preserve">dana </w:t>
      </w:r>
      <w:r w:rsidR="000F50C7">
        <w:t>1</w:t>
      </w:r>
      <w:r w:rsidR="00697F65">
        <w:t>5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697F65">
        <w:t>MEŽME d.o.o. Žakanje, Mišinci 1, OIB: 67346105572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697F65">
        <w:t>5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697F65">
        <w:t>11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97F65">
        <w:t>Ivan Gjurašić, Zagreb, Petrinjska 28, OIB: 66025260916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697F65">
        <w:t>MEŽME d.o.o. Žakanje, Mišinci 1, OIB: 67346105572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697F65">
        <w:t>5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697F65">
        <w:t>MEŽME d.o.o. Žakanje, Mišinci 1, OIB: 67346105572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697F65">
        <w:t>MEŽME d.o.o. Žakanje, MIšinci 1, OIB: 67346105572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>Oglasom od 2</w:t>
      </w:r>
      <w:r w:rsidR="002B4E02">
        <w:t>3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697F65">
        <w:t>5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000B15" w:rsidR="00000B15"/>
    <w:p w:rsidRDefault="00697F65" w:rsidR="00697F6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F65">
        <w:t>Karlovac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697F65">
        <w:t>Milan Bariša Obradović</w:t>
      </w:r>
      <w:r w:rsidR="00000B15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B06" w:rsidR="003B4B06">
      <w:r>
        <w:separator/>
      </w:r>
    </w:p>
  </w:endnote>
  <w:endnote w:id="0" w:type="continuationSeparator">
    <w:p w:rsidRDefault="003B4B06" w:rsidR="003B4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B06" w:rsidR="003B4B06">
      <w:r>
        <w:separator/>
      </w:r>
    </w:p>
  </w:footnote>
  <w:footnote w:id="0" w:type="continuationSeparator">
    <w:p w:rsidRDefault="003B4B06" w:rsidR="003B4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0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97F65">
      <w:t>3051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F47B9"/>
    <w:rsid w:val="004F6A06"/>
    <w:rsid w:val="00502549"/>
    <w:rsid w:val="00523E58"/>
    <w:rsid w:val="00554276"/>
    <w:rsid w:val="00566004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0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0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3051</izvorni_sadrzaj>
    <derivirana_varijabla naziv="DomainObject.Predmet.Broj_1">3051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St-3051/2015</izvorni_sadrzaj>
    <derivirana_varijabla naziv="DomainObject.Predmet.OznakaBroj_1">St-3051/2015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Mežme d.o.o.</izvorni_sadrzaj>
    <derivirana_varijabla naziv="DomainObject.Predmet.ProtustrankaFormated_1">  Mežme d.o.o.</derivirana_varijabla>
  </DomainObject.Predmet.ProtustrankaFormated>
  <DomainObject.Predmet.ProtustrankaFormatedOIB>
    <izvorni_sadrzaj>  Mežme d.o.o., OIB 67346105572</izvorni_sadrzaj>
    <derivirana_varijabla naziv="DomainObject.Predmet.ProtustrankaFormatedOIB_1">  Mežme d.o.o., OIB 67346105572</derivirana_varijabla>
  </DomainObject.Predmet.ProtustrankaFormatedOIB>
  <DomainObject.Predmet.ProtustrankaFormatedWithAdress>
    <izvorni_sadrzaj> Mežme d.o.o., Mišinci 1, 47276 Žakanje</izvorni_sadrzaj>
    <derivirana_varijabla naziv="DomainObject.Predmet.ProtustrankaFormatedWithAdress_1"> Mežme d.o.o., Mišinci 1, 47276 Žakanje</derivirana_varijabla>
  </DomainObject.Predmet.ProtustrankaFormatedWithAdress>
  <DomainObject.Predmet.ProtustrankaFormatedWithAdressOIB>
    <izvorni_sadrzaj> Mežme d.o.o., OIB 67346105572, Mišinci 1, 47276 Žakanje</izvorni_sadrzaj>
    <derivirana_varijabla naziv="DomainObject.Predmet.ProtustrankaFormatedWithAdressOIB_1"> Mežme d.o.o., OIB 67346105572, Mišinci 1, 47276 Žakanje</derivirana_varijabla>
  </DomainObject.Predmet.ProtustrankaFormatedWithAdressOIB>
  <DomainObject.Predmet.ProtustrankaWithAdress>
    <izvorni_sadrzaj>Mežme d.o.o. Mišinci 1, 47276 Žakanje</izvorni_sadrzaj>
    <derivirana_varijabla naziv="DomainObject.Predmet.ProtustrankaWithAdress_1">Mežme d.o.o. Mišinci 1, 47276 Žakanje</derivirana_varijabla>
  </DomainObject.Predmet.ProtustrankaWithAdress>
  <DomainObject.Predmet.ProtustrankaWithAdressOIB>
    <izvorni_sadrzaj>Mežme d.o.o., OIB 67346105572, Mišinci 1, 47276 Žakanje</izvorni_sadrzaj>
    <derivirana_varijabla naziv="DomainObject.Predmet.ProtustrankaWithAdressOIB_1">Mežme d.o.o., OIB 67346105572, Mišinci 1, 47276 Žakanje</derivirana_varijabla>
  </DomainObject.Predmet.ProtustrankaWithAdressOIB>
  <DomainObject.Predmet.ProtustrankaNazivFormated>
    <izvorni_sadrzaj>Mežme d.o.o.</izvorni_sadrzaj>
    <derivirana_varijabla naziv="DomainObject.Predmet.ProtustrankaNazivFormated_1">Mežme d.o.o.</derivirana_varijabla>
  </DomainObject.Predmet.ProtustrankaNazivFormated>
  <DomainObject.Predmet.ProtustrankaNazivFormatedOIB>
    <izvorni_sadrzaj>Mežme d.o.o., OIB 67346105572</izvorni_sadrzaj>
    <derivirana_varijabla naziv="DomainObject.Predmet.ProtustrankaNazivFormatedOIB_1">Mežme d.o.o., OIB 67346105572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Mežme d.o.o.</item>
    </izvorni_sadrzaj>
    <derivirana_varijabla naziv="DomainObject.Predmet.ProtuStrankaListFormated_1">
      <item>Mežme d.o.o.</item>
    </derivirana_varijabla>
  </DomainObject.Predmet.ProtuStrankaListFormated>
  <DomainObject.Predmet.ProtuStrankaListFormatedOIB>
    <izvorni_sadrzaj>
      <item>Mežme d.o.o., OIB 67346105572</item>
    </izvorni_sadrzaj>
    <derivirana_varijabla naziv="DomainObject.Predmet.ProtuStrankaListFormatedOIB_1">
      <item>Mežme d.o.o., OIB 67346105572</item>
    </derivirana_varijabla>
  </DomainObject.Predmet.ProtuStrankaListFormatedOIB>
  <DomainObject.Predmet.ProtuStrankaListFormatedWithAdress>
    <izvorni_sadrzaj>
      <item>Mežme d.o.o., Mišinci 1, 47276 Žakanje</item>
    </izvorni_sadrzaj>
    <derivirana_varijabla naziv="DomainObject.Predmet.ProtuStrankaListFormatedWithAdress_1">
      <item>Mežme d.o.o., Mišinci 1, 47276 Žakanje</item>
    </derivirana_varijabla>
  </DomainObject.Predmet.ProtuStrankaListFormatedWithAdress>
  <DomainObject.Predmet.ProtuStrankaListFormatedWithAdressOIB>
    <izvorni_sadrzaj>
      <item>Mežme d.o.o., OIB 67346105572, Mišinci 1, 47276 Žakanje</item>
    </izvorni_sadrzaj>
    <derivirana_varijabla naziv="DomainObject.Predmet.ProtuStrankaListFormatedWithAdressOIB_1">
      <item>Mežme d.o.o., OIB 67346105572, Mišinci 1, 47276 Žakanje</item>
    </derivirana_varijabla>
  </DomainObject.Predmet.ProtuStrankaListFormatedWithAdressOIB>
  <DomainObject.Predmet.ProtuStrankaListNazivFormated>
    <izvorni_sadrzaj>
      <item>Mežme d.o.o.</item>
    </izvorni_sadrzaj>
    <derivirana_varijabla naziv="DomainObject.Predmet.ProtuStrankaListNazivFormated_1">
      <item>Mežme d.o.o.</item>
    </derivirana_varijabla>
  </DomainObject.Predmet.ProtuStrankaListNazivFormated>
  <DomainObject.Predmet.ProtuStrankaListNazivFormatedOIB>
    <izvorni_sadrzaj>
      <item>Mežme d.o.o., OIB 67346105572</item>
    </izvorni_sadrzaj>
    <derivirana_varijabla naziv="DomainObject.Predmet.ProtuStrankaListNazivFormatedOIB_1">
      <item>Mežme d.o.o., OIB 67346105572</item>
    </derivirana_varijabla>
  </DomainObject.Predmet.ProtuStrankaListNazivFormatedOIB>
  <DomainObject.Predmet.OstaliListFormated>
    <izvorni_sadrzaj>
      <item>Danilo Mežnaršić</item>
    </izvorni_sadrzaj>
    <derivirana_varijabla naziv="DomainObject.Predmet.OstaliListFormated_1">
      <item>Danilo Mežnaršić</item>
    </derivirana_varijabla>
  </DomainObject.Predmet.OstaliListFormated>
  <DomainObject.Predmet.OstaliListFormatedOIB>
    <izvorni_sadrzaj>
      <item>Danilo Mežnaršić</item>
    </izvorni_sadrzaj>
    <derivirana_varijabla naziv="DomainObject.Predmet.OstaliListFormatedOIB_1">
      <item>Danilo Mežnaršić</item>
    </derivirana_varijabla>
  </DomainObject.Predmet.OstaliListFormatedOIB>
  <DomainObject.Predmet.OstaliListFormatedWithAdress>
    <izvorni_sadrzaj>
      <item>Danilo Mežnaršić, Cesta bratstva in enotnosti 16, Metlika</item>
    </izvorni_sadrzaj>
    <derivirana_varijabla naziv="DomainObject.Predmet.OstaliListFormatedWithAdress_1">
      <item>Danilo Mežnaršić, Cesta bratstva in enotnosti 16, Metlika</item>
    </derivirana_varijabla>
  </DomainObject.Predmet.OstaliListFormatedWithAdress>
  <DomainObject.Predmet.OstaliListFormatedWithAdressOIB>
    <izvorni_sadrzaj>
      <item>Danilo Mežnaršić, Cesta bratstva in enotnosti 16, Metlika</item>
    </izvorni_sadrzaj>
    <derivirana_varijabla naziv="DomainObject.Predmet.OstaliListFormatedWithAdressOIB_1">
      <item>Danilo Mežnaršić, Cesta bratstva in enotnosti 16, Metlika</item>
    </derivirana_varijabla>
  </DomainObject.Predmet.OstaliListFormatedWithAdressOIB>
  <DomainObject.Predmet.OstaliListNazivFormated>
    <izvorni_sadrzaj>
      <item>Danilo Mežnaršić</item>
    </izvorni_sadrzaj>
    <derivirana_varijabla naziv="DomainObject.Predmet.OstaliListNazivFormated_1">
      <item>Danilo Mežnaršić</item>
    </derivirana_varijabla>
  </DomainObject.Predmet.OstaliListNazivFormated>
  <DomainObject.Predmet.OstaliListNazivFormatedOIB>
    <izvorni_sadrzaj>
      <item>Danilo Mežnaršić</item>
    </izvorni_sadrzaj>
    <derivirana_varijabla naziv="DomainObject.Predmet.OstaliListNazivFormatedOIB_1">
      <item>Danilo Mežnaršić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Mežme d.o.o.</izvorni_sadrzaj>
    <derivirana_varijabla naziv="DomainObject.Predmet.ProtustrankaIDrugi_1">Mežme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Mežme d.o.o., OIB 67346105572, Mišinci 1, 47276 Žakanje</izvorni_sadrzaj>
    <derivirana_varijabla naziv="DomainObject.Predmet.ProtustrankaIDrugiAdressOIB_1">Mežme d.o.o., OIB 67346105572, Mišinci 1,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Mežme d.o.o.</item>
      <item>Danilo Mežnaršić</item>
    </izvorni_sadrzaj>
    <derivirana_varijabla naziv="DomainObject.Predmet.SudioniciListNaziv_1">
      <item>Fina, RC Zagreb, podružnica Karlovac</item>
      <item>Mežme d.o.o.</item>
      <item>Danilo Mežnaršić</item>
    </derivirana_varijabla>
  </DomainObject.Predmet.SudioniciListNaziv>
  <DomainObject.Predmet.SudioniciListAdressOIB>
    <izvorni_sadrzaj>
      <item>Fina, RC Zagreb, podružnica Karlovac, OIB 85821130368, Vitezovićeva 1,47000 Karlovac</item>
      <item>Mežme d.o.o., OIB 67346105572, Mišinci 1,47276 Žakanje</item>
      <item>Danilo Mežnaršić, Cesta bratstva in enotnosti 16,Metlika</item>
    </izvorni_sadrzaj>
    <derivirana_varijabla naziv="DomainObject.Predmet.SudioniciListAdressOIB_1">
      <item>Fina, RC Zagreb, podružnica Karlovac, OIB 85821130368, Vitezovićeva 1,47000 Karlovac</item>
      <item>Mežme d.o.o., OIB 67346105572, Mišinci 1,47276 Žakanje</item>
      <item>Danilo Mežnaršić, Cesta bratstva in enotnosti 16,Metlika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67346105572</item>
      <item>, OIB null</item>
    </izvorni_sadrzaj>
    <derivirana_varijabla naziv="DomainObject.Predmet.SudioniciListNazivOIB_1">
      <item>, OIB 85821130368</item>
      <item>, OIB 67346105572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494</properties:Words>
  <properties:Characters>2681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2016-02-15T09:39:00Z</dcterms:created>
  <dc:creator>Korisnik</dc:creator>
  <cp:lastModifiedBy>Draženka Prpić</cp:lastModifiedBy>
  <cp:lastPrinted>2016-02-15T09:39:00Z</cp:lastPrinted>
  <dcterms:modified xmlns:xsi="http://www.w3.org/2001/XMLSchema-instance" xsi:type="dcterms:W3CDTF">2016-02-15T09:40:00Z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