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a13b" w14:paraId="f6aa13b" w:rsidRDefault="00085BD3" w:rsidP="00085BD3" w:rsidR="00085BD3" w:rsidRPr="00E23552">
      <w:pPr>
        <w15:collapsed w:val="false"/>
        <w:rPr>
          <w:b/>
        </w:rPr>
      </w:pPr>
      <w:bookmarkStart w:name="_GoBack" w:id="0"/>
      <w:bookmarkEnd w:id="0"/>
      <w:r w:rsidRPr="00E23552">
        <w:tab/>
      </w:r>
    </w:p>
    <w:p w:rsidRDefault="00085BD3" w:rsidP="00085BD3" w:rsidR="00085BD3" w:rsidRPr="00E23552">
      <w:pPr>
        <w:ind w:left="5040"/>
        <w:rPr>
          <w:b/>
        </w:rPr>
      </w:pPr>
      <w:r w:rsidRPr="00E23552">
        <w:rPr>
          <w:b/>
        </w:rPr>
        <w:t xml:space="preserve">             </w:t>
      </w:r>
    </w:p>
    <w:p w:rsidRDefault="00085BD3" w:rsidP="003E5EDE" w:rsidR="003E5EDE">
      <w:r w:rsidRPr="000559FC">
        <w:t xml:space="preserve">  </w:t>
      </w:r>
    </w:p>
    <w:p w:rsidRDefault="003E5EDE" w:rsidP="00CE10EE" w:rsidR="003E5EDE">
      <w:pPr>
        <w:ind w:left="6480"/>
        <w:jc w:val="right"/>
      </w:pPr>
      <w:r>
        <w:t>8</w:t>
      </w:r>
      <w:r w:rsidR="00085BD3" w:rsidRPr="000559FC">
        <w:t xml:space="preserve"> St -</w:t>
      </w:r>
      <w:r w:rsidR="005A08FB">
        <w:t>311/14-78</w:t>
      </w:r>
    </w:p>
    <w:p w:rsidRDefault="00CE10EE" w:rsidP="00CE10EE" w:rsidR="00CE10EE">
      <w:pPr>
        <w:jc w:val="center"/>
      </w:pPr>
    </w:p>
    <w:p w:rsidRDefault="00CE10EE" w:rsidP="00CE10EE" w:rsidR="00CE10EE">
      <w:pPr>
        <w:jc w:val="center"/>
      </w:pPr>
    </w:p>
    <w:p w:rsidRDefault="00CE10EE" w:rsidP="00CE10EE" w:rsidR="00CE10EE">
      <w:pPr>
        <w:jc w:val="center"/>
      </w:pPr>
    </w:p>
    <w:p w:rsidRDefault="003E5EDE" w:rsidP="00CE10EE" w:rsidR="003E5EDE" w:rsidRPr="000559FC">
      <w:pPr>
        <w:jc w:val="center"/>
      </w:pPr>
      <w:r>
        <w:t>R E P U B L I K A  H R V A T S K A</w:t>
      </w:r>
    </w:p>
    <w:p w:rsidRDefault="00973D08" w:rsidP="00CE10EE" w:rsidR="00973D08">
      <w:pPr>
        <w:ind w:firstLine="720" w:left="2160"/>
        <w:jc w:val="center"/>
      </w:pPr>
    </w:p>
    <w:p w:rsidRDefault="004B0322" w:rsidP="00CE10EE" w:rsidR="00D94EF2">
      <w:pPr>
        <w:jc w:val="center"/>
      </w:pPr>
      <w:r>
        <w:t>R J E Š E NJ E</w:t>
      </w:r>
    </w:p>
    <w:p w:rsidRDefault="00973D08" w:rsidP="004B0322" w:rsidR="00973D08">
      <w:pPr>
        <w:jc w:val="center"/>
      </w:pPr>
    </w:p>
    <w:p w:rsidRDefault="00973D08" w:rsidP="00CE10EE" w:rsidR="00973D08">
      <w:pPr>
        <w:jc w:val="both"/>
      </w:pPr>
      <w:r w:rsidRPr="00973D08">
        <w:t xml:space="preserve">                Trgovački sud u Rijeci po sutkinji</w:t>
      </w:r>
      <w:r w:rsidR="005A08FB">
        <w:t xml:space="preserve"> tog suda</w:t>
      </w:r>
      <w:r w:rsidRPr="00973D08">
        <w:t xml:space="preserve"> Emi Brdovčak, u stečajnom postupku nad dužnikom </w:t>
      </w:r>
      <w:r w:rsidR="002C0289">
        <w:t xml:space="preserve">MG GRUPA d.o.o. Pula, </w:t>
      </w:r>
      <w:r w:rsidR="005A08FB">
        <w:t xml:space="preserve">u stečaju, </w:t>
      </w:r>
      <w:r w:rsidR="002C0289">
        <w:t xml:space="preserve">Mletačka 12, OIB: </w:t>
      </w:r>
      <w:r w:rsidR="002C0289" w:rsidRPr="002C0289">
        <w:t>88166554180</w:t>
      </w:r>
      <w:r w:rsidR="005A08FB">
        <w:t>, 6. listopad</w:t>
      </w:r>
      <w:r w:rsidR="002C0289">
        <w:t>a 2016</w:t>
      </w:r>
      <w:r w:rsidRPr="00973D08">
        <w:t xml:space="preserve">., </w:t>
      </w:r>
    </w:p>
    <w:p w:rsidRDefault="00973D08" w:rsidP="00085BD3" w:rsidR="00973D08">
      <w:pPr>
        <w:jc w:val="center"/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 dužnikom</w:t>
      </w:r>
      <w:r>
        <w:rPr>
          <w:rFonts w:hAnsi="Times New Roman" w:ascii="Times New Roman"/>
          <w:szCs w:val="24"/>
        </w:rPr>
        <w:t xml:space="preserve"> </w:t>
      </w:r>
      <w:r w:rsidRPr="002C0289">
        <w:rPr>
          <w:rFonts w:hAnsi="Times New Roman" w:ascii="Times New Roman"/>
          <w:szCs w:val="24"/>
        </w:rPr>
        <w:t xml:space="preserve">MG GRUPA d.o.o. Pula, Mletačka 12, OIB: 88166554180, 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CE10EE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="005A08FB">
        <w:rPr>
          <w:rFonts w:hAnsi="Times New Roman" w:ascii="Times New Roman"/>
          <w:szCs w:val="24"/>
        </w:rPr>
        <w:t>7. listopada 2016</w:t>
      </w:r>
      <w:r>
        <w:rPr>
          <w:rFonts w:hAnsi="Times New Roman" w:ascii="Times New Roman"/>
          <w:szCs w:val="24"/>
        </w:rPr>
        <w:t>. u 13</w:t>
      </w:r>
      <w:r w:rsidR="005A08FB">
        <w:rPr>
          <w:rFonts w:hAnsi="Times New Roman" w:ascii="Times New Roman"/>
          <w:szCs w:val="24"/>
        </w:rPr>
        <w:t>,0</w:t>
      </w:r>
      <w:r w:rsidRPr="002C0289">
        <w:rPr>
          <w:rFonts w:hAnsi="Times New Roman" w:ascii="Times New Roman"/>
          <w:szCs w:val="24"/>
        </w:rPr>
        <w:t>0 sati,</w:t>
      </w:r>
    </w:p>
    <w:p w:rsidRDefault="002C0289" w:rsidP="00CE10EE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E62114" w:rsidP="002C0289" w:rsidR="00E62114">
      <w:pPr>
        <w:pStyle w:val="BodyText21"/>
        <w:rPr>
          <w:rFonts w:hAnsi="Times New Roman" w:ascii="Times New Roman"/>
          <w:szCs w:val="24"/>
        </w:rPr>
      </w:pPr>
    </w:p>
    <w:p w:rsidRDefault="005A08FB" w:rsidP="005A08FB" w:rsidR="005A08FB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 i stanju stečajne mase za razdoblje srpanj – rujan 2016.</w:t>
      </w:r>
    </w:p>
    <w:p w:rsidRDefault="005A08FB" w:rsidP="005A08FB" w:rsidR="005A08FB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5A08FB" w:rsidP="005A08FB" w:rsidR="005A08FB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Davanje suglasnosti za sklapanje ugovora o zakupu nekretnine. </w:t>
      </w:r>
    </w:p>
    <w:p w:rsidRDefault="002C0289" w:rsidP="005A08FB" w:rsid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E10EE" w:rsidP="005A08FB" w:rsidR="00CE10EE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II.</w:t>
      </w:r>
      <w:r w:rsidRPr="002C0289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5A08FB">
        <w:rPr>
          <w:rFonts w:hAnsi="Times New Roman" w:ascii="Times New Roman"/>
          <w:szCs w:val="24"/>
        </w:rPr>
        <w:t>6</w:t>
      </w:r>
      <w:r w:rsidR="00542001">
        <w:rPr>
          <w:rFonts w:hAnsi="Times New Roman" w:ascii="Times New Roman"/>
          <w:szCs w:val="24"/>
        </w:rPr>
        <w:t xml:space="preserve">. </w:t>
      </w:r>
      <w:r w:rsidR="005A08FB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</w:t>
      </w:r>
      <w:r w:rsidR="00D6156F">
        <w:rPr>
          <w:rFonts w:hAnsi="Times New Roman" w:ascii="Times New Roman"/>
          <w:szCs w:val="24"/>
        </w:rPr>
        <w:t>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CE10EE" w:rsidR="004B0322" w:rsidRPr="004B0322">
      <w:pPr>
        <w:pStyle w:val="BodyText21"/>
        <w:jc w:val="left"/>
        <w:rPr>
          <w:rFonts w:hAnsi="Times New Roman" w:ascii="Times New Roman"/>
          <w:szCs w:val="24"/>
        </w:rPr>
      </w:pPr>
    </w:p>
    <w:p w:rsidRDefault="00CE10EE" w:rsidP="00CE10EE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CE10EE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CE10EE" w:rsidP="004B0322" w:rsidR="00CE10EE">
      <w:pPr>
        <w:pStyle w:val="BodyText21"/>
        <w:rPr>
          <w:rFonts w:hAnsi="Times New Roman" w:ascii="Times New Roman"/>
          <w:szCs w:val="24"/>
        </w:rPr>
      </w:pPr>
    </w:p>
    <w:p w:rsidRDefault="00CE10EE" w:rsidP="004B0322" w:rsidR="00CE10EE">
      <w:pPr>
        <w:pStyle w:val="BodyText21"/>
        <w:rPr>
          <w:rFonts w:hAnsi="Times New Roman" w:ascii="Times New Roman"/>
          <w:szCs w:val="24"/>
        </w:rPr>
      </w:pPr>
    </w:p>
    <w:p w:rsidRDefault="00CE10EE" w:rsidP="004B0322" w:rsidR="00CE10EE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8E7B9E" w:rsidP="0027475D" w:rsidR="00085BD3" w:rsidRPr="005A08FB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5A08FB" w:rsidP="0027475D" w:rsidR="005A08FB">
      <w:pPr>
        <w:pStyle w:val="BodyText21"/>
        <w:numPr>
          <w:ilvl w:val="0"/>
          <w:numId w:val="3"/>
        </w:numPr>
      </w:pPr>
      <w:r>
        <w:rPr>
          <w:rFonts w:hAnsi="Times New Roman" w:ascii="Times New Roman"/>
          <w:szCs w:val="24"/>
        </w:rPr>
        <w:t>izvješće stečajnog upravitelja objaviti na web stranici e-oglasna ploča</w:t>
      </w:r>
    </w:p>
    <w:sectPr w:rsidSect="00CE10EE" w:rsidR="005A08FB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054" w:rsidR="00080054">
      <w:r>
        <w:separator/>
      </w:r>
    </w:p>
  </w:endnote>
  <w:endnote w:id="0" w:type="continuationSeparator">
    <w:p w:rsidRDefault="00080054" w:rsidR="00080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054" w:rsidR="00080054">
      <w:r>
        <w:separator/>
      </w:r>
    </w:p>
  </w:footnote>
  <w:footnote w:id="0" w:type="continuationSeparator">
    <w:p w:rsidRDefault="00080054" w:rsidR="000800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A08F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B9E" w:rsidR="008E7B9E">
    <w:pPr>
      <w:pStyle w:val="Zaglavlje"/>
    </w:pPr>
  </w:p>
  <w:p w:rsidRDefault="008E7B9E" w:rsidR="008E7B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0054"/>
    <w:rsid w:val="00085BD3"/>
    <w:rsid w:val="00120231"/>
    <w:rsid w:val="001A4793"/>
    <w:rsid w:val="0023193D"/>
    <w:rsid w:val="00233EE9"/>
    <w:rsid w:val="00251BE6"/>
    <w:rsid w:val="0027475D"/>
    <w:rsid w:val="002926EA"/>
    <w:rsid w:val="002C0289"/>
    <w:rsid w:val="00342C2E"/>
    <w:rsid w:val="003E5EDE"/>
    <w:rsid w:val="00401B3A"/>
    <w:rsid w:val="004236AA"/>
    <w:rsid w:val="00490F67"/>
    <w:rsid w:val="004A75ED"/>
    <w:rsid w:val="004B0322"/>
    <w:rsid w:val="004B2ABF"/>
    <w:rsid w:val="004E07B8"/>
    <w:rsid w:val="00522AEF"/>
    <w:rsid w:val="00542001"/>
    <w:rsid w:val="005570DC"/>
    <w:rsid w:val="00562693"/>
    <w:rsid w:val="005A08FB"/>
    <w:rsid w:val="005B48B8"/>
    <w:rsid w:val="00604DCE"/>
    <w:rsid w:val="00670328"/>
    <w:rsid w:val="006D2C5B"/>
    <w:rsid w:val="006F1BD7"/>
    <w:rsid w:val="00817D77"/>
    <w:rsid w:val="00882A43"/>
    <w:rsid w:val="008E7B9E"/>
    <w:rsid w:val="00973D08"/>
    <w:rsid w:val="00A03186"/>
    <w:rsid w:val="00A13D6A"/>
    <w:rsid w:val="00AA7BE1"/>
    <w:rsid w:val="00B14FD7"/>
    <w:rsid w:val="00B15D16"/>
    <w:rsid w:val="00B22CD0"/>
    <w:rsid w:val="00B920E4"/>
    <w:rsid w:val="00C21BB8"/>
    <w:rsid w:val="00C328C3"/>
    <w:rsid w:val="00C502A6"/>
    <w:rsid w:val="00CE10EE"/>
    <w:rsid w:val="00CF7E50"/>
    <w:rsid w:val="00D07A41"/>
    <w:rsid w:val="00D216E5"/>
    <w:rsid w:val="00D23E72"/>
    <w:rsid w:val="00D3617A"/>
    <w:rsid w:val="00D6156F"/>
    <w:rsid w:val="00D94EF2"/>
    <w:rsid w:val="00DD0021"/>
    <w:rsid w:val="00DD6162"/>
    <w:rsid w:val="00DE45DA"/>
    <w:rsid w:val="00E10C23"/>
    <w:rsid w:val="00E62114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4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F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F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F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F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4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F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F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F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F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605E83-099D-4C67-A778-D38627B3B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809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2016-10-07T09:37:00Z</dcterms:created>
  <dc:creator>nmarkovic</dc:creator>
  <cp:lastModifiedBy>Renata Valić</cp:lastModifiedBy>
  <cp:lastPrinted>2016-10-07T09:01:00Z</cp:lastPrinted>
  <dcterms:modified xmlns:xsi="http://www.w3.org/2001/XMLSchema-instance" xsi:type="dcterms:W3CDTF">2016-10-07T09:37:00Z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