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bc36" w14:paraId="77ebc36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B4032">
        <w:t>78</w:t>
      </w:r>
      <w:r w:rsidR="0057208E">
        <w:t>5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57208E">
        <w:t>PORTO DONI j.d.o.o. za ugostiteljstvo i turizam, Preko, Put Martinovih 2 D, OIB: 42777857358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37D23">
        <w:t>24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57208E">
        <w:t>PORTO DONI j.d.o.o. za ugostiteljstvo i turizam, Preko, Put Martinovih 2 D, OIB: 42777857358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937D23">
        <w:t>40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7F77F2">
        <w:t>09</w:t>
      </w:r>
      <w:r w:rsidR="00F92198">
        <w:t>,</w:t>
      </w:r>
      <w:r w:rsidR="00937D23">
        <w:t>42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57208E">
        <w:t>PORTO DONI j.d.o.o. za ugostiteljstvo i turizam, Preko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57208E">
        <w:t>01. rujna 2015</w:t>
      </w:r>
      <w:r w:rsidR="00245588" w:rsidRPr="006A6907">
        <w:t xml:space="preserve">. u Očevidniku redoslijeda osnova za plaćanje ima </w:t>
      </w:r>
      <w:r w:rsidR="00245588" w:rsidRPr="006A6907">
        <w:lastRenderedPageBreak/>
        <w:t xml:space="preserve">evidentirane neizvršene osnove za plaćanje u neprekinutom razdoblju od </w:t>
      </w:r>
      <w:r w:rsidR="0057208E">
        <w:t>225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57208E">
        <w:t>37.763,07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ima </w:t>
      </w:r>
      <w:r w:rsidR="00692866">
        <w:t>četiri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37D23">
        <w:t>24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57208E">
        <w:t>PORTO DONI j.d.o.o. za ugostiteljstvo i turizam, Preko</w:t>
      </w:r>
      <w:r w:rsidR="0057208E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57208E" w:rsidP="00153B5F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BEKIM HAVZIU, Zadar, Široka ulica 2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E656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57208E">
      <w:t>785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08E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2866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E656C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37D23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7911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6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5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5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5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5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6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5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5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5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5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 DONI j.d.o.o. za ugostiteljstvo i turizam</izvorni_sadrzaj>
    <derivirana_varijabla naziv="DomainObject.Predmet.ProtustrankaFormated_1">  PORTO DONI j.d.o.o. za ugostiteljstvo i turizam</derivirana_varijabla>
  </DomainObject.Predmet.ProtustrankaFormated>
  <DomainObject.Predmet.ProtustrankaFormatedOIB>
    <izvorni_sadrzaj>  PORTO DONI j.d.o.o. za ugostiteljstvo i turizam, OIB 42777857358</izvorni_sadrzaj>
    <derivirana_varijabla naziv="DomainObject.Predmet.ProtustrankaFormatedOIB_1">  PORTO DONI j.d.o.o. za ugostiteljstvo i turizam, OIB 42777857358</derivirana_varijabla>
  </DomainObject.Predmet.ProtustrankaFormatedOIB>
  <DomainObject.Predmet.ProtustrankaFormatedWithAdress>
    <izvorni_sadrzaj> PORTO DONI j.d.o.o. za ugostiteljstvo i turizam, Put Martinovih 2/D, 23273 Preko</izvorni_sadrzaj>
    <derivirana_varijabla naziv="DomainObject.Predmet.ProtustrankaFormatedWithAdress_1"> PORTO DONI j.d.o.o. za ugostiteljstvo i turizam, Put Martinovih 2/D, 23273 Preko</derivirana_varijabla>
  </DomainObject.Predmet.ProtustrankaFormatedWithAdress>
  <DomainObject.Predmet.ProtustrankaFormatedWithAdressOIB>
    <izvorni_sadrzaj> PORTO DONI j.d.o.o. za ugostiteljstvo i turizam, OIB 42777857358, Put Martinovih 2/D, 23273 Preko</izvorni_sadrzaj>
    <derivirana_varijabla naziv="DomainObject.Predmet.ProtustrankaFormatedWithAdressOIB_1"> PORTO DONI j.d.o.o. za ugostiteljstvo i turizam, OIB 42777857358, Put Martinovih 2/D, 23273 Preko</derivirana_varijabla>
  </DomainObject.Predmet.ProtustrankaFormatedWithAdressOIB>
  <DomainObject.Predmet.ProtustrankaWithAdress>
    <izvorni_sadrzaj>PORTO DONI j.d.o.o. za ugostiteljstvo i turizam Put Martinovih 2/D, 23273 Preko</izvorni_sadrzaj>
    <derivirana_varijabla naziv="DomainObject.Predmet.ProtustrankaWithAdress_1">PORTO DONI j.d.o.o. za ugostiteljstvo i turizam Put Martinovih 2/D, 23273 Preko</derivirana_varijabla>
  </DomainObject.Predmet.ProtustrankaWithAdress>
  <DomainObject.Predmet.ProtustrankaWithAdressOIB>
    <izvorni_sadrzaj>PORTO DONI j.d.o.o. za ugostiteljstvo i turizam, OIB 42777857358, Put Martinovih 2/D, 23273 Preko</izvorni_sadrzaj>
    <derivirana_varijabla naziv="DomainObject.Predmet.ProtustrankaWithAdressOIB_1">PORTO DONI j.d.o.o. za ugostiteljstvo i turizam, OIB 42777857358, Put Martinovih 2/D, 23273 Preko</derivirana_varijabla>
  </DomainObject.Predmet.ProtustrankaWithAdressOIB>
  <DomainObject.Predmet.ProtustrankaNazivFormated>
    <izvorni_sadrzaj>PORTO DONI j.d.o.o. za ugostiteljstvo i turizam</izvorni_sadrzaj>
    <derivirana_varijabla naziv="DomainObject.Predmet.ProtustrankaNazivFormated_1">PORTO DONI j.d.o.o. za ugostiteljstvo i turizam</derivirana_varijabla>
  </DomainObject.Predmet.ProtustrankaNazivFormated>
  <DomainObject.Predmet.ProtustrankaNazivFormatedOIB>
    <izvorni_sadrzaj>PORTO DONI j.d.o.o. za ugostiteljstvo i turizam, OIB 42777857358</izvorni_sadrzaj>
    <derivirana_varijabla naziv="DomainObject.Predmet.ProtustrankaNazivFormatedOIB_1">PORTO DONI j.d.o.o. za ugostiteljstvo i turizam, OIB 42777857358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37763.07</izvorni_sadrzaj>
    <derivirana_varijabla naziv="DomainObject.Predmet.TrenutnaVrijednost_1">37763.07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PORTO DONI j.d.o.o. za ugostiteljstvo i turizam</item>
    </izvorni_sadrzaj>
    <derivirana_varijabla naziv="DomainObject.Predmet.ProtuStrankaListFormated_1">
      <item>PORTO DONI j.d.o.o. za ugostiteljstvo i turizam</item>
    </derivirana_varijabla>
  </DomainObject.Predmet.ProtuStrankaListFormated>
  <DomainObject.Predmet.ProtuStrankaListFormatedOIB>
    <izvorni_sadrzaj>
      <item>PORTO DONI j.d.o.o. za ugostiteljstvo i turizam, OIB 42777857358</item>
    </izvorni_sadrzaj>
    <derivirana_varijabla naziv="DomainObject.Predmet.ProtuStrankaListFormatedOIB_1">
      <item>PORTO DONI j.d.o.o. za ugostiteljstvo i turizam, OIB 42777857358</item>
    </derivirana_varijabla>
  </DomainObject.Predmet.ProtuStrankaListFormatedOIB>
  <DomainObject.Predmet.ProtuStrankaListFormatedWithAdress>
    <izvorni_sadrzaj>
      <item>PORTO DONI j.d.o.o. za ugostiteljstvo i turizam, Put Martinovih 2/D, 23273 Preko</item>
    </izvorni_sadrzaj>
    <derivirana_varijabla naziv="DomainObject.Predmet.ProtuStrankaListFormatedWithAdress_1">
      <item>PORTO DONI j.d.o.o. za ugostiteljstvo i turizam, Put Martinovih 2/D, 23273 Preko</item>
    </derivirana_varijabla>
  </DomainObject.Predmet.ProtuStrankaListFormatedWithAdress>
  <DomainObject.Predmet.ProtuStrankaListFormatedWithAdressOIB>
    <izvorni_sadrzaj>
      <item>PORTO DONI j.d.o.o. za ugostiteljstvo i turizam, OIB 42777857358, Put Martinovih 2/D, 23273 Preko</item>
    </izvorni_sadrzaj>
    <derivirana_varijabla naziv="DomainObject.Predmet.ProtuStrankaListFormatedWithAdressOIB_1">
      <item>PORTO DONI j.d.o.o. za ugostiteljstvo i turizam, OIB 42777857358, Put Martinovih 2/D, 23273 Preko</item>
    </derivirana_varijabla>
  </DomainObject.Predmet.ProtuStrankaListFormatedWithAdressOIB>
  <DomainObject.Predmet.ProtuStrankaListNazivFormated>
    <izvorni_sadrzaj>
      <item>PORTO DONI j.d.o.o. za ugostiteljstvo i turizam</item>
    </izvorni_sadrzaj>
    <derivirana_varijabla naziv="DomainObject.Predmet.ProtuStrankaListNazivFormated_1">
      <item>PORTO DONI j.d.o.o. za ugostiteljstvo i turizam</item>
    </derivirana_varijabla>
  </DomainObject.Predmet.ProtuStrankaListNazivFormated>
  <DomainObject.Predmet.ProtuStrankaListNazivFormatedOIB>
    <izvorni_sadrzaj>
      <item>PORTO DONI j.d.o.o. za ugostiteljstvo i turizam, OIB 42777857358</item>
    </izvorni_sadrzaj>
    <derivirana_varijabla naziv="DomainObject.Predmet.ProtuStrankaListNazivFormatedOIB_1">
      <item>PORTO DONI j.d.o.o. za ugostiteljstvo i turizam, OIB 42777857358</item>
    </derivirana_varijabla>
  </DomainObject.Predmet.ProtuStrankaListNazivFormatedOIB>
  <DomainObject.Predmet.OstaliListFormated>
    <izvorni_sadrzaj>
      <item>Bekim Havziu</item>
    </izvorni_sadrzaj>
    <derivirana_varijabla naziv="DomainObject.Predmet.OstaliListFormated_1">
      <item>Bekim Havziu</item>
    </derivirana_varijabla>
  </DomainObject.Predmet.OstaliListFormated>
  <DomainObject.Predmet.OstaliListFormatedOIB>
    <izvorni_sadrzaj>
      <item>Bekim Havziu, OIB 19395698365</item>
    </izvorni_sadrzaj>
    <derivirana_varijabla naziv="DomainObject.Predmet.OstaliListFormatedOIB_1">
      <item>Bekim Havziu, OIB 19395698365</item>
    </derivirana_varijabla>
  </DomainObject.Predmet.OstaliListFormatedOIB>
  <DomainObject.Predmet.OstaliListFormatedWithAdress>
    <izvorni_sadrzaj>
      <item>Bekim Havziu, Široka Ulica 2, 23000 Zadar</item>
    </izvorni_sadrzaj>
    <derivirana_varijabla naziv="DomainObject.Predmet.OstaliListFormatedWithAdress_1">
      <item>Bekim Havziu, Široka Ulica 2, 23000 Zadar</item>
    </derivirana_varijabla>
  </DomainObject.Predmet.OstaliListFormatedWithAdress>
  <DomainObject.Predmet.OstaliListFormatedWithAdressOIB>
    <izvorni_sadrzaj>
      <item>Bekim Havziu, OIB 19395698365, Široka Ulica 2, 23000 Zadar</item>
    </izvorni_sadrzaj>
    <derivirana_varijabla naziv="DomainObject.Predmet.OstaliListFormatedWithAdressOIB_1">
      <item>Bekim Havziu, OIB 19395698365, Široka Ulica 2, 23000 Zadar</item>
    </derivirana_varijabla>
  </DomainObject.Predmet.OstaliListFormatedWithAdressOIB>
  <DomainObject.Predmet.OstaliListNazivFormated>
    <izvorni_sadrzaj>
      <item>Bekim Havziu</item>
    </izvorni_sadrzaj>
    <derivirana_varijabla naziv="DomainObject.Predmet.OstaliListNazivFormated_1">
      <item>Bekim Havziu</item>
    </derivirana_varijabla>
  </DomainObject.Predmet.OstaliListNazivFormated>
  <DomainObject.Predmet.OstaliListNazivFormatedOIB>
    <izvorni_sadrzaj>
      <item>Bekim Havziu, OIB 19395698365</item>
    </izvorni_sadrzaj>
    <derivirana_varijabla naziv="DomainObject.Predmet.OstaliListNazivFormatedOIB_1">
      <item>Bekim Havziu, OIB 19395698365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PORTO DONI j.d.o.o. za ugostiteljstvo i turizam</izvorni_sadrzaj>
    <derivirana_varijabla naziv="DomainObject.Predmet.ProtustrankaIDrugi_1">PORTO DONI j.d.o.o. za ugostiteljstvo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PORTO DONI j.d.o.o. za ugostiteljstvo i turizam, OIB 42777857358, Put Martinovih 2/D, 23273 Preko</izvorni_sadrzaj>
    <derivirana_varijabla naziv="DomainObject.Predmet.ProtustrankaIDrugiAdressOIB_1">PORTO DONI j.d.o.o. za ugostiteljstvo i turizam, OIB 42777857358, Put Martinovih 2/D,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PORTO DONI j.d.o.o. za ugostiteljstvo i turizam</item>
      <item>Bekim Havziu</item>
    </izvorni_sadrzaj>
    <derivirana_varijabla naziv="DomainObject.Predmet.SudioniciListNaziv_1">
      <item>Financijska agencija</item>
      <item>PORTO DONI j.d.o.o. za ugostiteljstvo i turizam</item>
      <item>Bekim Havziu</item>
    </derivirana_varijabla>
  </DomainObject.Predmet.SudioniciListNaziv>
  <DomainObject.Predmet.SudioniciListAdressOIB>
    <izvorni_sadrzaj>
      <item>Financijska agencija, OIB 85821130368, Ivana Danila 4,23000 Zadar</item>
      <item>PORTO DONI j.d.o.o. za ugostiteljstvo i turizam, OIB 42777857358, Put Martinovih 2/D,23273 Preko</item>
      <item>Bekim Havziu, OIB 19395698365, Široka Ulica 2,23000 Zadar</item>
    </izvorni_sadrzaj>
    <derivirana_varijabla naziv="DomainObject.Predmet.SudioniciListAdressOIB_1">
      <item>Financijska agencija, OIB 85821130368, Ivana Danila 4,23000 Zadar</item>
      <item>PORTO DONI j.d.o.o. za ugostiteljstvo i turizam, OIB 42777857358, Put Martinovih 2/D,23273 Preko</item>
      <item>Bekim Havziu, OIB 19395698365, Široka Ulica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42777857358</item>
      <item>, OIB 19395698365</item>
    </izvorni_sadrzaj>
    <derivirana_varijabla naziv="DomainObject.Predmet.SudioniciListNazivOIB_1">
      <item>, OIB 85821130368</item>
      <item>, OIB 42777857358</item>
      <item>, OIB 19395698365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116FF6-D94F-4F55-ACCE-F17F3DD3B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373</properties:Words>
  <properties:Characters>1953</properties:Characters>
  <properties:Lines>81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2016-05-20T09:48:00Z</dcterms:created>
  <dc:creator>Administrator</dc:creator>
  <cp:lastModifiedBy>wsadmin</cp:lastModifiedBy>
  <cp:lastPrinted>2016-05-09T09:35:00Z</cp:lastPrinted>
  <dcterms:modified xmlns:xsi="http://www.w3.org/2001/XMLSchema-instance" xsi:type="dcterms:W3CDTF">2016-05-24T12:37:00Z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