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c7e6" w14:paraId="d08c7e6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9E2467" w:rsidR="009E2467" w:rsidRPr="00FC1537">
      <w:pPr>
        <w:jc w:val="right"/>
      </w:pPr>
      <w:r>
        <w:t>Poslovni broj: 3</w:t>
      </w:r>
      <w:r w:rsidRPr="00FC1537">
        <w:t xml:space="preserve"> St</w:t>
      </w:r>
      <w:r>
        <w:t>-</w:t>
      </w:r>
      <w:r w:rsidR="006B6FFE">
        <w:t>223</w:t>
      </w:r>
      <w:r w:rsidR="006E6B12">
        <w:t>/2016-6</w:t>
      </w:r>
    </w:p>
    <w:p w:rsidRDefault="009E2467" w:rsidP="009E2467" w:rsidR="009E2467">
      <w:pPr>
        <w:ind w:firstLine="708"/>
        <w:jc w:val="both"/>
        <w:rPr>
          <w:bCs/>
        </w:rPr>
      </w:pPr>
    </w:p>
    <w:p w:rsidRDefault="009E2467" w:rsidP="009E2467" w:rsidR="009E2467">
      <w:pPr>
        <w:ind w:firstLine="708"/>
        <w:jc w:val="both"/>
        <w:rPr>
          <w:bCs/>
        </w:rPr>
      </w:pPr>
    </w:p>
    <w:p w:rsidRDefault="009E2467" w:rsidP="009E2467" w:rsidR="009E2467">
      <w:pPr>
        <w:jc w:val="both"/>
        <w:rPr>
          <w:bCs/>
        </w:rPr>
      </w:pPr>
    </w:p>
    <w:p w:rsidRDefault="009E2467" w:rsidP="009E2467" w:rsidR="009E2467">
      <w:pPr>
        <w:ind w:firstLine="708"/>
        <w:jc w:val="both"/>
        <w:rPr>
          <w:bCs/>
        </w:rPr>
      </w:pPr>
    </w:p>
    <w:p w:rsidRDefault="009E2467" w:rsidP="009E2467" w:rsidR="009E2467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9E2467" w:rsidR="009E2467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9E2467" w:rsidR="009E2467">
      <w:pPr>
        <w:ind w:firstLine="708"/>
      </w:pPr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6B6FFE">
        <w:t>NINA</w:t>
      </w:r>
      <w:r w:rsidR="00447958">
        <w:t xml:space="preserve"> j.d.o.o.</w:t>
      </w:r>
      <w:r>
        <w:t xml:space="preserve"> sa sjedištem </w:t>
      </w:r>
      <w:r w:rsidR="006B6FFE">
        <w:t>u Zadru</w:t>
      </w:r>
      <w:r w:rsidR="00447958">
        <w:t xml:space="preserve"> (</w:t>
      </w:r>
      <w:r w:rsidR="006B6FFE">
        <w:t>Grad Zadar</w:t>
      </w:r>
      <w:r w:rsidR="00447958">
        <w:t xml:space="preserve">), </w:t>
      </w:r>
      <w:r w:rsidR="006B6FFE">
        <w:t>Špire Brusine 0</w:t>
      </w:r>
      <w:r>
        <w:t xml:space="preserve">, OIB: </w:t>
      </w:r>
      <w:r w:rsidR="006B6FFE">
        <w:t>66548605341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6E6B12">
        <w:t>15</w:t>
      </w:r>
      <w:r>
        <w:t>. veljače 2016</w:t>
      </w:r>
      <w:r w:rsidRPr="00FC1537">
        <w:t>.</w:t>
      </w:r>
      <w:r>
        <w:t xml:space="preserve">, </w:t>
      </w:r>
      <w:r w:rsidR="008337B7">
        <w:t>25</w:t>
      </w:r>
      <w:r>
        <w:t xml:space="preserve">. ožujka 2016.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6B6FFE">
        <w:t>NINA j.d.o.o. sa sjedištem u Zadru (Grad Zadar), Špire Brusine 0, OIB: 66548605341</w:t>
      </w:r>
      <w:r w:rsidR="006A66B9">
        <w:t xml:space="preserve"> </w:t>
      </w:r>
      <w:r>
        <w:t xml:space="preserve">na temelju neizvršenih osnova za plaćanje iznosi </w:t>
      </w:r>
      <w:r w:rsidR="006B6FFE">
        <w:t>108.656,18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6B6FFE">
        <w:t>Gita Gojani Šarić</w:t>
      </w:r>
      <w:r>
        <w:t xml:space="preserve">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 xml:space="preserve">U Zadru </w:t>
      </w:r>
      <w:r w:rsidR="008337B7">
        <w:t>25</w:t>
      </w:r>
      <w:r>
        <w:t>. ožujka 2016.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right"/>
      </w:pPr>
      <w:r>
        <w:t>Sutkinja</w:t>
      </w:r>
    </w:p>
    <w:p w:rsidRDefault="009E2467" w:rsidP="009E2467" w:rsidR="009E2467" w:rsidRPr="00F41C5D">
      <w:pPr>
        <w:jc w:val="right"/>
      </w:pPr>
      <w:r>
        <w:t>Tina Grgas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9E2467" w:rsidR="009E2467">
      <w:pPr>
        <w:tabs>
          <w:tab w:pos="720" w:val="left"/>
        </w:tabs>
        <w:ind w:firstLine="315" w:left="7788"/>
        <w:jc w:val="both"/>
      </w:pPr>
      <w:r>
        <w:tab/>
      </w:r>
    </w:p>
    <w:p w:rsidRDefault="009E2467" w:rsidP="009E2467" w:rsidR="009E2467">
      <w:pPr>
        <w:ind w:firstLine="708"/>
        <w:jc w:val="both"/>
      </w:pPr>
      <w:r w:rsidRPr="00FC1537">
        <w:t>DNA: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281120" w:rsidR="00A32F79">
      <w:headerReference w:type="default" r:id="rId8"/>
      <w:footerReference w:type="defaul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958" w:rsidR="00E6461B">
      <w:r>
        <w:separator/>
      </w:r>
    </w:p>
  </w:endnote>
  <w:endnote w:id="0" w:type="continuationSeparator">
    <w:p w:rsidRDefault="00447958" w:rsidR="00E64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46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F2351">
      <w:rPr>
        <w:noProof/>
      </w:rPr>
      <w:t>2</w:t>
    </w:r>
    <w:r>
      <w:fldChar w:fldCharType="end"/>
    </w:r>
  </w:p>
  <w:p w:rsidRDefault="00DF2351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958" w:rsidR="00E6461B">
      <w:r>
        <w:separator/>
      </w:r>
    </w:p>
  </w:footnote>
  <w:footnote w:id="0" w:type="continuationSeparator">
    <w:p w:rsidRDefault="00447958" w:rsidR="00E646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467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F235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3</w:t>
    </w:r>
    <w:r w:rsidRPr="00FC1537">
      <w:t xml:space="preserve"> St</w:t>
    </w:r>
    <w:r>
      <w:t>-</w:t>
    </w:r>
    <w:r w:rsidR="006B6FFE">
      <w:t>223</w:t>
    </w:r>
    <w: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447958"/>
    <w:rsid w:val="006A66B9"/>
    <w:rsid w:val="006B6FFE"/>
    <w:rsid w:val="006E6B12"/>
    <w:rsid w:val="008337B7"/>
    <w:rsid w:val="009E2467"/>
    <w:rsid w:val="00A32F79"/>
    <w:rsid w:val="00DF2351"/>
    <w:rsid w:val="00E6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2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3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3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3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3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2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3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3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3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3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St-223/2016</izvorni_sadrzaj>
    <derivirana_varijabla naziv="DomainObject.Predmet.OznakaBroj_1">St-223/2016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NINA j.d.o.o. za trgovinu i ugostiteljstvo</izvorni_sadrzaj>
    <derivirana_varijabla naziv="DomainObject.Predmet.ProtustrankaFormated_1">  NINA j.d.o.o. za trgovinu i ugostiteljstvo</derivirana_varijabla>
  </DomainObject.Predmet.ProtustrankaFormated>
  <DomainObject.Predmet.ProtustrankaFormatedOIB>
    <izvorni_sadrzaj>  NINA j.d.o.o. za trgovinu i ugostiteljstvo, OIB 66548605341</izvorni_sadrzaj>
    <derivirana_varijabla naziv="DomainObject.Predmet.ProtustrankaFormatedOIB_1">  NINA j.d.o.o. za trgovinu i ugostiteljstvo, OIB 66548605341</derivirana_varijabla>
  </DomainObject.Predmet.ProtustrankaFormatedOIB>
  <DomainObject.Predmet.ProtustrankaFormatedWithAdress>
    <izvorni_sadrzaj> NINA j.d.o.o. za trgovinu i ugostiteljstvo, Špire Brusine 0, 23000 Zadar</izvorni_sadrzaj>
    <derivirana_varijabla naziv="DomainObject.Predmet.ProtustrankaFormatedWithAdress_1"> NINA j.d.o.o. za trgovinu i ugostiteljstvo, Špire Brusine 0, 23000 Zadar</derivirana_varijabla>
  </DomainObject.Predmet.ProtustrankaFormatedWithAdress>
  <DomainObject.Predmet.ProtustrankaFormatedWithAdressOIB>
    <izvorni_sadrzaj> NINA j.d.o.o. za trgovinu i ugostiteljstvo, OIB 66548605341, Špire Brusine 0, 23000 Zadar</izvorni_sadrzaj>
    <derivirana_varijabla naziv="DomainObject.Predmet.ProtustrankaFormatedWithAdressOIB_1"> NINA j.d.o.o. za trgovinu i ugostiteljstvo, OIB 66548605341, Špire Brusine 0, 23000 Zadar</derivirana_varijabla>
  </DomainObject.Predmet.ProtustrankaFormatedWithAdressOIB>
  <DomainObject.Predmet.ProtustrankaWithAdress>
    <izvorni_sadrzaj>NINA j.d.o.o. za trgovinu i ugostiteljstvo Špire Brusine 0, 23000 Zadar</izvorni_sadrzaj>
    <derivirana_varijabla naziv="DomainObject.Predmet.ProtustrankaWithAdress_1">NINA j.d.o.o. za trgovinu i ugostiteljstvo Špire Brusine 0, 23000 Zadar</derivirana_varijabla>
  </DomainObject.Predmet.ProtustrankaWithAdress>
  <DomainObject.Predmet.ProtustrankaWithAdressOIB>
    <izvorni_sadrzaj>NINA j.d.o.o. za trgovinu i ugostiteljstvo, OIB 66548605341, Špire Brusine 0, 23000 Zadar</izvorni_sadrzaj>
    <derivirana_varijabla naziv="DomainObject.Predmet.ProtustrankaWithAdressOIB_1">NINA j.d.o.o. za trgovinu i ugostiteljstvo, OIB 66548605341, Špire Brusine 0, 23000 Zadar</derivirana_varijabla>
  </DomainObject.Predmet.ProtustrankaWithAdressOIB>
  <DomainObject.Predmet.ProtustrankaNazivFormated>
    <izvorni_sadrzaj>NINA j.d.o.o. za trgovinu i ugostiteljstvo</izvorni_sadrzaj>
    <derivirana_varijabla naziv="DomainObject.Predmet.ProtustrankaNazivFormated_1">NINA j.d.o.o. za trgovinu i ugostiteljstvo</derivirana_varijabla>
  </DomainObject.Predmet.ProtustrankaNazivFormated>
  <DomainObject.Predmet.ProtustrankaNazivFormatedOIB>
    <izvorni_sadrzaj>NINA j.d.o.o. za trgovinu i ugostiteljstvo, OIB 66548605341</izvorni_sadrzaj>
    <derivirana_varijabla naziv="DomainObject.Predmet.ProtustrankaNazivFormatedOIB_1">NINA j.d.o.o. za trgovinu i ugostiteljstvo, OIB 66548605341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108656.18</izvorni_sadrzaj>
    <derivirana_varijabla naziv="DomainObject.Predmet.TrenutnaVrijednost_1">108656.18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NINA j.d.o.o. za trgovinu i ugostiteljstvo</item>
    </izvorni_sadrzaj>
    <derivirana_varijabla naziv="DomainObject.Predmet.ProtuStrankaListFormated_1">
      <item>NINA j.d.o.o. za trgovinu i ugostiteljstvo</item>
    </derivirana_varijabla>
  </DomainObject.Predmet.ProtuStrankaListFormated>
  <DomainObject.Predmet.ProtuStrankaListFormatedOIB>
    <izvorni_sadrzaj>
      <item>NINA j.d.o.o. za trgovinu i ugostiteljstvo, OIB 66548605341</item>
    </izvorni_sadrzaj>
    <derivirana_varijabla naziv="DomainObject.Predmet.ProtuStrankaListFormatedOIB_1">
      <item>NINA j.d.o.o. za trgovinu i ugostiteljstvo, OIB 66548605341</item>
    </derivirana_varijabla>
  </DomainObject.Predmet.ProtuStrankaListFormatedOIB>
  <DomainObject.Predmet.ProtuStrankaListFormatedWithAdress>
    <izvorni_sadrzaj>
      <item>NINA j.d.o.o. za trgovinu i ugostiteljstvo, Špire Brusine 0, 23000 Zadar</item>
    </izvorni_sadrzaj>
    <derivirana_varijabla naziv="DomainObject.Predmet.ProtuStrankaListFormatedWithAdress_1">
      <item>NINA j.d.o.o. za trgovinu i ugostiteljstvo, Špire Brusine 0, 23000 Zadar</item>
    </derivirana_varijabla>
  </DomainObject.Predmet.ProtuStrankaListFormatedWithAdress>
  <DomainObject.Predmet.ProtuStrankaListFormatedWithAdressOIB>
    <izvorni_sadrzaj>
      <item>NINA j.d.o.o. za trgovinu i ugostiteljstvo, OIB 66548605341, Špire Brusine 0, 23000 Zadar</item>
    </izvorni_sadrzaj>
    <derivirana_varijabla naziv="DomainObject.Predmet.ProtuStrankaListFormatedWithAdressOIB_1">
      <item>NINA j.d.o.o. za trgovinu i ugostiteljstvo, OIB 66548605341, Špire Brusine 0, 23000 Zadar</item>
    </derivirana_varijabla>
  </DomainObject.Predmet.ProtuStrankaListFormatedWithAdressOIB>
  <DomainObject.Predmet.ProtuStrankaListNazivFormated>
    <izvorni_sadrzaj>
      <item>NINA j.d.o.o. za trgovinu i ugostiteljstvo</item>
    </izvorni_sadrzaj>
    <derivirana_varijabla naziv="DomainObject.Predmet.ProtuStrankaListNazivFormated_1">
      <item>NINA j.d.o.o. za trgovinu i ugostiteljstvo</item>
    </derivirana_varijabla>
  </DomainObject.Predmet.ProtuStrankaListNazivFormated>
  <DomainObject.Predmet.ProtuStrankaListNazivFormatedOIB>
    <izvorni_sadrzaj>
      <item>NINA j.d.o.o. za trgovinu i ugostiteljstvo, OIB 66548605341</item>
    </izvorni_sadrzaj>
    <derivirana_varijabla naziv="DomainObject.Predmet.ProtuStrankaListNazivFormatedOIB_1">
      <item>NINA j.d.o.o. za trgovinu i ugostiteljstvo, OIB 66548605341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NINA j.d.o.o. za trgovinu i ugostiteljstvo</izvorni_sadrzaj>
    <derivirana_varijabla naziv="DomainObject.Predmet.ProtustrankaIDrugi_1">NINA j.d.o.o. za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NINA j.d.o.o. za trgovinu i ugostiteljstvo, OIB 66548605341, Špire Brusine 0, 23000 Zadar</izvorni_sadrzaj>
    <derivirana_varijabla naziv="DomainObject.Predmet.ProtustrankaIDrugiAdressOIB_1">NINA j.d.o.o. za trgovinu i ugostiteljstvo, OIB 66548605341, Špire Brusine 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NINA j.d.o.o. za trgovinu i ugostiteljstvo</item>
    </izvorni_sadrzaj>
    <derivirana_varijabla naziv="DomainObject.Predmet.SudioniciListNaziv_1">
      <item>FINA</item>
      <item>NINA j.d.o.o. za trgovinu i ugostiteljstvo</item>
    </derivirana_varijabla>
  </DomainObject.Predmet.SudioniciListNaziv>
  <DomainObject.Predmet.SudioniciListAdressOIB>
    <izvorni_sadrzaj>
      <item>FINA, OIB 85821130368</item>
      <item>NINA j.d.o.o. za trgovinu i ugostiteljstvo, OIB 66548605341, Špire Brusine 0,23000 Zadar</item>
    </izvorni_sadrzaj>
    <derivirana_varijabla naziv="DomainObject.Predmet.SudioniciListAdressOIB_1">
      <item>FINA, OIB 85821130368</item>
      <item>NINA j.d.o.o. za trgovinu i ugostiteljstvo, OIB 66548605341, Špire Brusine 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66548605341</item>
    </izvorni_sadrzaj>
    <derivirana_varijabla naziv="DomainObject.Predmet.SudioniciListNazivOIB_1">
      <item>, OIB 85821130368</item>
      <item>, OIB 66548605341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1983</properties:Characters>
  <properties:Lines>66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2016-03-25T08:43:00Z</dcterms:created>
  <dc:creator>Tina Grgas</dc:creator>
  <cp:lastModifiedBy>Josipa Dorkin</cp:lastModifiedBy>
  <cp:lastPrinted>2016-03-25T07:51:00Z</cp:lastPrinted>
  <dcterms:modified xmlns:xsi="http://www.w3.org/2001/XMLSchema-instance" xsi:type="dcterms:W3CDTF">2016-03-25T08:43:00Z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