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ee0d" w14:paraId="941ee0d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>dužnikom</w:t>
      </w:r>
      <w:r w:rsidR="00FF2A41">
        <w:t xml:space="preserve"> </w:t>
      </w:r>
      <w:r w:rsidR="00FD2C3E">
        <w:t xml:space="preserve">ELA I &amp; J, društvo s ograničenom odgovornošću za vođenje knjigovodstvenih poslova i usluge Delnice, Mesnička Ulica 31 ( MBS 040029405 – OIB 14932990772 ) </w:t>
      </w:r>
      <w:r w:rsidRPr="00947883">
        <w:t>koji se vodi pod posl. br. 7 St-</w:t>
      </w:r>
      <w:r w:rsidR="00FD2C3E">
        <w:t>404</w:t>
      </w:r>
      <w:r w:rsidRPr="00947883">
        <w:t>/</w:t>
      </w:r>
      <w:r w:rsidR="00E126AB" w:rsidRPr="00947883">
        <w:t>1</w:t>
      </w:r>
      <w:r w:rsidR="00FD2C3E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FD2C3E" w:rsidP="00FD2C3E" w:rsidR="00FD2C3E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ELA I &amp; J, društvo s ograničenom odgovornošću za vođenje knjigovodstvenih poslova i usluge Delnice, Mesnička Ulica 31 ( MBS 040029405 – OIB 14932990772 ).</w:t>
      </w:r>
    </w:p>
    <w:p w:rsidRDefault="00FD2C3E" w:rsidP="00FD2C3E" w:rsidR="00FD2C3E">
      <w:pPr>
        <w:jc w:val="both"/>
        <w:rPr>
          <w:rFonts w:eastAsia="MS Mincho"/>
        </w:rPr>
      </w:pPr>
    </w:p>
    <w:p w:rsidRDefault="00FD2C3E" w:rsidP="00FD2C3E" w:rsidR="00FD2C3E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rPr>
          <w:color w:val="000000"/>
        </w:rPr>
        <w:t xml:space="preserve">Andrej Sablić </w:t>
      </w:r>
      <w:r>
        <w:t>( OIB: 53418504315 )</w:t>
      </w:r>
      <w:r>
        <w:rPr>
          <w:color w:val="000000"/>
        </w:rPr>
        <w:t xml:space="preserve"> </w:t>
      </w:r>
      <w:r>
        <w:t>iz Rijeke</w:t>
      </w:r>
      <w:r>
        <w:rPr>
          <w:color w:val="000000"/>
        </w:rPr>
        <w:t>, Agatićeva 6.</w:t>
      </w:r>
    </w:p>
    <w:p w:rsidRDefault="00FD2C3E" w:rsidP="00FD2C3E" w:rsidR="00FD2C3E">
      <w:pPr>
        <w:jc w:val="both"/>
      </w:pPr>
    </w:p>
    <w:p w:rsidRDefault="00FD2C3E" w:rsidP="00FD2C3E" w:rsidR="00FD2C3E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FD2C3E" w:rsidP="00FD2C3E" w:rsidR="00FD2C3E">
      <w:pPr>
        <w:jc w:val="both"/>
      </w:pPr>
    </w:p>
    <w:p w:rsidRDefault="00FD2C3E" w:rsidP="00FD2C3E" w:rsidR="00FD2C3E">
      <w:pPr>
        <w:jc w:val="both"/>
        <w:rPr>
          <w:szCs w:val="20"/>
        </w:rPr>
      </w:pPr>
      <w:r>
        <w:t>IV.</w:t>
      </w:r>
      <w:r>
        <w:tab/>
        <w:t>Z a k l j u č u j e   s e stečajni postupak nad dužnikom ELA I &amp; J, društvo s ograničenom odgovornošću za vođenje knjigovodstvenih poslova i usluge Delnice, Mesnička Ulica 31 ( MBS 040029405 – OIB 14932990772 ).</w:t>
      </w:r>
    </w:p>
    <w:p w:rsidRDefault="00FD2C3E" w:rsidP="00FD2C3E" w:rsidR="00FD2C3E">
      <w:pPr>
        <w:jc w:val="both"/>
      </w:pPr>
    </w:p>
    <w:p w:rsidRDefault="00FD2C3E" w:rsidP="00FD2C3E" w:rsidR="00FD2C3E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FD2C3E" w:rsidP="00FD2C3E" w:rsidR="00FD2C3E">
      <w:pPr>
        <w:jc w:val="both"/>
      </w:pPr>
    </w:p>
    <w:p w:rsidRDefault="00FD2C3E" w:rsidP="00FD2C3E" w:rsidR="00FD2C3E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FD2C3E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5B1" w:rsidR="002435B1">
      <w:r>
        <w:separator/>
      </w:r>
    </w:p>
  </w:endnote>
  <w:endnote w:id="0" w:type="continuationSeparator">
    <w:p w:rsidRDefault="002435B1" w:rsidR="00243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5B1" w:rsidR="002435B1">
      <w:r>
        <w:separator/>
      </w:r>
    </w:p>
  </w:footnote>
  <w:footnote w:id="0" w:type="continuationSeparator">
    <w:p w:rsidRDefault="002435B1" w:rsidR="002435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FD2C3E">
      <w:t>404</w:t>
    </w:r>
    <w:r w:rsidRPr="00911ADC">
      <w:t>/</w:t>
    </w:r>
    <w:r w:rsidR="00FB4ECA">
      <w:t>1</w:t>
    </w:r>
    <w:r w:rsidR="00FD2C3E">
      <w:t>3</w:t>
    </w:r>
    <w:r w:rsidRPr="00911ADC">
      <w:t>-</w:t>
    </w:r>
    <w:r w:rsidR="00FD2C3E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27CE0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5B1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971FC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268D6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1D2C"/>
    <w:rsid w:val="004B71E9"/>
    <w:rsid w:val="004C389F"/>
    <w:rsid w:val="004C3D70"/>
    <w:rsid w:val="004C6239"/>
    <w:rsid w:val="004C7E74"/>
    <w:rsid w:val="004D0F79"/>
    <w:rsid w:val="004D2AA7"/>
    <w:rsid w:val="004D6B27"/>
    <w:rsid w:val="004E1893"/>
    <w:rsid w:val="004E6563"/>
    <w:rsid w:val="004F0300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56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0FD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64C8B"/>
    <w:rsid w:val="0077292D"/>
    <w:rsid w:val="0077302F"/>
    <w:rsid w:val="00774C7F"/>
    <w:rsid w:val="007766F1"/>
    <w:rsid w:val="00777EA1"/>
    <w:rsid w:val="00780A69"/>
    <w:rsid w:val="00783FA0"/>
    <w:rsid w:val="00784233"/>
    <w:rsid w:val="00786ADC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2856"/>
    <w:rsid w:val="007E36AA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688"/>
    <w:rsid w:val="00832EEF"/>
    <w:rsid w:val="0084007A"/>
    <w:rsid w:val="0084642B"/>
    <w:rsid w:val="0084671C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5BAC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51AE5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5EC4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76335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66E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0042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1E2E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2C3E"/>
    <w:rsid w:val="00FD4154"/>
    <w:rsid w:val="00FE0722"/>
    <w:rsid w:val="00FE3CA3"/>
    <w:rsid w:val="00FE6F5F"/>
    <w:rsid w:val="00FE7F58"/>
    <w:rsid w:val="00FF2A41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16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1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6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16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1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6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08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26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9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22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34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St-404/2013</izvorni_sadrzaj>
    <derivirana_varijabla naziv="DomainObject.Predmet.OznakaBroj_1">St-404/2013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 I &amp; J d.o.o.  Delnice</izvorni_sadrzaj>
    <derivirana_varijabla naziv="DomainObject.Predmet.ProtustrankaFormated_1">  ELA I &amp; J d.o.o.  Delnice</derivirana_varijabla>
  </DomainObject.Predmet.ProtustrankaFormated>
  <DomainObject.Predmet.ProtustrankaFormatedOIB>
    <izvorni_sadrzaj>  ELA I &amp; J d.o.o.  Delnice, OIB 14932990772</izvorni_sadrzaj>
    <derivirana_varijabla naziv="DomainObject.Predmet.ProtustrankaFormatedOIB_1">  ELA I &amp; J d.o.o.  Delnice, OIB 14932990772</derivirana_varijabla>
  </DomainObject.Predmet.ProtustrankaFormatedOIB>
  <DomainObject.Predmet.ProtustrankaFormatedWithAdress>
    <izvorni_sadrzaj> ELA I &amp; J d.o.o.  Delnice, Mesnička 31, 51 300 Delnice</izvorni_sadrzaj>
    <derivirana_varijabla naziv="DomainObject.Predmet.ProtustrankaFormatedWithAdress_1"> ELA I &amp; J d.o.o.  Delnice, Mesnička 31, 51 300 Delnice</derivirana_varijabla>
  </DomainObject.Predmet.ProtustrankaFormatedWithAdress>
  <DomainObject.Predmet.ProtustrankaFormatedWithAdressOIB>
    <izvorni_sadrzaj> ELA I &amp; J d.o.o.  Delnice, OIB 14932990772, Mesnička 31, 51 300 Delnice</izvorni_sadrzaj>
    <derivirana_varijabla naziv="DomainObject.Predmet.ProtustrankaFormatedWithAdressOIB_1"> ELA I &amp; J d.o.o.  Delnice, OIB 14932990772, Mesnička 31, 51 300 Delnice</derivirana_varijabla>
  </DomainObject.Predmet.ProtustrankaFormatedWithAdressOIB>
  <DomainObject.Predmet.ProtustrankaWithAdress>
    <izvorni_sadrzaj>ELA I &amp; J d.o.o.  Delnice Mesnička 31, 51 300 Delnice</izvorni_sadrzaj>
    <derivirana_varijabla naziv="DomainObject.Predmet.ProtustrankaWithAdress_1">ELA I &amp; J d.o.o.  Delnice Mesnička 31, 51 300 Delnice</derivirana_varijabla>
  </DomainObject.Predmet.ProtustrankaWithAdress>
  <DomainObject.Predmet.ProtustrankaWithAdressOIB>
    <izvorni_sadrzaj>ELA I &amp; J d.o.o.  Delnice, OIB 14932990772, Mesnička 31, 51 300 Delnice</izvorni_sadrzaj>
    <derivirana_varijabla naziv="DomainObject.Predmet.ProtustrankaWithAdressOIB_1">ELA I &amp; J d.o.o.  Delnice, OIB 14932990772, Mesnička 31, 51 300 Delnice</derivirana_varijabla>
  </DomainObject.Predmet.ProtustrankaWithAdressOIB>
  <DomainObject.Predmet.ProtustrankaNazivFormated>
    <izvorni_sadrzaj>ELA I &amp; J d.o.o.  Delnice</izvorni_sadrzaj>
    <derivirana_varijabla naziv="DomainObject.Predmet.ProtustrankaNazivFormated_1">ELA I &amp; J d.o.o.  Delnice</derivirana_varijabla>
  </DomainObject.Predmet.ProtustrankaNazivFormated>
  <DomainObject.Predmet.ProtustrankaNazivFormatedOIB>
    <izvorni_sadrzaj>ELA I &amp; J d.o.o.  Delnice, OIB 14932990772</izvorni_sadrzaj>
    <derivirana_varijabla naziv="DomainObject.Predmet.ProtustrankaNazivFormatedOIB_1">ELA I &amp; J d.o.o.  Delnice, OIB 14932990772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ELA I &amp; J d.o.o.  Delnice</item>
    </izvorni_sadrzaj>
    <derivirana_varijabla naziv="DomainObject.Predmet.ProtuStrankaListFormated_1">
      <item>ELA I &amp; J d.o.o.  Delnice</item>
    </derivirana_varijabla>
  </DomainObject.Predmet.ProtuStrankaListFormated>
  <DomainObject.Predmet.ProtuStrankaListFormatedOIB>
    <izvorni_sadrzaj>
      <item>ELA I &amp; J d.o.o.  Delnice, OIB 14932990772</item>
    </izvorni_sadrzaj>
    <derivirana_varijabla naziv="DomainObject.Predmet.ProtuStrankaListFormatedOIB_1">
      <item>ELA I &amp; J d.o.o.  Delnice, OIB 14932990772</item>
    </derivirana_varijabla>
  </DomainObject.Predmet.ProtuStrankaListFormatedOIB>
  <DomainObject.Predmet.ProtuStrankaListFormatedWithAdress>
    <izvorni_sadrzaj>
      <item>ELA I &amp; J d.o.o.  Delnice, Mesnička 31, 51 300 Delnice</item>
    </izvorni_sadrzaj>
    <derivirana_varijabla naziv="DomainObject.Predmet.ProtuStrankaListFormatedWithAdress_1">
      <item>ELA I &amp; J d.o.o.  Delnice, Mesnička 31, 51 300 Delnice</item>
    </derivirana_varijabla>
  </DomainObject.Predmet.ProtuStrankaListFormatedWithAdress>
  <DomainObject.Predmet.ProtuStrankaListFormatedWithAdressOIB>
    <izvorni_sadrzaj>
      <item>ELA I &amp; J d.o.o.  Delnice, OIB 14932990772, Mesnička 31, 51 300 Delnice</item>
    </izvorni_sadrzaj>
    <derivirana_varijabla naziv="DomainObject.Predmet.ProtuStrankaListFormatedWithAdressOIB_1">
      <item>ELA I &amp; J d.o.o.  Delnice, OIB 14932990772, Mesnička 31, 51 300 Delnice</item>
    </derivirana_varijabla>
  </DomainObject.Predmet.ProtuStrankaListFormatedWithAdressOIB>
  <DomainObject.Predmet.ProtuStrankaListNazivFormated>
    <izvorni_sadrzaj>
      <item>ELA I &amp; J d.o.o.  Delnice</item>
    </izvorni_sadrzaj>
    <derivirana_varijabla naziv="DomainObject.Predmet.ProtuStrankaListNazivFormated_1">
      <item>ELA I &amp; J d.o.o.  Delnice</item>
    </derivirana_varijabla>
  </DomainObject.Predmet.ProtuStrankaListNazivFormated>
  <DomainObject.Predmet.ProtuStrankaListNazivFormatedOIB>
    <izvorni_sadrzaj>
      <item>ELA I &amp; J d.o.o.  Delnice, OIB 14932990772</item>
    </izvorni_sadrzaj>
    <derivirana_varijabla naziv="DomainObject.Predmet.ProtuStrankaListNazivFormatedOIB_1">
      <item>ELA I &amp; J d.o.o.  Delnice, OIB 14932990772</item>
    </derivirana_varijabla>
  </DomainObject.Predmet.ProtuStrankaListNazivFormatedOIB>
  <DomainObject.Predmet.OstaliListFormated>
    <izvorni_sadrzaj>
      <item>Jasenka Talan</item>
    </izvorni_sadrzaj>
    <derivirana_varijabla naziv="DomainObject.Predmet.OstaliListFormated_1">
      <item>Jasenka Talan</item>
    </derivirana_varijabla>
  </DomainObject.Predmet.OstaliListFormated>
  <DomainObject.Predmet.OstaliListFormatedOIB>
    <izvorni_sadrzaj>
      <item>Jasenka Talan, OIB 07462902888</item>
    </izvorni_sadrzaj>
    <derivirana_varijabla naziv="DomainObject.Predmet.OstaliListFormatedOIB_1">
      <item>Jasenka Talan, OIB 07462902888</item>
    </derivirana_varijabla>
  </DomainObject.Predmet.OstaliListFormatedOIB>
  <DomainObject.Predmet.OstaliListFormatedWithAdress>
    <izvorni_sadrzaj>
      <item>Jasenka Talan, Mesnička ulica 31, 51300 Delnice</item>
    </izvorni_sadrzaj>
    <derivirana_varijabla naziv="DomainObject.Predmet.OstaliListFormatedWithAdress_1">
      <item>Jasenka Talan, Mesnička ulica 31, 51300 Delnice</item>
    </derivirana_varijabla>
  </DomainObject.Predmet.OstaliListFormatedWithAdress>
  <DomainObject.Predmet.OstaliListFormatedWithAdressOIB>
    <izvorni_sadrzaj>
      <item>Jasenka Talan, OIB 07462902888, Mesnička ulica 31, 51300 Delnice</item>
    </izvorni_sadrzaj>
    <derivirana_varijabla naziv="DomainObject.Predmet.OstaliListFormatedWithAdressOIB_1">
      <item>Jasenka Talan, OIB 07462902888, Mesnička ulica 31, 51300 Delnice</item>
    </derivirana_varijabla>
  </DomainObject.Predmet.OstaliListFormatedWithAdressOIB>
  <DomainObject.Predmet.OstaliListNazivFormated>
    <izvorni_sadrzaj>
      <item>Jasenka Talan</item>
    </izvorni_sadrzaj>
    <derivirana_varijabla naziv="DomainObject.Predmet.OstaliListNazivFormated_1">
      <item>Jasenka Talan</item>
    </derivirana_varijabla>
  </DomainObject.Predmet.OstaliListNazivFormated>
  <DomainObject.Predmet.OstaliListNazivFormatedOIB>
    <izvorni_sadrzaj>
      <item>Jasenka Talan, OIB 07462902888</item>
    </izvorni_sadrzaj>
    <derivirana_varijabla naziv="DomainObject.Predmet.OstaliListNazivFormatedOIB_1">
      <item>Jasenka Talan, OIB 07462902888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ELA I &amp; J d.o.o.  Delnice</izvorni_sadrzaj>
    <derivirana_varijabla naziv="DomainObject.Predmet.ProtustrankaIDrugi_1">ELA I &amp; J d.o.o.  Delnice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ELA I &amp; J d.o.o.  Delnice, OIB 14932990772, Mesnička 31, 51 300 Delnice</izvorni_sadrzaj>
    <derivirana_varijabla naziv="DomainObject.Predmet.ProtustrankaIDrugiAdressOIB_1">ELA I &amp; J d.o.o.  Delnice, OIB 14932990772, Mesnička 31,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2015.</izvorni_sadrzaj>
    <derivirana_varijabla naziv="DomainObject.Predmet.OdlukaRjesenje.DatumDonosenjaOdluke_1">29.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St-404/2013-11</izvorni_sadrzaj>
    <derivirana_varijabla naziv="DomainObject.Predmet.OdlukaRjesenje.Oznaka_1">St-404/2013-11</derivirana_varijabla>
  </DomainObject.Predmet.OdlukaRjesenje.Oznaka>
  <DomainObject.Predmet.SudioniciListNaziv>
    <izvorni_sadrzaj>
      <item>FINA  Rijeka</item>
      <item>ELA I &amp; J d.o.o.  Delnice</item>
      <item>Jasenka Talan</item>
    </izvorni_sadrzaj>
    <derivirana_varijabla naziv="DomainObject.Predmet.SudioniciListNaziv_1">
      <item>FINA  Rijeka</item>
      <item>ELA I &amp; J d.o.o.  Delnice</item>
      <item>Jasenka Talan</item>
    </derivirana_varijabla>
  </DomainObject.Predmet.SudioniciListNaziv>
  <DomainObject.Predmet.SudioniciListAdressOIB>
    <izvorni_sadrzaj>
      <item>FINA  Rijeka, OIB 85821130368, Frana Kurelca 8,51 000 Rijeka</item>
      <item>ELA I &amp; J d.o.o.  Delnice, OIB 14932990772, Mesnička 31,51 300 Delnice</item>
      <item>Jasenka Talan, OIB 07462902888, Mesnička ulica 31,51300 Delnice</item>
    </izvorni_sadrzaj>
    <derivirana_varijabla naziv="DomainObject.Predmet.SudioniciListAdressOIB_1">
      <item>FINA  Rijeka, OIB 85821130368, Frana Kurelca 8,51 000 Rijeka</item>
      <item>ELA I &amp; J d.o.o.  Delnice, OIB 14932990772, Mesnička 31,51 300 Delnice</item>
      <item>Jasenka Talan, OIB 07462902888, Mesnička ulica 31,51300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14932990772</item>
      <item>, OIB 07462902888</item>
    </izvorni_sadrzaj>
    <derivirana_varijabla naziv="DomainObject.Predmet.SudioniciListNazivOIB_1">
      <item>, OIB 85821130368</item>
      <item>, OIB 14932990772</item>
      <item>, OIB 07462902888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203</properties:Words>
  <properties:Characters>992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2015-10-13T07:05:00Z</dcterms:created>
  <dc:creator>skrapic</dc:creator>
  <cp:lastModifiedBy>Sonja Krapić</cp:lastModifiedBy>
  <cp:lastPrinted>2015-10-01T07:25:00Z</cp:lastPrinted>
  <dcterms:modified xmlns:xsi="http://www.w3.org/2001/XMLSchema-instance" xsi:type="dcterms:W3CDTF">2015-10-13T07:07:00Z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