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5643" w14:paraId="9015643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C8668F" w:rsidR="00C8668F">
      <w:pPr>
        <w:jc w:val="center"/>
      </w:pPr>
      <w:r>
        <w:t>R E P U B L I K A   H R V AT S K A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 </w:t>
      </w:r>
      <w:r w:rsidR="00E15DB4">
        <w:t>Stečajna masa iza VITA SYSTEM PRODUCTS d.o.o. Zagreb, Fraterščica 81, OIB: 38194963021,  MBS:</w:t>
      </w:r>
      <w:r w:rsidR="00E15DB4" w:rsidRPr="001F572E">
        <w:rPr>
          <w:rFonts w:cs="Arial" w:hAnsi="Arial" w:ascii="Arial"/>
          <w:color w:val="003366"/>
          <w:sz w:val="18"/>
          <w:szCs w:val="18"/>
        </w:rPr>
        <w:t xml:space="preserve"> </w:t>
      </w:r>
      <w:r w:rsidR="00E15DB4" w:rsidRPr="001F572E">
        <w:t>081091933,</w:t>
      </w:r>
      <w:r w:rsidR="00E15DB4">
        <w:t xml:space="preserve"> </w:t>
      </w:r>
      <w:r>
        <w:t xml:space="preserve">nakon održanog ispitnog ročišta dana  </w:t>
      </w:r>
      <w:r w:rsidR="00E15DB4">
        <w:t>12. lipnja 2018</w:t>
      </w:r>
      <w:r>
        <w:t>.  godine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C8668F" w:rsidP="00C8668F" w:rsidR="00C8668F">
      <w:pPr>
        <w:ind w:firstLine="708"/>
        <w:jc w:val="both"/>
      </w:pPr>
      <w:r>
        <w:tab/>
      </w:r>
    </w:p>
    <w:p w:rsidRDefault="00EA14E8" w:rsidP="00C8668F" w:rsidR="00EA14E8">
      <w:pPr>
        <w:ind w:firstLine="708"/>
        <w:jc w:val="both"/>
      </w:pPr>
    </w:p>
    <w:p w:rsidRDefault="00664472" w:rsidP="00664472" w:rsidR="00664472" w:rsidRPr="00F96F37">
      <w:pPr>
        <w:spacing w:after="80"/>
        <w:jc w:val="center"/>
        <w:rPr>
          <w:rFonts w:eastAsia="SimSun"/>
          <w:b/>
          <w:lang w:eastAsia="en-US" w:val="pl-PL"/>
        </w:rPr>
      </w:pPr>
      <w:r w:rsidRPr="00F96F37">
        <w:rPr>
          <w:rFonts w:eastAsia="SimSun"/>
          <w:b/>
          <w:lang w:eastAsia="en-US" w:val="pl-PL"/>
        </w:rPr>
        <w:t>TABLICA PRIJAVLJENIH TRAŽBINA, RAZLUČNIH I IZLUČNIH PRAVA</w:t>
      </w:r>
    </w:p>
    <w:p w:rsidRDefault="00664472" w:rsidP="00664472" w:rsidR="00664472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664472" w:rsidP="00664472" w:rsidR="00664472" w:rsidRPr="00F96F37">
      <w:pPr>
        <w:spacing w:after="80"/>
        <w:jc w:val="center"/>
        <w:rPr>
          <w:rFonts w:eastAsia="SimSun"/>
          <w:b/>
          <w:lang w:eastAsia="en-US" w:val="pl-PL"/>
        </w:rPr>
      </w:pPr>
      <w:r w:rsidRPr="00F96F37">
        <w:rPr>
          <w:rFonts w:eastAsia="SimSun"/>
          <w:b/>
          <w:lang w:eastAsia="en-US" w:val="pl-PL"/>
        </w:rPr>
        <w:t>II VIŠI ISPLATNI RED</w:t>
      </w:r>
    </w:p>
    <w:p w:rsidRDefault="00664472" w:rsidP="00664472" w:rsidR="00664472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</w:pPr>
    </w:p>
    <w:p w:rsidRDefault="00EA14E8" w:rsidP="00664472" w:rsidR="00EA14E8">
      <w:pPr>
        <w:spacing w:after="80"/>
        <w:jc w:val="center"/>
        <w:rPr>
          <w:rFonts w:eastAsia="SimSun"/>
          <w:b/>
          <w:lang w:eastAsia="en-US" w:val="pl-PL"/>
        </w:rPr>
        <w:sectPr w:rsidSect="00EA14E8" w:rsidR="00EA14E8">
          <w:headerReference w:type="default" r:id="rId10"/>
          <w:pgSz w:h="16838" w:w="11906"/>
          <w:pgMar w:gutter="0" w:footer="709" w:header="709" w:left="1418" w:bottom="1418" w:right="1418" w:top="1418"/>
          <w:cols w:space="708"/>
          <w:docGrid w:linePitch="360"/>
        </w:sectPr>
      </w:pPr>
    </w:p>
    <w:p w:rsidRDefault="00EA14E8" w:rsidP="00664472" w:rsidR="00EA14E8" w:rsidRPr="00F96F37">
      <w:pPr>
        <w:spacing w:after="80"/>
        <w:jc w:val="center"/>
        <w:rPr>
          <w:rFonts w:eastAsia="SimSun"/>
          <w:b/>
          <w:lang w:eastAsia="en-US"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1"/>
        <w:gridCol w:w="1508"/>
        <w:gridCol w:w="1495"/>
        <w:gridCol w:w="1896"/>
        <w:gridCol w:w="1335"/>
        <w:gridCol w:w="1282"/>
        <w:gridCol w:w="1335"/>
        <w:gridCol w:w="1282"/>
        <w:gridCol w:w="986"/>
        <w:gridCol w:w="1246"/>
        <w:gridCol w:w="1282"/>
      </w:tblGrid>
      <w:tr w:rsidTr="00B819F1" w:rsidR="00EA14E8" w:rsidRPr="00F96F37">
        <w:trPr>
          <w:trHeight w:val="1350"/>
        </w:trPr>
        <w:tc>
          <w:tcPr>
            <w:tcW w:type="pct" w:w="1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R.b.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Ime i prezime vjerovnika</w:t>
            </w:r>
          </w:p>
        </w:tc>
        <w:tc>
          <w:tcPr>
            <w:tcW w:type="pct" w:w="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Adresa vjerovnika</w:t>
            </w:r>
          </w:p>
        </w:tc>
        <w:tc>
          <w:tcPr>
            <w:tcW w:type="pct" w:w="4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pct" w:w="4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Iznos priznate tražbine (kn)</w:t>
            </w:r>
          </w:p>
        </w:tc>
        <w:tc>
          <w:tcPr>
            <w:tcW w:type="pct" w:w="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Pravna osnova priznate tražbine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Iznos osporene tražbine (kn)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Razlog osporavanja tražbine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Oznaka ovršne isprave</w:t>
            </w:r>
          </w:p>
        </w:tc>
      </w:tr>
      <w:tr w:rsidTr="00B819F1" w:rsidR="00EA14E8" w:rsidRPr="00F96F37">
        <w:trPr>
          <w:trHeight w:val="3690"/>
        </w:trPr>
        <w:tc>
          <w:tcPr>
            <w:tcW w:type="pct" w:w="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1.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t>STANISLAV KOLARIĆ</w:t>
            </w:r>
          </w:p>
        </w:tc>
        <w:tc>
          <w:tcPr>
            <w:tcW w:type="pct" w:w="4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t>96579054286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t>MARTINEC OREHOVIČKI 85A, BEDEKOVČINA</w:t>
            </w:r>
          </w:p>
        </w:tc>
        <w:tc>
          <w:tcPr>
            <w:tcW w:type="pct" w:w="4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bookmarkStart w:name="OLE_LINK9" w:id="1"/>
            <w:bookmarkStart w:name="OLE_LINK10" w:id="2"/>
            <w:bookmarkStart w:name="OLE_LINK11" w:id="3"/>
            <w:bookmarkStart w:name="OLE_LINK12" w:id="4"/>
            <w:bookmarkStart w:name="OLE_LINK13" w:id="5"/>
            <w:bookmarkStart w:name="OLE_LINK14" w:id="6"/>
            <w:r w:rsidRPr="00F96F37">
              <w:rPr>
                <w:sz w:val="22"/>
                <w:szCs w:val="22"/>
              </w:rPr>
              <w:t>1.356.423,34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type="pct" w:w="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rPr>
                <w:sz w:val="22"/>
                <w:szCs w:val="22"/>
              </w:rPr>
            </w:pPr>
            <w:bookmarkStart w:name="OLE_LINK15" w:id="7"/>
            <w:bookmarkStart w:name="OLE_LINK16" w:id="8"/>
            <w:bookmarkStart w:name="OLE_LINK17" w:id="9"/>
            <w:r w:rsidRPr="00F96F37">
              <w:rPr>
                <w:sz w:val="22"/>
                <w:szCs w:val="22"/>
              </w:rPr>
              <w:t>Pravomoćna presuda Općinskog suda u Zaboku posl.br.P-149/06-5 od 20.ožujka 2006.</w:t>
            </w:r>
            <w:bookmarkEnd w:id="7"/>
            <w:bookmarkEnd w:id="8"/>
            <w:bookmarkEnd w:id="9"/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bookmarkStart w:name="OLE_LINK18" w:id="10"/>
            <w:bookmarkStart w:name="OLE_LINK19" w:id="11"/>
            <w:bookmarkStart w:name="OLE_LINK20" w:id="12"/>
            <w:r w:rsidRPr="00F96F37">
              <w:rPr>
                <w:sz w:val="22"/>
                <w:szCs w:val="22"/>
              </w:rPr>
              <w:t>1.356.423,34</w:t>
            </w:r>
            <w:bookmarkEnd w:id="10"/>
            <w:bookmarkEnd w:id="11"/>
            <w:bookmarkEnd w:id="12"/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Pravomoćna presuda Općinskog suda u Zaboku posl.br.P-149/06-5 od 20.ožujka 2006.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jc w:val="center"/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-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4472" w:rsidP="00B819F1" w:rsidR="00664472" w:rsidRPr="00F96F37">
            <w:pPr>
              <w:rPr>
                <w:sz w:val="22"/>
                <w:szCs w:val="22"/>
              </w:rPr>
            </w:pPr>
            <w:r w:rsidRPr="00F96F37">
              <w:rPr>
                <w:sz w:val="22"/>
                <w:szCs w:val="22"/>
              </w:rPr>
              <w:t>Pravomoćna presuda Općinskog suda u Zaboku posl.br.P-149/06-5 od 20.ožujka 2006.</w:t>
            </w:r>
          </w:p>
        </w:tc>
      </w:tr>
      <w:tr w:rsidTr="00B819F1" w:rsidR="00EA14E8" w:rsidRPr="00F96F37">
        <w:trPr>
          <w:trHeight w:val="420"/>
        </w:trPr>
        <w:tc>
          <w:tcPr>
            <w:tcW w:type="pct" w:w="6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pct" w:w="4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  <w:tc>
          <w:tcPr>
            <w:tcW w:type="pct" w:w="4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jc w:val="right"/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1.356.423,34</w:t>
            </w:r>
          </w:p>
        </w:tc>
        <w:tc>
          <w:tcPr>
            <w:tcW w:type="pct" w:w="4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jc w:val="right"/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1.356.423,34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  <w:tc>
          <w:tcPr>
            <w:tcW w:type="pct" w:w="4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jc w:val="center"/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64472" w:rsidP="00B819F1" w:rsidR="00664472" w:rsidRPr="00F96F37">
            <w:pPr>
              <w:jc w:val="center"/>
              <w:rPr>
                <w:b/>
                <w:sz w:val="22"/>
                <w:szCs w:val="22"/>
              </w:rPr>
            </w:pPr>
            <w:r w:rsidRPr="00F96F37">
              <w:rPr>
                <w:b/>
                <w:sz w:val="22"/>
                <w:szCs w:val="22"/>
              </w:rPr>
              <w:t> </w:t>
            </w:r>
          </w:p>
        </w:tc>
      </w:tr>
    </w:tbl>
    <w:p w:rsidRDefault="00664472" w:rsidP="00664472" w:rsidR="00664472" w:rsidRPr="00F96F37">
      <w:pPr>
        <w:spacing w:after="80"/>
        <w:jc w:val="center"/>
        <w:rPr>
          <w:rFonts w:eastAsia="SimSun"/>
          <w:lang w:eastAsia="en-US" w:val="pl-PL"/>
        </w:r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EA14E8" w:rsidP="00664472" w:rsidR="00EA14E8">
      <w:pPr>
        <w:pStyle w:val="Bezproreda"/>
        <w:rPr>
          <w:rFonts w:hAnsi="Times New Roman" w:ascii="Times New Roman"/>
          <w:sz w:val="24"/>
        </w:rPr>
        <w:sectPr w:rsidSect="00EA14E8" w:rsidR="00EA14E8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  <w:sectPr w:rsidSect="00EA14E8" w:rsidR="00664472">
          <w:pgSz w:h="16838" w:w="11906"/>
          <w:pgMar w:gutter="0" w:footer="709" w:header="709" w:left="1418" w:bottom="1418" w:right="1418" w:top="1418"/>
          <w:cols w:space="708"/>
          <w:docGrid w:linePitch="360"/>
        </w:sectPr>
      </w:pPr>
    </w:p>
    <w:p w:rsidRDefault="00664472" w:rsidP="00664472" w:rsidR="00664472">
      <w:pPr>
        <w:pStyle w:val="Bezproreda"/>
        <w:rPr>
          <w:rFonts w:hAnsi="Times New Roman" w:ascii="Times New Roman"/>
          <w:sz w:val="24"/>
        </w:rPr>
      </w:pPr>
    </w:p>
    <w:p w:rsidRDefault="00664472" w:rsidP="00C8668F" w:rsidR="00664472">
      <w:pPr>
        <w:ind w:firstLine="708"/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6C2C71" w:rsidR="00C8668F">
      <w:pPr>
        <w:ind w:firstLine="708"/>
        <w:jc w:val="both"/>
      </w:pPr>
      <w:r>
        <w:t xml:space="preserve">Prijavljena potraživanja smatraju se utvrđenim u cijelosti kako je navedeno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C8668F" w:rsidP="00C8668F" w:rsidR="00C8668F">
      <w:pPr>
        <w:ind w:firstLine="708"/>
      </w:pP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>
        <w:t>12. lipnja 2018.</w:t>
      </w:r>
      <w:r w:rsidR="00C8668F">
        <w:t xml:space="preserve">   </w:t>
      </w:r>
    </w:p>
    <w:p w:rsidRDefault="00C8668F" w:rsidP="00C8668F" w:rsidR="00C8668F"/>
    <w:p w:rsidRDefault="00C8668F" w:rsidP="00E15DB4" w:rsidR="00C866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  <w:t>S U D A C :</w:t>
      </w:r>
    </w:p>
    <w:p w:rsidRDefault="00E15DB4" w:rsidP="00E15DB4" w:rsidR="00E15DB4"/>
    <w:p w:rsidRDefault="00E15DB4" w:rsidP="00E15DB4" w:rsidR="00E15DB4">
      <w:pPr>
        <w:jc w:val="right"/>
      </w:pPr>
      <w:r>
        <w:t>MIRJANA CHOUR HRŠAK</w:t>
      </w:r>
      <w:r w:rsidR="00C968E2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6C2C71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68E2" w:rsidP="00E40762" w:rsidR="00C968E2">
      <w:pPr>
        <w:jc w:val="right"/>
      </w:pPr>
      <w:r>
        <w:t>Za točnost otpravka – ovlašteni službenik:</w:t>
      </w:r>
    </w:p>
    <w:p w:rsidRDefault="00C968E2" w:rsidP="00E40762" w:rsidR="00C968E2">
      <w:pPr>
        <w:ind w:firstLine="708" w:left="3540"/>
        <w:jc w:val="center"/>
      </w:pPr>
      <w:r>
        <w:t xml:space="preserve">             Vlasta Bogović Milisavljević</w:t>
      </w:r>
    </w:p>
    <w:p w:rsidRDefault="006C2C71" w:rsidP="00C968E2" w:rsidR="006C2C71">
      <w:pPr>
        <w:pStyle w:val="Odlomakpopisa"/>
      </w:pPr>
    </w:p>
    <w:sectPr w:rsidSect="00EA14E8" w:rsidR="006C2C71">
      <w:headerReference w:type="default" r:id="rId11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68F" w:rsidP="00C8668F" w:rsidR="00C8668F">
      <w:r>
        <w:separator/>
      </w:r>
    </w:p>
  </w:endnote>
  <w:endnote w:id="0" w:type="continuationSeparator">
    <w:p w:rsidRDefault="00C8668F" w:rsidP="00C8668F" w:rsidR="00C8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68F" w:rsidP="00C8668F" w:rsidR="00C8668F">
      <w:r>
        <w:separator/>
      </w:r>
    </w:p>
  </w:footnote>
  <w:footnote w:id="0" w:type="continuationSeparator">
    <w:p w:rsidRDefault="00C8668F" w:rsidP="00C8668F" w:rsidR="00C86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063739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8E2">
          <w:rPr>
            <w:noProof/>
          </w:rPr>
          <w:t>1</w:t>
        </w:r>
        <w:r>
          <w:fldChar w:fldCharType="end"/>
        </w:r>
      </w:p>
    </w:sdtContent>
  </w:sdt>
  <w:p w:rsidRDefault="00945BF0" w:rsidP="00945BF0" w:rsidR="00945BF0">
    <w:pPr>
      <w:pStyle w:val="Zaglavlje"/>
      <w:jc w:val="right"/>
    </w:pPr>
    <w:r>
      <w:t>34. St-6283/2016-24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8E2">
          <w:rPr>
            <w:noProof/>
          </w:rPr>
          <w:t>4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r>
      <w:t>34. St-6283/2016-24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32C0E"/>
    <w:rsid w:val="00664472"/>
    <w:rsid w:val="00697A50"/>
    <w:rsid w:val="006B087F"/>
    <w:rsid w:val="006C2C71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5BF0"/>
    <w:rsid w:val="009461D1"/>
    <w:rsid w:val="00A54150"/>
    <w:rsid w:val="00AF40C4"/>
    <w:rsid w:val="00B63DC2"/>
    <w:rsid w:val="00BA536C"/>
    <w:rsid w:val="00C60B87"/>
    <w:rsid w:val="00C8668F"/>
    <w:rsid w:val="00C968E2"/>
    <w:rsid w:val="00CD0023"/>
    <w:rsid w:val="00CF6257"/>
    <w:rsid w:val="00E15DB4"/>
    <w:rsid w:val="00E37745"/>
    <w:rsid w:val="00EA14E8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8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8E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8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8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8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8E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8E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8E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</izvorni_sadrzaj>
    <derivirana_varijabla naziv="DomainObject.Predmet.StrankaFormated_1">  VITA SYSTEM PRODUCTS d.o.o.; VJEROVNICI</derivirana_varijabla>
  </DomainObject.Predmet.StrankaFormated>
  <DomainObject.Predmet.StrankaFormatedOIB>
    <izvorni_sadrzaj>  VITA SYSTEM PRODUCTS d.o.o., OIB 60560714068; VJEROVNICI</izvorni_sadrzaj>
    <derivirana_varijabla naziv="DomainObject.Predmet.StrankaFormatedOIB_1">  VITA SYSTEM PRODUCTS d.o.o., OIB 60560714068; VJEROVNICI</derivirana_varijabla>
  </DomainObject.Predmet.StrankaFormatedOIB>
  <DomainObject.Predmet.StrankaFormatedWithAdress>
    <izvorni_sadrzaj> VITA SYSTEM PRODUCTS d.o.o., Dubrava Zabočka 184, 49210 Dubrava Zabočka; VJEROVNICI</izvorni_sadrzaj>
    <derivirana_varijabla naziv="DomainObject.Predmet.StrankaFormatedWithAdress_1"> VITA SYSTEM PRODUCTS d.o.o., Dubrava Zabočka 184, 49210 Dubrava Zabočka; VJEROVNICI</derivirana_varijabla>
  </DomainObject.Predmet.StrankaFormatedWithAdress>
  <DomainObject.Predmet.StrankaFormatedWithAdressOIB>
    <izvorni_sadrzaj> VITA SYSTEM PRODUCTS d.o.o., OIB 60560714068, Dubrava Zabočka 184, 49210 Dubrava Zabočka; VJEROVNICI</izvorni_sadrzaj>
    <derivirana_varijabla naziv="DomainObject.Predmet.StrankaFormatedWithAdressOIB_1"> VITA SYSTEM PRODUCTS d.o.o., OIB 60560714068, Dubrava Zabočka 184, 49210 Dubrava Zabočka; VJEROVNICI</derivirana_varijabla>
  </DomainObject.Predmet.StrankaFormatedWithAdressOIB>
  <DomainObject.Predmet.StrankaWithAdress>
    <izvorni_sadrzaj>VITA SYSTEM PRODUCTS d.o.o. Dubrava Zabočka 184,49210 Dubrava Zabočka,VJEROVNICI </izvorni_sadrzaj>
    <derivirana_varijabla naziv="DomainObject.Predmet.StrankaWithAdress_1">VITA SYSTEM PRODUCTS d.o.o. Dubrava Zabočka 184,49210 Dubrava Zabočka,VJEROVNICI </derivirana_varijabla>
  </DomainObject.Predmet.StrankaWithAdress>
  <DomainObject.Predmet.StrankaWithAdressOIB>
    <izvorni_sadrzaj>VITA SYSTEM PRODUCTS d.o.o., OIB 60560714068, Dubrava Zabočka 184,49210 Dubrava Zabočka,VJEROVNICI</izvorni_sadrzaj>
    <derivirana_varijabla naziv="DomainObject.Predmet.StrankaWithAdressOIB_1">VITA SYSTEM PRODUCTS d.o.o., OIB 60560714068, Dubrava Zabočka 184,49210 Dubrava Zabočka,VJEROVNICI</derivirana_varijabla>
  </DomainObject.Predmet.StrankaWithAdressOIB>
  <DomainObject.Predmet.StrankaNazivFormated>
    <izvorni_sadrzaj>VITA SYSTEM PRODUCTS d.o.o.,VJEROVNICI</izvorni_sadrzaj>
    <derivirana_varijabla naziv="DomainObject.Predmet.StrankaNazivFormated_1">VITA SYSTEM PRODUCTS d.o.o.,VJEROVNICI</derivirana_varijabla>
  </DomainObject.Predmet.StrankaNazivFormated>
  <DomainObject.Predmet.StrankaNazivFormatedOIB>
    <izvorni_sadrzaj>VITA SYSTEM PRODUCTS d.o.o., OIB 60560714068,VJEROVNICI</izvorni_sadrzaj>
    <derivirana_varijabla naziv="DomainObject.Predmet.StrankaNazivFormatedOIB_1">VITA SYSTEM PRODUCTS d.o.o., OIB 60560714068,VJEROVNICI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VITA SYSTEM PRODUCTS d.o.o.</item>
      <item>VJEROVNICI</item>
    </izvorni_sadrzaj>
    <derivirana_varijabla naziv="DomainObject.Predmet.StrankaListFormated_1">
      <item>VITA SYSTEM PRODUCTS d.o.o.</item>
      <item>VJEROVNICI</item>
    </derivirana_varijabla>
  </DomainObject.Predmet.StrankaListFormated>
  <DomainObject.Predmet.StrankaListFormatedOIB>
    <izvorni_sadrzaj>
      <item>VITA SYSTEM PRODUCTS d.o.o., OIB 60560714068</item>
      <item>VJEROVNICI</item>
    </izvorni_sadrzaj>
    <derivirana_varijabla naziv="DomainObject.Predmet.StrankaListFormatedOIB_1">
      <item>VITA SYSTEM PRODUCTS d.o.o., OIB 60560714068</item>
      <item>VJEROVNICI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</izvorni_sadrzaj>
    <derivirana_varijabla naziv="DomainObject.Predmet.StrankaListFormatedWithAdress_1">
      <item>VITA SYSTEM PRODUCTS d.o.o., Dubrava Zabočka 184, 49210 Dubrava Zabočka</item>
      <item>VJEROVNICI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</izvorni_sadrzaj>
    <derivirana_varijabla naziv="DomainObject.Predmet.StrankaListFormatedWithAdressOIB_1">
      <item>VITA SYSTEM PRODUCTS d.o.o., OIB 60560714068, Dubrava Zabočka 184, 49210 Dubrava Zabočka</item>
      <item>VJEROVNICI</item>
    </derivirana_varijabla>
  </DomainObject.Predmet.StrankaListFormatedWithAdressOIB>
  <DomainObject.Predmet.StrankaListNazivFormated>
    <izvorni_sadrzaj>
      <item>VITA SYSTEM PRODUCTS d.o.o.</item>
      <item>VJEROVNICI</item>
    </izvorni_sadrzaj>
    <derivirana_varijabla naziv="DomainObject.Predmet.StrankaListNazivFormated_1">
      <item>VITA SYSTEM PRODUCTS d.o.o.</item>
      <item>VJEROVNICI</item>
    </derivirana_varijabla>
  </DomainObject.Predmet.StrankaListNazivFormated>
  <DomainObject.Predmet.StrankaListNazivFormatedOIB>
    <izvorni_sadrzaj>
      <item>VITA SYSTEM PRODUCTS d.o.o., OIB 60560714068</item>
      <item>VJEROVNICI</item>
    </izvorni_sadrzaj>
    <derivirana_varijabla naziv="DomainObject.Predmet.StrankaListNazivFormatedOIB_1">
      <item>VITA SYSTEM PRODUCTS d.o.o., OIB 60560714068</item>
      <item>VJEROVNICI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269</properties:Words>
  <properties:Characters>1489</properties:Characters>
  <properties:Lines>165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2018-06-13T07:07:00Z</dcterms:created>
  <dc:creator>Vlasta Bogović Milisavljević</dc:creator>
  <cp:lastModifiedBy>Vlasta Bogović Milisavljević</cp:lastModifiedBy>
  <cp:lastPrinted>2018-06-13T07:19:00Z</cp:lastPrinted>
  <dcterms:modified xmlns:xsi="http://www.w3.org/2001/XMLSchema-instance" xsi:type="dcterms:W3CDTF">2018-06-13T07:19:00Z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12.06.2018..docx)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