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5a2f4" w14:paraId="025a2f4" w:rsidRDefault="00236349" w:rsidP="00236349" w:rsidR="0023634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 St-</w:t>
      </w:r>
      <w:r w:rsidR="00843E79">
        <w:t>6216</w:t>
      </w:r>
      <w:r>
        <w:t>/1</w:t>
      </w:r>
      <w:r w:rsidR="00B861BE">
        <w:t>6</w:t>
      </w:r>
      <w:r w:rsidR="004A23DB">
        <w:t>-13</w:t>
      </w:r>
      <w:r w:rsidR="007B6458">
        <w:t>7</w:t>
      </w:r>
    </w:p>
    <w:p w:rsidRDefault="00236349" w:rsidP="00236349" w:rsidR="00236349">
      <w:r>
        <w:t xml:space="preserve">REPUBLIKA HRVATSKA  </w:t>
      </w:r>
    </w:p>
    <w:p w:rsidRDefault="00236349" w:rsidP="00236349" w:rsidR="00236349">
      <w:r>
        <w:t xml:space="preserve">TRGOVAČKI SUD U ZAGREBU </w:t>
      </w:r>
    </w:p>
    <w:p w:rsidRDefault="00236349" w:rsidP="00236349" w:rsidR="00236349">
      <w:r>
        <w:t xml:space="preserve">STALNA SLUŽBA </w:t>
      </w:r>
    </w:p>
    <w:p w:rsidRDefault="00236349" w:rsidP="00236349" w:rsidR="00236349">
      <w:r>
        <w:t>Karlovac, Trg hrvatskih branitelja 1</w:t>
      </w:r>
    </w:p>
    <w:p w:rsidRDefault="00236349" w:rsidP="00236349" w:rsidR="00236349"/>
    <w:p w:rsidRDefault="00236349" w:rsidP="00236349" w:rsidR="00236349">
      <w:pPr>
        <w:jc w:val="center"/>
      </w:pPr>
      <w:r>
        <w:t>R E P U B L I K A  H R V A T S K A</w:t>
      </w:r>
    </w:p>
    <w:p w:rsidRDefault="00236349" w:rsidP="00236349" w:rsidR="00236349">
      <w:pPr>
        <w:jc w:val="center"/>
      </w:pPr>
      <w:r>
        <w:t>R J E Š E N J E</w:t>
      </w:r>
    </w:p>
    <w:p w:rsidRDefault="00236349" w:rsidP="00236349" w:rsidR="00236349"/>
    <w:p w:rsidRDefault="00236349" w:rsidP="00236349" w:rsidR="00236349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Trgovački sud u Zagrebu, Stalna služba, po sucu Goranki Boljkovac, kao stečajnom sucu, u stečajnom postupku nad </w:t>
      </w:r>
      <w:r w:rsidR="00A1521D">
        <w:rPr>
          <w:rFonts w:hAnsi="Times New Roman" w:ascii="Times New Roman"/>
          <w:szCs w:val="24"/>
        </w:rPr>
        <w:t xml:space="preserve">stečajnim dužnikom </w:t>
      </w:r>
      <w:r w:rsidR="005A040D" w:rsidRPr="003F0E37">
        <w:rPr>
          <w:rFonts w:hAnsi="Times New Roman" w:ascii="Times New Roman"/>
        </w:rPr>
        <w:t>BRALO GRADNJA d.o.o. u stečaju, Zagreb, Nazorova 64, OIB 82771025500</w:t>
      </w:r>
      <w:r>
        <w:rPr>
          <w:rFonts w:hAnsi="Times New Roman" w:ascii="Times New Roman"/>
          <w:szCs w:val="24"/>
        </w:rPr>
        <w:t xml:space="preserve">, dana </w:t>
      </w:r>
      <w:r w:rsidR="005A040D">
        <w:rPr>
          <w:rFonts w:hAnsi="Times New Roman" w:ascii="Times New Roman"/>
          <w:szCs w:val="24"/>
        </w:rPr>
        <w:t>24. listopada</w:t>
      </w:r>
      <w:r w:rsidR="00A1521D">
        <w:rPr>
          <w:rFonts w:hAnsi="Times New Roman" w:ascii="Times New Roman"/>
          <w:szCs w:val="24"/>
        </w:rPr>
        <w:t xml:space="preserve"> 2018.</w:t>
      </w:r>
      <w:r>
        <w:rPr>
          <w:rFonts w:hAnsi="Times New Roman" w:ascii="Times New Roman"/>
          <w:szCs w:val="24"/>
        </w:rPr>
        <w:t xml:space="preserve"> </w:t>
      </w:r>
    </w:p>
    <w:p w:rsidRDefault="00C10B03" w:rsidP="00BD3394" w:rsidR="00C10B03" w:rsidRPr="00AD6669">
      <w:pPr>
        <w:jc w:val="both"/>
      </w:pPr>
    </w:p>
    <w:p w:rsidRDefault="009F0937" w:rsidP="00056A75" w:rsidR="00A146B1" w:rsidRPr="00AD6669">
      <w:pPr>
        <w:jc w:val="center"/>
      </w:pPr>
      <w:r w:rsidRPr="00AD6669">
        <w:t>r</w:t>
      </w:r>
      <w:r w:rsidR="00056A75" w:rsidRPr="00AD6669">
        <w:t xml:space="preserve"> i j e š i o   j e</w:t>
      </w:r>
    </w:p>
    <w:p w:rsidRDefault="009A1954" w:rsidP="00056A75" w:rsidR="009A1954" w:rsidRPr="005A040D">
      <w:pPr>
        <w:jc w:val="center"/>
      </w:pPr>
    </w:p>
    <w:p w:rsidRDefault="00236349" w:rsidP="007B6458" w:rsidR="00236349" w:rsidRPr="005A040D">
      <w:pPr>
        <w:pStyle w:val="Tijeloteksta"/>
        <w:ind w:firstLine="705"/>
        <w:rPr>
          <w:rFonts w:hAnsi="Times New Roman" w:ascii="Times New Roman"/>
        </w:rPr>
      </w:pPr>
      <w:r w:rsidRPr="005A040D">
        <w:rPr>
          <w:rFonts w:hAnsi="Times New Roman" w:ascii="Times New Roman"/>
        </w:rPr>
        <w:t xml:space="preserve">I. </w:t>
      </w:r>
      <w:r w:rsidR="00790093">
        <w:rPr>
          <w:rFonts w:hAnsi="Times New Roman" w:ascii="Times New Roman"/>
        </w:rPr>
        <w:t>Utvrđuje se da je</w:t>
      </w:r>
      <w:r w:rsidR="002A5E48" w:rsidRPr="005A040D">
        <w:rPr>
          <w:rFonts w:hAnsi="Times New Roman" w:ascii="Times New Roman"/>
        </w:rPr>
        <w:t xml:space="preserve"> prodajom </w:t>
      </w:r>
      <w:r w:rsidR="005A040D" w:rsidRPr="005A040D">
        <w:rPr>
          <w:rFonts w:hAnsi="Times New Roman" w:ascii="Times New Roman"/>
          <w:szCs w:val="24"/>
        </w:rPr>
        <w:t>nekretnin</w:t>
      </w:r>
      <w:r w:rsidR="00BE3F5A">
        <w:rPr>
          <w:rFonts w:hAnsi="Times New Roman" w:ascii="Times New Roman"/>
          <w:szCs w:val="24"/>
        </w:rPr>
        <w:t>e</w:t>
      </w:r>
      <w:r w:rsidR="005A040D" w:rsidRPr="005A040D">
        <w:rPr>
          <w:rFonts w:hAnsi="Times New Roman" w:ascii="Times New Roman"/>
          <w:szCs w:val="24"/>
        </w:rPr>
        <w:t xml:space="preserve"> stečajnog dužnika</w:t>
      </w:r>
      <w:r w:rsidR="005A040D" w:rsidRPr="005A040D">
        <w:rPr>
          <w:rFonts w:hAnsi="Times New Roman" w:ascii="Times New Roman"/>
        </w:rPr>
        <w:t xml:space="preserve"> upisan</w:t>
      </w:r>
      <w:r w:rsidR="00790093">
        <w:rPr>
          <w:rFonts w:hAnsi="Times New Roman" w:ascii="Times New Roman"/>
        </w:rPr>
        <w:t>e</w:t>
      </w:r>
      <w:r w:rsidR="005A040D" w:rsidRPr="005A040D">
        <w:rPr>
          <w:rFonts w:hAnsi="Times New Roman" w:ascii="Times New Roman"/>
        </w:rPr>
        <w:t xml:space="preserve"> u zk.ul.br. 3413 k.o. Galižana k.č. 767/1, stambena zgrada, Monte Lesso 17/B, dvorište, ukupne površine 548 m2</w:t>
      </w:r>
      <w:r w:rsidR="00BE3F5A">
        <w:rPr>
          <w:rFonts w:hAnsi="Times New Roman" w:ascii="Times New Roman"/>
        </w:rPr>
        <w:t>,</w:t>
      </w:r>
      <w:r w:rsidR="005A040D" w:rsidRPr="005A040D">
        <w:rPr>
          <w:rFonts w:hAnsi="Times New Roman" w:ascii="Times New Roman"/>
        </w:rPr>
        <w:t xml:space="preserve"> </w:t>
      </w:r>
      <w:r w:rsidR="005A040D" w:rsidRPr="005A040D">
        <w:rPr>
          <w:rFonts w:hAnsi="Times New Roman" w:ascii="Times New Roman"/>
          <w:szCs w:val="24"/>
        </w:rPr>
        <w:t xml:space="preserve">i to: </w:t>
      </w:r>
      <w:r w:rsidR="007B6458" w:rsidRPr="00836254">
        <w:rPr>
          <w:rFonts w:hAnsi="Times New Roman" w:ascii="Times New Roman"/>
          <w:szCs w:val="24"/>
        </w:rPr>
        <w:t>5. Suvlasnički dio: 1507/10000 Etažno vlasništvo (E-5)</w:t>
      </w:r>
      <w:r w:rsidR="007B6458">
        <w:rPr>
          <w:rFonts w:hAnsi="Times New Roman" w:ascii="Times New Roman"/>
          <w:szCs w:val="24"/>
        </w:rPr>
        <w:t xml:space="preserve"> </w:t>
      </w:r>
      <w:r w:rsidR="007B6458" w:rsidRPr="00836254">
        <w:rPr>
          <w:rFonts w:hAnsi="Times New Roman" w:ascii="Times New Roman"/>
          <w:szCs w:val="24"/>
        </w:rPr>
        <w:t>s kojim je povezano pravo vlasništva na trosobni stan na 2. katu (oznake E), sadržaja dnevni boravak s blagovanjem, ulazni prostor, kuhinja, kupaona, soba, soba, površine 66,83 m2 s terasom površine 8,10 m2, kojem pripada spremište oznake Sp5 u podrumu površine 8,08 m2, parkirališno mjesto oznake P1 u dvorištu površine 11,00 m2, označeno u planu posebnih dijelova zgrade tamno plavom bojom</w:t>
      </w:r>
      <w:r w:rsidR="005A040D" w:rsidRPr="005A040D">
        <w:rPr>
          <w:rFonts w:hAnsi="Times New Roman" w:ascii="Times New Roman"/>
        </w:rPr>
        <w:t>,</w:t>
      </w:r>
      <w:r w:rsidRPr="005A040D">
        <w:rPr>
          <w:rFonts w:hAnsi="Times New Roman" w:ascii="Times New Roman"/>
        </w:rPr>
        <w:t xml:space="preserve"> </w:t>
      </w:r>
      <w:r w:rsidR="00B33D30" w:rsidRPr="005A040D">
        <w:rPr>
          <w:rFonts w:hAnsi="Times New Roman" w:ascii="Times New Roman"/>
        </w:rPr>
        <w:t xml:space="preserve">identifikator predmeta prodaje </w:t>
      </w:r>
      <w:r w:rsidR="00881049">
        <w:rPr>
          <w:rFonts w:hAnsi="Times New Roman" w:ascii="Times New Roman"/>
        </w:rPr>
        <w:t>45</w:t>
      </w:r>
      <w:r w:rsidR="00877794">
        <w:rPr>
          <w:rFonts w:hAnsi="Times New Roman" w:ascii="Times New Roman"/>
        </w:rPr>
        <w:t>4</w:t>
      </w:r>
      <w:r w:rsidR="003C11BD">
        <w:rPr>
          <w:rFonts w:hAnsi="Times New Roman" w:ascii="Times New Roman"/>
        </w:rPr>
        <w:t>1</w:t>
      </w:r>
      <w:r w:rsidR="00B33D30" w:rsidRPr="005A040D">
        <w:rPr>
          <w:rFonts w:hAnsi="Times New Roman" w:ascii="Times New Roman"/>
        </w:rPr>
        <w:t>,</w:t>
      </w:r>
      <w:r w:rsidR="00790093">
        <w:rPr>
          <w:rFonts w:hAnsi="Times New Roman" w:ascii="Times New Roman"/>
        </w:rPr>
        <w:t xml:space="preserve"> temeljem izjave o prijeboju koju je razlučni vjerovnik dao </w:t>
      </w:r>
      <w:r w:rsidR="006A4067">
        <w:rPr>
          <w:rFonts w:hAnsi="Times New Roman" w:ascii="Times New Roman"/>
        </w:rPr>
        <w:t>u skladu s odredbom</w:t>
      </w:r>
      <w:r w:rsidR="00790093">
        <w:rPr>
          <w:rFonts w:hAnsi="Times New Roman" w:ascii="Times New Roman"/>
        </w:rPr>
        <w:t xml:space="preserve"> čl. 247. st. 7. Stečajnog zakona (Narodne novine broj 71/15, 104/17), namireno</w:t>
      </w:r>
      <w:r w:rsidR="00B33D30" w:rsidRPr="005A040D">
        <w:rPr>
          <w:rFonts w:hAnsi="Times New Roman" w:ascii="Times New Roman"/>
        </w:rPr>
        <w:t xml:space="preserve"> </w:t>
      </w:r>
      <w:r w:rsidRPr="005A040D">
        <w:rPr>
          <w:rFonts w:hAnsi="Times New Roman" w:ascii="Times New Roman"/>
        </w:rPr>
        <w:t xml:space="preserve">potraživanje razlučnog vjerovnika </w:t>
      </w:r>
      <w:r w:rsidR="005A040D" w:rsidRPr="00836254">
        <w:rPr>
          <w:rFonts w:hAnsi="Times New Roman" w:ascii="Times New Roman"/>
          <w:szCs w:val="24"/>
        </w:rPr>
        <w:t>TRANS E.A.S.T. d.o.o.</w:t>
      </w:r>
      <w:r w:rsidR="005A040D">
        <w:rPr>
          <w:rFonts w:hAnsi="Times New Roman" w:ascii="Times New Roman"/>
          <w:szCs w:val="24"/>
        </w:rPr>
        <w:t>,</w:t>
      </w:r>
      <w:r w:rsidR="005A040D" w:rsidRPr="00836254">
        <w:rPr>
          <w:rFonts w:hAnsi="Times New Roman" w:ascii="Times New Roman"/>
          <w:szCs w:val="24"/>
        </w:rPr>
        <w:t xml:space="preserve"> Žminj, Industrijska ulica 5, OIB 18801886088</w:t>
      </w:r>
      <w:r w:rsidR="00694E8B" w:rsidRPr="005A040D">
        <w:rPr>
          <w:rFonts w:hAnsi="Times New Roman" w:ascii="Times New Roman"/>
        </w:rPr>
        <w:t>,</w:t>
      </w:r>
      <w:r w:rsidRPr="005A040D">
        <w:rPr>
          <w:rFonts w:hAnsi="Times New Roman" w:ascii="Times New Roman"/>
        </w:rPr>
        <w:t xml:space="preserve"> iznosom od </w:t>
      </w:r>
      <w:r w:rsidR="003C11BD">
        <w:rPr>
          <w:rFonts w:hAnsi="Times New Roman" w:ascii="Times New Roman"/>
        </w:rPr>
        <w:t xml:space="preserve">398.514,20 </w:t>
      </w:r>
      <w:r w:rsidRPr="005A040D">
        <w:rPr>
          <w:rFonts w:hAnsi="Times New Roman" w:ascii="Times New Roman"/>
        </w:rPr>
        <w:t xml:space="preserve">kn.  </w:t>
      </w:r>
    </w:p>
    <w:p w:rsidRDefault="00236349" w:rsidP="00236349" w:rsidR="00236349" w:rsidRPr="005A040D">
      <w:pPr>
        <w:jc w:val="both"/>
      </w:pPr>
      <w:r w:rsidRPr="005A040D">
        <w:t xml:space="preserve"> </w:t>
      </w:r>
      <w:r w:rsidR="005A040D">
        <w:t xml:space="preserve">  </w:t>
      </w:r>
      <w:r w:rsidR="00C45139">
        <w:t xml:space="preserve"> </w:t>
      </w:r>
    </w:p>
    <w:p w:rsidRDefault="00236349" w:rsidP="00236349" w:rsidR="00236349" w:rsidRPr="00A247EE">
      <w:pPr>
        <w:ind w:firstLine="705"/>
        <w:jc w:val="both"/>
      </w:pPr>
      <w:r>
        <w:t xml:space="preserve">II. </w:t>
      </w:r>
      <w:r w:rsidRPr="00A247EE">
        <w:t>Iz iznosa cijene dobivene prodajom nekretnin</w:t>
      </w:r>
      <w:r>
        <w:t>e</w:t>
      </w:r>
      <w:r w:rsidRPr="00A247EE">
        <w:t xml:space="preserve"> </w:t>
      </w:r>
      <w:r>
        <w:t>navedene pod točkom I. izreke ovog rješenja,</w:t>
      </w:r>
      <w:r w:rsidRPr="00A247EE">
        <w:t xml:space="preserve"> stečajnom dužniku određuje se iznos troškova </w:t>
      </w:r>
      <w:r w:rsidR="00694E8B">
        <w:t xml:space="preserve">utvrđivanja predmeta razlučnog prava u iznosu od </w:t>
      </w:r>
      <w:r w:rsidR="003C11BD">
        <w:t xml:space="preserve">29.909,50 </w:t>
      </w:r>
      <w:r>
        <w:t>kn</w:t>
      </w:r>
      <w:r w:rsidR="00694E8B">
        <w:t xml:space="preserve"> i troškovi unovčenja predmeta razlučnog prava u iznosu od </w:t>
      </w:r>
      <w:r w:rsidR="003C11BD">
        <w:t xml:space="preserve">169.766,30 </w:t>
      </w:r>
      <w:r w:rsidR="00694E8B">
        <w:t xml:space="preserve">kn, tj. ukupno iznos od </w:t>
      </w:r>
      <w:r w:rsidR="003C11BD">
        <w:t xml:space="preserve">199.675,80 </w:t>
      </w:r>
      <w:r w:rsidR="00694E8B">
        <w:t>kn</w:t>
      </w:r>
      <w:r>
        <w:t>.</w:t>
      </w:r>
      <w:r w:rsidRPr="00A247EE">
        <w:t xml:space="preserve"> </w:t>
      </w:r>
      <w:r w:rsidR="00244AA0">
        <w:t xml:space="preserve"> </w:t>
      </w:r>
      <w:r w:rsidR="00C45139">
        <w:t xml:space="preserve"> </w:t>
      </w:r>
      <w:r w:rsidR="003C11BD">
        <w:t xml:space="preserve"> </w:t>
      </w:r>
    </w:p>
    <w:p w:rsidRDefault="00236349" w:rsidP="00236349" w:rsidR="00236349">
      <w:pPr>
        <w:jc w:val="both"/>
      </w:pPr>
      <w:r w:rsidRPr="00090A2D">
        <w:t xml:space="preserve"> </w:t>
      </w:r>
      <w:r w:rsidR="00877794">
        <w:t xml:space="preserve"> </w:t>
      </w:r>
    </w:p>
    <w:p w:rsidRDefault="00236349" w:rsidP="00236349" w:rsidR="00236349">
      <w:pPr>
        <w:ind w:firstLine="705"/>
        <w:jc w:val="both"/>
      </w:pPr>
      <w:r w:rsidRPr="001179DD">
        <w:t>III.</w:t>
      </w:r>
      <w:r w:rsidR="001D6D4E">
        <w:t xml:space="preserve"> </w:t>
      </w:r>
      <w:r w:rsidRPr="001179DD">
        <w:t xml:space="preserve">Nalaže se </w:t>
      </w:r>
      <w:r w:rsidR="001D6D4E">
        <w:t>Financijskoj agenciji</w:t>
      </w:r>
      <w:r w:rsidRPr="001179DD">
        <w:t xml:space="preserve"> da</w:t>
      </w:r>
      <w:r w:rsidR="001D6D4E">
        <w:t xml:space="preserve"> </w:t>
      </w:r>
      <w:r w:rsidR="000514FE">
        <w:t xml:space="preserve">stečajnom dužniku </w:t>
      </w:r>
      <w:r w:rsidR="000514FE" w:rsidRPr="003F0E37">
        <w:t>BRALO GRADNJA d.o.o. u stečaju, Zagreb, Nazorova 64, OIB 82771025500</w:t>
      </w:r>
      <w:r w:rsidR="00074A3D">
        <w:t xml:space="preserve">, na račun </w:t>
      </w:r>
      <w:r w:rsidR="000514FE">
        <w:t>stečajnog dužnika</w:t>
      </w:r>
      <w:r w:rsidR="00074A3D">
        <w:t xml:space="preserve"> </w:t>
      </w:r>
      <w:r w:rsidR="00A9756D">
        <w:t xml:space="preserve">otvoren kod Podravske banke d.d. </w:t>
      </w:r>
      <w:r w:rsidR="00074A3D">
        <w:t>broj IBAN: HR</w:t>
      </w:r>
      <w:r w:rsidR="00A9756D">
        <w:t>1823860021119016293</w:t>
      </w:r>
      <w:r w:rsidR="00074A3D">
        <w:t xml:space="preserve">, </w:t>
      </w:r>
      <w:r w:rsidR="006C527A" w:rsidRPr="001179DD">
        <w:t xml:space="preserve">u roku od </w:t>
      </w:r>
      <w:r w:rsidR="006C527A">
        <w:t>8</w:t>
      </w:r>
      <w:r w:rsidR="006C527A" w:rsidRPr="001179DD">
        <w:t xml:space="preserve"> dana</w:t>
      </w:r>
      <w:r w:rsidR="006C527A">
        <w:t>,</w:t>
      </w:r>
      <w:r w:rsidR="006C527A" w:rsidRPr="001179DD">
        <w:t xml:space="preserve"> </w:t>
      </w:r>
      <w:r w:rsidR="00074A3D">
        <w:t xml:space="preserve">izvrši plaćanje iznosa od </w:t>
      </w:r>
      <w:r w:rsidR="003C11BD">
        <w:t>59.819,00</w:t>
      </w:r>
      <w:r w:rsidR="00074A3D">
        <w:t xml:space="preserve"> kn </w:t>
      </w:r>
      <w:r w:rsidR="001D6D4E">
        <w:t xml:space="preserve">sa računa Financijske agencije broj </w:t>
      </w:r>
      <w:r w:rsidR="006A4067">
        <w:t xml:space="preserve">IBAN: </w:t>
      </w:r>
      <w:r w:rsidR="001D6D4E">
        <w:t xml:space="preserve">HR3323900011300028779, </w:t>
      </w:r>
      <w:r w:rsidR="00074A3D">
        <w:t xml:space="preserve">te da </w:t>
      </w:r>
      <w:r w:rsidR="00074A3D" w:rsidRPr="001179DD">
        <w:t>izvrši plaćanje</w:t>
      </w:r>
      <w:r w:rsidR="00074A3D">
        <w:t xml:space="preserve"> iznosa od </w:t>
      </w:r>
      <w:r w:rsidR="003C11BD">
        <w:t>139.856,80</w:t>
      </w:r>
      <w:r w:rsidR="00BE3F5A">
        <w:t xml:space="preserve"> kn</w:t>
      </w:r>
      <w:r w:rsidR="00074A3D">
        <w:t xml:space="preserve"> sa računa Financijske agencije broj </w:t>
      </w:r>
      <w:r w:rsidR="006A4067">
        <w:t xml:space="preserve">IBAN: </w:t>
      </w:r>
      <w:r w:rsidR="00074A3D" w:rsidRPr="002A5E48">
        <w:t>HR</w:t>
      </w:r>
      <w:r w:rsidR="00074A3D">
        <w:t>1123900011300028787.</w:t>
      </w:r>
    </w:p>
    <w:p w:rsidRDefault="006C527A" w:rsidP="000514FE" w:rsidR="00716124">
      <w:pPr>
        <w:ind w:firstLine="705"/>
        <w:jc w:val="both"/>
      </w:pPr>
      <w:r>
        <w:t xml:space="preserve"> </w:t>
      </w:r>
    </w:p>
    <w:p w:rsidRDefault="00CF71E7" w:rsidP="000514FE" w:rsidR="00CF71E7">
      <w:pPr>
        <w:ind w:firstLine="705"/>
        <w:jc w:val="both"/>
      </w:pPr>
    </w:p>
    <w:p w:rsidRDefault="002523CC" w:rsidP="000514FE" w:rsidR="002523CC" w:rsidRPr="00AD6669">
      <w:pPr>
        <w:ind w:firstLine="705"/>
        <w:jc w:val="both"/>
      </w:pPr>
    </w:p>
    <w:p w:rsidRDefault="00666AA2" w:rsidP="00666AA2" w:rsidR="00D62DE4" w:rsidRPr="00AD6669">
      <w:pPr>
        <w:jc w:val="center"/>
      </w:pPr>
      <w:r w:rsidRPr="00AD6669">
        <w:lastRenderedPageBreak/>
        <w:t>Obrazloženje</w:t>
      </w:r>
    </w:p>
    <w:p w:rsidRDefault="003114AF" w:rsidP="003114AF" w:rsidR="003114AF" w:rsidRPr="00AD6669">
      <w:pPr>
        <w:jc w:val="center"/>
        <w:rPr>
          <w:b/>
        </w:rPr>
      </w:pPr>
    </w:p>
    <w:p w:rsidRDefault="003114AF" w:rsidP="00236349" w:rsidR="00FF78BE">
      <w:pPr>
        <w:ind w:firstLine="709"/>
        <w:jc w:val="both"/>
      </w:pPr>
      <w:r w:rsidRPr="00AD6669">
        <w:t>Rje</w:t>
      </w:r>
      <w:r w:rsidR="00236349">
        <w:t xml:space="preserve">šenjem ovog suda poslovni broj </w:t>
      </w:r>
      <w:r w:rsidR="00495D04">
        <w:t>4</w:t>
      </w:r>
      <w:r w:rsidRPr="00AD6669">
        <w:t xml:space="preserve"> St-</w:t>
      </w:r>
      <w:r w:rsidR="00A94698">
        <w:t>6216</w:t>
      </w:r>
      <w:r w:rsidR="006C527A">
        <w:t>/16</w:t>
      </w:r>
      <w:r w:rsidR="00A94698">
        <w:t>-</w:t>
      </w:r>
      <w:r w:rsidR="00CF71E7">
        <w:t>7</w:t>
      </w:r>
      <w:r w:rsidR="003C11BD">
        <w:t>3</w:t>
      </w:r>
      <w:r w:rsidRPr="00AD6669">
        <w:t xml:space="preserve"> od </w:t>
      </w:r>
      <w:r w:rsidR="00A94698">
        <w:t>11. lipnja</w:t>
      </w:r>
      <w:r w:rsidR="006C527A">
        <w:t xml:space="preserve"> 2018.</w:t>
      </w:r>
      <w:r w:rsidRPr="00AD6669">
        <w:t xml:space="preserve"> kupcu </w:t>
      </w:r>
      <w:r w:rsidR="00A94698" w:rsidRPr="00836254">
        <w:t>TRANS E.A.S.T. d.o.o.</w:t>
      </w:r>
      <w:r w:rsidR="00A94698">
        <w:t>,</w:t>
      </w:r>
      <w:r w:rsidR="00A94698" w:rsidRPr="00836254">
        <w:t xml:space="preserve"> Žminj, Industrijska ulica 5, OIB 18801886088</w:t>
      </w:r>
      <w:r w:rsidR="00236349">
        <w:t xml:space="preserve">, </w:t>
      </w:r>
      <w:r w:rsidRPr="00AD6669">
        <w:t>dosuđen</w:t>
      </w:r>
      <w:r w:rsidR="00236349">
        <w:t>a je</w:t>
      </w:r>
      <w:r w:rsidRPr="00AD6669">
        <w:t xml:space="preserve"> nekretnin</w:t>
      </w:r>
      <w:r w:rsidR="00236349">
        <w:t xml:space="preserve">a </w:t>
      </w:r>
      <w:r w:rsidR="005528A0">
        <w:t xml:space="preserve">stečajnog </w:t>
      </w:r>
      <w:r w:rsidR="00495D04">
        <w:t>dužnika opisana pod točkom I. izreke ovog rješenja</w:t>
      </w:r>
      <w:r w:rsidR="00D408EA" w:rsidRPr="00AD6669">
        <w:t>,</w:t>
      </w:r>
      <w:r w:rsidRPr="00AD6669">
        <w:t xml:space="preserve"> a rješenje </w:t>
      </w:r>
      <w:r w:rsidR="00495D04">
        <w:t xml:space="preserve">o dosudi od </w:t>
      </w:r>
      <w:r w:rsidR="00A94698">
        <w:t>11. lipnja</w:t>
      </w:r>
      <w:r w:rsidR="006C527A">
        <w:t xml:space="preserve"> 2018.</w:t>
      </w:r>
      <w:r w:rsidR="00495D04">
        <w:t xml:space="preserve"> </w:t>
      </w:r>
      <w:r w:rsidRPr="00AD6669">
        <w:t xml:space="preserve">postalo je pravomoćno dana </w:t>
      </w:r>
      <w:r w:rsidR="003C11BD">
        <w:t>27. lipnja</w:t>
      </w:r>
      <w:r w:rsidR="006C527A">
        <w:t xml:space="preserve"> 2018</w:t>
      </w:r>
      <w:r w:rsidRPr="00AD6669">
        <w:t xml:space="preserve">. </w:t>
      </w:r>
      <w:r w:rsidR="00A94698">
        <w:t xml:space="preserve"> </w:t>
      </w:r>
    </w:p>
    <w:p w:rsidRDefault="003C11BD" w:rsidP="00236349" w:rsidR="00FF78BE">
      <w:pPr>
        <w:ind w:firstLine="709"/>
        <w:jc w:val="both"/>
      </w:pPr>
      <w:r>
        <w:t xml:space="preserve"> </w:t>
      </w:r>
    </w:p>
    <w:p w:rsidRDefault="00FF78BE" w:rsidP="00A94698" w:rsidR="00A94698">
      <w:pPr>
        <w:pStyle w:val="Tijeloteksta"/>
        <w:ind w:firstLine="708"/>
        <w:rPr>
          <w:rFonts w:hAnsi="Times New Roman" w:ascii="Times New Roman"/>
        </w:rPr>
      </w:pPr>
      <w:r w:rsidRPr="00A94698">
        <w:rPr>
          <w:rFonts w:hAnsi="Times New Roman" w:ascii="Times New Roman"/>
        </w:rPr>
        <w:t xml:space="preserve">Rješenjem o dosudi kupac je pozvan da u roku od 30 dana od dana pravomoćnosti </w:t>
      </w:r>
      <w:r w:rsidRPr="003C11BD">
        <w:rPr>
          <w:rFonts w:hAnsi="Times New Roman" w:ascii="Times New Roman"/>
        </w:rPr>
        <w:t xml:space="preserve">rješenja o dosudi uplati razliku kupovnine preko uplaćenog iznosa jamčevine u iznosu od </w:t>
      </w:r>
      <w:r w:rsidR="003C11BD" w:rsidRPr="003C11BD">
        <w:rPr>
          <w:rFonts w:hAnsi="Times New Roman" w:ascii="Times New Roman"/>
        </w:rPr>
        <w:t xml:space="preserve">139.856,80 </w:t>
      </w:r>
      <w:r w:rsidRPr="003C11BD">
        <w:rPr>
          <w:rFonts w:hAnsi="Times New Roman" w:ascii="Times New Roman"/>
        </w:rPr>
        <w:t xml:space="preserve">kn. </w:t>
      </w:r>
      <w:r w:rsidR="00A94698" w:rsidRPr="003C11BD">
        <w:rPr>
          <w:rFonts w:hAnsi="Times New Roman" w:ascii="Times New Roman"/>
        </w:rPr>
        <w:t>Predmetna</w:t>
      </w:r>
      <w:r w:rsidR="00A94698">
        <w:rPr>
          <w:rFonts w:hAnsi="Times New Roman" w:ascii="Times New Roman"/>
        </w:rPr>
        <w:t xml:space="preserve"> nekretnina prodavala se uz odgovarajuću primjenu pravila ovršnog postupka o ovrsi na nekretnini, a prodaju nekretnine provodila je Financijska agencija elektroničkom javnom dražbom, a sukladno odredbama čl. 247. Stečajnog zakona (Narodne novine broj 71/15, 104/17, dalje u tekstu: SZ-a). Agencija je nakon provedene elektroničke javne dražbe dostavila sudu Izvještaj o provedenoj elektroničkoj javnoj dražbi od 16. svibnja 2018. </w:t>
      </w:r>
    </w:p>
    <w:p w:rsidRDefault="00A94698" w:rsidP="00A94698" w:rsidR="00A94698">
      <w:pPr>
        <w:pStyle w:val="Tijeloteksta"/>
        <w:ind w:firstLine="708"/>
        <w:rPr>
          <w:rFonts w:hAnsi="Times New Roman" w:ascii="Times New Roman"/>
        </w:rPr>
      </w:pPr>
    </w:p>
    <w:p w:rsidRDefault="00A94698" w:rsidP="00A94698" w:rsidR="00A94698" w:rsidRPr="00A94698">
      <w:pPr>
        <w:pStyle w:val="Tijeloteksta"/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K</w:t>
      </w:r>
      <w:r w:rsidR="00FF78BE" w:rsidRPr="00A94698">
        <w:rPr>
          <w:rFonts w:hAnsi="Times New Roman" w:ascii="Times New Roman"/>
        </w:rPr>
        <w:t>upac</w:t>
      </w:r>
      <w:r w:rsidRPr="00A94698">
        <w:rPr>
          <w:rFonts w:hAnsi="Times New Roman" w:ascii="Times New Roman"/>
        </w:rPr>
        <w:t xml:space="preserve"> – razlučni vjerovnik</w:t>
      </w:r>
      <w:r w:rsidR="00FF78BE" w:rsidRPr="00A94698">
        <w:rPr>
          <w:rFonts w:hAnsi="Times New Roman" w:ascii="Times New Roman"/>
        </w:rPr>
        <w:t xml:space="preserve"> </w:t>
      </w:r>
      <w:r w:rsidRPr="00A94698">
        <w:rPr>
          <w:rFonts w:hAnsi="Times New Roman" w:ascii="Times New Roman"/>
        </w:rPr>
        <w:t xml:space="preserve">TRANS E.A.S.T. d.o.o., Žminj, Industrijska ulica 5, podneskom od 23. listopada 2017. dao je izjavu o prijeboju sukladno odredbi čl. 247. st. 7. SZ-a, izjavljujući da kupuje nekretninu iz točke I. izreke ovog rješenja na način da stavlja u prijeboj svoju tražbinu s protutražbinom stečajnog dužnika po osnovi cijene u visini utvrđene vrijednosti te nekretnine u iznosu od </w:t>
      </w:r>
      <w:r w:rsidR="003C11BD">
        <w:rPr>
          <w:rFonts w:hAnsi="Times New Roman" w:ascii="Times New Roman"/>
        </w:rPr>
        <w:t>598.190,00</w:t>
      </w:r>
      <w:r w:rsidRPr="00A94698">
        <w:rPr>
          <w:rFonts w:hAnsi="Times New Roman" w:ascii="Times New Roman"/>
        </w:rPr>
        <w:t xml:space="preserve"> kn. </w:t>
      </w:r>
      <w:r>
        <w:rPr>
          <w:rFonts w:hAnsi="Times New Roman" w:ascii="Times New Roman"/>
        </w:rPr>
        <w:t>Na taj način kupac – razlučni vjerovnik ponudio je najvišu cijenu za kupnju predmetne nekretnine</w:t>
      </w:r>
      <w:r w:rsidR="004A4887">
        <w:rPr>
          <w:rFonts w:hAnsi="Times New Roman" w:ascii="Times New Roman"/>
        </w:rPr>
        <w:t xml:space="preserve">, tj. ista mu je dosuđena temeljem izjave o kupnji i prijeboju od 23. listopada 2017. za iznos od </w:t>
      </w:r>
      <w:r w:rsidR="003C11BD">
        <w:rPr>
          <w:rFonts w:hAnsi="Times New Roman" w:ascii="Times New Roman"/>
        </w:rPr>
        <w:t>598.190,00</w:t>
      </w:r>
      <w:r w:rsidR="003C11BD" w:rsidRPr="00A94698">
        <w:rPr>
          <w:rFonts w:hAnsi="Times New Roman" w:ascii="Times New Roman"/>
        </w:rPr>
        <w:t xml:space="preserve"> </w:t>
      </w:r>
      <w:r w:rsidR="004A4887">
        <w:rPr>
          <w:rFonts w:hAnsi="Times New Roman" w:ascii="Times New Roman"/>
        </w:rPr>
        <w:t xml:space="preserve">kn. </w:t>
      </w:r>
    </w:p>
    <w:p w:rsidRDefault="00A94698" w:rsidP="00236349" w:rsidR="00A94698">
      <w:pPr>
        <w:ind w:firstLine="709"/>
        <w:jc w:val="both"/>
      </w:pPr>
    </w:p>
    <w:p w:rsidRDefault="00FF78BE" w:rsidP="00236349" w:rsidR="00FF78BE">
      <w:pPr>
        <w:ind w:firstLine="709"/>
        <w:jc w:val="both"/>
      </w:pPr>
      <w:r>
        <w:t>Kupac</w:t>
      </w:r>
      <w:r w:rsidR="004A4887">
        <w:t xml:space="preserve"> – razlučni vjerovnik</w:t>
      </w:r>
      <w:r>
        <w:t xml:space="preserve"> je jamčevinu u iznosu od </w:t>
      </w:r>
      <w:r w:rsidR="003C11BD">
        <w:t>59.819,00</w:t>
      </w:r>
      <w:r>
        <w:t xml:space="preserve"> kn uplatio na račun Financijske agencije </w:t>
      </w:r>
      <w:r w:rsidRPr="00FF78BE">
        <w:t>HR3323900011300028779</w:t>
      </w:r>
      <w:r w:rsidR="006D11C6">
        <w:t xml:space="preserve">, koja uplata je evidentirana na računu Agencije </w:t>
      </w:r>
      <w:r w:rsidR="005B5A2B">
        <w:t>12</w:t>
      </w:r>
      <w:r w:rsidR="004A4887">
        <w:t>. travnja 2018</w:t>
      </w:r>
      <w:r w:rsidR="005528A0">
        <w:t>.</w:t>
      </w:r>
      <w:r>
        <w:t xml:space="preserve"> (izvještaj FINA-e o provedenoj elektroničkoj javnoj dražbi na listu </w:t>
      </w:r>
      <w:r w:rsidR="003C11BD">
        <w:t>443 do 452</w:t>
      </w:r>
      <w:r>
        <w:t xml:space="preserve"> spisa), a razliku kupovnine u iznosu od </w:t>
      </w:r>
      <w:r w:rsidR="003C11BD" w:rsidRPr="003C11BD">
        <w:t xml:space="preserve">139.856,80 </w:t>
      </w:r>
      <w:r>
        <w:t xml:space="preserve">kn kupac je platio na račun Financijske agencije broj </w:t>
      </w:r>
      <w:r w:rsidRPr="002A5E48">
        <w:t>HR</w:t>
      </w:r>
      <w:r>
        <w:t>1123900011300028787</w:t>
      </w:r>
      <w:r w:rsidR="006D11C6">
        <w:t xml:space="preserve">, koja uplata je evidentirana na računu Agencije </w:t>
      </w:r>
      <w:r w:rsidR="004A4887">
        <w:t>20. lipnja</w:t>
      </w:r>
      <w:r w:rsidR="005528A0">
        <w:t xml:space="preserve"> 2018.</w:t>
      </w:r>
      <w:r w:rsidR="006D11C6">
        <w:t xml:space="preserve"> (obavijest FINA-e na listu </w:t>
      </w:r>
      <w:r w:rsidR="00CF71E7">
        <w:t>63</w:t>
      </w:r>
      <w:r w:rsidR="003C11BD">
        <w:t>6</w:t>
      </w:r>
      <w:r w:rsidR="006D11C6">
        <w:t xml:space="preserve"> spisa).</w:t>
      </w:r>
      <w:r w:rsidR="003C11BD">
        <w:t xml:space="preserve"> </w:t>
      </w:r>
    </w:p>
    <w:p w:rsidRDefault="00FF78BE" w:rsidP="00236349" w:rsidR="00FF78BE">
      <w:pPr>
        <w:ind w:firstLine="709"/>
        <w:jc w:val="both"/>
      </w:pPr>
    </w:p>
    <w:p w:rsidRDefault="006D11C6" w:rsidP="00236349" w:rsidR="006D11C6">
      <w:pPr>
        <w:ind w:firstLine="709"/>
        <w:jc w:val="both"/>
      </w:pPr>
      <w:r>
        <w:t xml:space="preserve">Dakle, kupac </w:t>
      </w:r>
      <w:r w:rsidR="001773E0">
        <w:t xml:space="preserve">je </w:t>
      </w:r>
      <w:r w:rsidR="00BE3F5A">
        <w:t xml:space="preserve">na ime jamčevine i razlike kupovnine platio ukupan iznos od </w:t>
      </w:r>
      <w:r w:rsidR="003C11BD">
        <w:t xml:space="preserve">199.675,80 </w:t>
      </w:r>
      <w:r>
        <w:t>kn.</w:t>
      </w:r>
      <w:r w:rsidR="005B5A2B">
        <w:t xml:space="preserve"> </w:t>
      </w:r>
      <w:r w:rsidR="00877794">
        <w:t xml:space="preserve"> </w:t>
      </w:r>
      <w:r w:rsidR="003C11BD">
        <w:t xml:space="preserve"> </w:t>
      </w:r>
    </w:p>
    <w:p w:rsidRDefault="00FF78BE" w:rsidP="00236349" w:rsidR="00FF78BE">
      <w:pPr>
        <w:ind w:firstLine="709"/>
        <w:jc w:val="both"/>
      </w:pPr>
    </w:p>
    <w:p w:rsidRDefault="003114AF" w:rsidP="003114AF" w:rsidR="003114AF" w:rsidRPr="00AD6669">
      <w:pPr>
        <w:jc w:val="both"/>
      </w:pPr>
      <w:r w:rsidRPr="00AD6669">
        <w:tab/>
        <w:t xml:space="preserve">Temeljem čl. </w:t>
      </w:r>
      <w:r w:rsidR="00716124" w:rsidRPr="00AD6669">
        <w:t>124</w:t>
      </w:r>
      <w:r w:rsidRPr="00AD6669">
        <w:t>. Ovršnog zakona</w:t>
      </w:r>
      <w:r w:rsidR="00AC6191" w:rsidRPr="00AD6669">
        <w:t xml:space="preserve"> </w:t>
      </w:r>
      <w:r w:rsidR="00ED72E5" w:rsidRPr="00AD6669">
        <w:t>(</w:t>
      </w:r>
      <w:r w:rsidR="006D11C6">
        <w:t>Narodne novine</w:t>
      </w:r>
      <w:r w:rsidR="00ED72E5" w:rsidRPr="00AD6669">
        <w:t xml:space="preserve"> broj </w:t>
      </w:r>
      <w:r w:rsidR="00716124" w:rsidRPr="00AD6669">
        <w:t>112/12</w:t>
      </w:r>
      <w:r w:rsidR="009D4213">
        <w:t>, 93/14</w:t>
      </w:r>
      <w:r w:rsidR="006D11C6">
        <w:t xml:space="preserve">, 55/16, 73/17, dalje u tekstu: </w:t>
      </w:r>
      <w:r w:rsidR="00ED72E5" w:rsidRPr="00AD6669">
        <w:t>OZ</w:t>
      </w:r>
      <w:r w:rsidR="006D11C6">
        <w:t>-a</w:t>
      </w:r>
      <w:r w:rsidR="00ED72E5" w:rsidRPr="00AD6669">
        <w:t>)</w:t>
      </w:r>
      <w:r w:rsidRPr="00AD6669">
        <w:t xml:space="preserve"> sud je, nakon pravomoćnosti rješenja o dosudi nekretnina kupcu, odredio ročište za diobu kupovnine </w:t>
      </w:r>
      <w:r w:rsidR="00716124" w:rsidRPr="00AD6669">
        <w:t>nekretnine</w:t>
      </w:r>
      <w:r w:rsidR="007E5BCD" w:rsidRPr="00AD6669">
        <w:t xml:space="preserve"> stečajnog dužnika, </w:t>
      </w:r>
      <w:r w:rsidRPr="00AD6669">
        <w:t xml:space="preserve">na koje ročište </w:t>
      </w:r>
      <w:r w:rsidR="006D11C6">
        <w:t>je</w:t>
      </w:r>
      <w:r w:rsidRPr="00AD6669">
        <w:t xml:space="preserve"> pozvan</w:t>
      </w:r>
      <w:r w:rsidR="007E5BCD" w:rsidRPr="00AD6669">
        <w:t xml:space="preserve"> razlučni vjerovni</w:t>
      </w:r>
      <w:r w:rsidR="006D11C6">
        <w:t xml:space="preserve">k </w:t>
      </w:r>
      <w:r w:rsidR="004A4887" w:rsidRPr="00A94698">
        <w:t>TRANS E.A.S.T. d.o.o., Žminj,</w:t>
      </w:r>
      <w:r w:rsidR="00716124" w:rsidRPr="00AD6669">
        <w:t xml:space="preserve"> </w:t>
      </w:r>
      <w:r w:rsidRPr="00AD6669">
        <w:t xml:space="preserve">uz upozorenje da će se tražbina vjerovnika koji ne dođe na ročište uzeti prema stanju koje proizlazi iz zemljišne knjige i spisa te da, najkasnije na ročištu za diobu, mogu drugom osporiti tražbinu, njezinu visinu i red namirenja, a sukladno čl. </w:t>
      </w:r>
      <w:smartTag w:element="metricconverter" w:uri="urn:schemas-microsoft-com:office:smarttags">
        <w:smartTagPr>
          <w:attr w:val="124. st" w:name="ProductID"/>
        </w:smartTagPr>
        <w:r w:rsidR="00716124" w:rsidRPr="00AD6669">
          <w:t>124</w:t>
        </w:r>
        <w:r w:rsidRPr="00AD6669">
          <w:t>. st</w:t>
        </w:r>
      </w:smartTag>
      <w:r w:rsidRPr="00AD6669">
        <w:t>. 3. OZ-a.</w:t>
      </w:r>
    </w:p>
    <w:p w:rsidRDefault="003114AF" w:rsidP="003114AF" w:rsidR="003114AF" w:rsidRPr="00AD6669">
      <w:pPr>
        <w:jc w:val="both"/>
      </w:pPr>
    </w:p>
    <w:p w:rsidRDefault="00716124" w:rsidP="004A4887" w:rsidR="004A4887">
      <w:pPr>
        <w:jc w:val="both"/>
      </w:pPr>
      <w:r w:rsidRPr="00AD6669">
        <w:tab/>
      </w:r>
      <w:r w:rsidR="00A9091A">
        <w:t>Stečajn</w:t>
      </w:r>
      <w:r w:rsidR="005528A0">
        <w:t>i</w:t>
      </w:r>
      <w:r w:rsidR="00A9091A">
        <w:t xml:space="preserve"> upravitelj dostavi</w:t>
      </w:r>
      <w:r w:rsidR="005528A0">
        <w:t>o</w:t>
      </w:r>
      <w:r w:rsidR="00A9091A">
        <w:t xml:space="preserve"> je dana </w:t>
      </w:r>
      <w:r w:rsidR="004A4887">
        <w:t>6. lipnja</w:t>
      </w:r>
      <w:r w:rsidR="005528A0">
        <w:t xml:space="preserve"> 2018.</w:t>
      </w:r>
      <w:r w:rsidR="00A9091A">
        <w:t xml:space="preserve"> obračun troškova </w:t>
      </w:r>
      <w:r w:rsidR="005528A0">
        <w:t xml:space="preserve">utvrđivanja predmeta razlučnog prava i troškova njegova </w:t>
      </w:r>
      <w:r w:rsidR="00A9091A">
        <w:t xml:space="preserve">unovčenja (list </w:t>
      </w:r>
      <w:r w:rsidR="004A4887">
        <w:t>532 do 541</w:t>
      </w:r>
      <w:r w:rsidR="00A9091A">
        <w:t xml:space="preserve"> spisa</w:t>
      </w:r>
      <w:r w:rsidR="004A4887">
        <w:t>)</w:t>
      </w:r>
      <w:r w:rsidR="005528A0">
        <w:t xml:space="preserve">. Obračun troškova stečajnog upravitelja javno je objavljen na mrežnoj stranici e-Oglasna ploča suda dana </w:t>
      </w:r>
      <w:r w:rsidR="004A4887">
        <w:t>8. lipnja</w:t>
      </w:r>
      <w:r w:rsidR="005528A0">
        <w:t xml:space="preserve"> 2018.</w:t>
      </w:r>
      <w:r w:rsidR="00A9091A">
        <w:t xml:space="preserve"> Na ročištu za diobu kupovnine od </w:t>
      </w:r>
      <w:r w:rsidR="004A4887">
        <w:t>24. listopada 2</w:t>
      </w:r>
      <w:r w:rsidR="00A9091A">
        <w:t>018. stečajn</w:t>
      </w:r>
      <w:r w:rsidR="005528A0">
        <w:t>i</w:t>
      </w:r>
      <w:r w:rsidR="00A9091A">
        <w:t xml:space="preserve"> upravitelj</w:t>
      </w:r>
      <w:r w:rsidR="005528A0">
        <w:t xml:space="preserve"> </w:t>
      </w:r>
      <w:r w:rsidR="004A4887">
        <w:lastRenderedPageBreak/>
        <w:t xml:space="preserve">je </w:t>
      </w:r>
      <w:r w:rsidR="005528A0">
        <w:t xml:space="preserve">istaknuo </w:t>
      </w:r>
      <w:r w:rsidR="004A4887">
        <w:t xml:space="preserve">da ukupni troškovi za konkretnu nekretninu iznose </w:t>
      </w:r>
      <w:r w:rsidR="003C11BD">
        <w:t xml:space="preserve">199.675,80 </w:t>
      </w:r>
      <w:r w:rsidR="00877794">
        <w:t xml:space="preserve"> </w:t>
      </w:r>
      <w:r w:rsidR="004A4887">
        <w:t xml:space="preserve">kn, i to troškovi utvrđivanja predmeta razlučnog prava paušalno u iznosu od 5% od utrška (odredba čl. 254. st. 2. SZ-a) iznose </w:t>
      </w:r>
      <w:r w:rsidR="003C11BD">
        <w:t>29.909,50</w:t>
      </w:r>
      <w:r w:rsidR="004A4887">
        <w:t xml:space="preserve"> kn, a stvarni troškovi koji terete unovčenje predmeta razlučnog prava (</w:t>
      </w:r>
      <w:r w:rsidR="00CB0247">
        <w:t xml:space="preserve">odredba </w:t>
      </w:r>
      <w:r w:rsidR="004A4887">
        <w:t xml:space="preserve">čl. 254. st. 3. SZ-a) iznose </w:t>
      </w:r>
      <w:r w:rsidR="003C11BD">
        <w:t>169.766,30</w:t>
      </w:r>
      <w:r w:rsidR="004A4887">
        <w:t xml:space="preserve"> kn. </w:t>
      </w:r>
      <w:r w:rsidR="00CB0247">
        <w:t>Vezano uz stvarne troškove unovčenja s</w:t>
      </w:r>
      <w:r w:rsidR="004A4887">
        <w:t xml:space="preserve">tečajni upravitelj </w:t>
      </w:r>
      <w:r w:rsidR="00CB0247">
        <w:t xml:space="preserve">je prvenstveno utvrdio postotak učešća kojim ostvarena kupovnina za predmetnu nekretninu sudjeluje u ukupno ostvarenoj vrijednosti unovčene stečajne mase, i taj postotak iznosi </w:t>
      </w:r>
      <w:r w:rsidR="003C11BD">
        <w:t>15,91</w:t>
      </w:r>
      <w:r w:rsidR="00CB0247">
        <w:t xml:space="preserve">%, a sukladno navedenom postotku od </w:t>
      </w:r>
      <w:r w:rsidR="003C11BD">
        <w:t>15,91</w:t>
      </w:r>
      <w:r w:rsidR="00CB0247">
        <w:t xml:space="preserve">% utvrđeno je da se izravni troškovi unovčenja predmeta razlučnog prava odnose na troškove Agencije za elektroničku javnu dražbu u iznosu od </w:t>
      </w:r>
      <w:r w:rsidR="003C11BD">
        <w:t>1.081,88</w:t>
      </w:r>
      <w:r w:rsidR="00CB0247">
        <w:t xml:space="preserve"> kn i troškove procjene nekretnine po ovlaštenom vještaku u iznosu od </w:t>
      </w:r>
      <w:r w:rsidR="003C11BD">
        <w:t>1.142,34</w:t>
      </w:r>
      <w:r w:rsidR="00877794">
        <w:t xml:space="preserve"> </w:t>
      </w:r>
      <w:r w:rsidR="00CB0247">
        <w:t xml:space="preserve">kn. </w:t>
      </w:r>
      <w:r w:rsidR="004A4887">
        <w:t xml:space="preserve">Nadalje, također prema postotku od </w:t>
      </w:r>
      <w:r w:rsidR="003C11BD">
        <w:t>15,91</w:t>
      </w:r>
      <w:r w:rsidR="004A4887">
        <w:t>% ostvarenu kupovninu terete i opći troškovi</w:t>
      </w:r>
      <w:r w:rsidR="00CB0247">
        <w:t xml:space="preserve"> i obveze </w:t>
      </w:r>
      <w:r w:rsidR="004A4887">
        <w:t xml:space="preserve">u stečajnom postupku, a odnose se na trošak bankovne naknade od </w:t>
      </w:r>
      <w:r w:rsidR="003C11BD">
        <w:t>126,60</w:t>
      </w:r>
      <w:r w:rsidR="004A4887">
        <w:t xml:space="preserve"> kn, troškove javne objave </w:t>
      </w:r>
      <w:r w:rsidR="00CB0247">
        <w:t xml:space="preserve">kod FINA-e u iznosu od </w:t>
      </w:r>
      <w:r w:rsidR="003C11BD">
        <w:t>36,59</w:t>
      </w:r>
      <w:r w:rsidR="00CB0247">
        <w:t xml:space="preserve"> kn te</w:t>
      </w:r>
      <w:r w:rsidR="004A4887">
        <w:t xml:space="preserve"> troškove knjigovodstvenih usluga za razdoblje od siječnja 2017</w:t>
      </w:r>
      <w:r w:rsidR="00CF71E7">
        <w:t xml:space="preserve">. do svibnja 2018. u iznosu od </w:t>
      </w:r>
      <w:r w:rsidR="003C11BD">
        <w:t>1.081,88</w:t>
      </w:r>
      <w:r w:rsidR="00877794">
        <w:t xml:space="preserve"> </w:t>
      </w:r>
      <w:r w:rsidR="004A4887">
        <w:t>kn. Također, ostvarenu kupovninu tereti i trošak nagrade stečajnom upravitelju u bruto iznosu</w:t>
      </w:r>
      <w:r w:rsidR="00CB0247">
        <w:t>,</w:t>
      </w:r>
      <w:r w:rsidR="004A4887">
        <w:t xml:space="preserve"> također primjenom postotka od </w:t>
      </w:r>
      <w:r w:rsidR="003C11BD">
        <w:t>15,91</w:t>
      </w:r>
      <w:r w:rsidR="004A4887">
        <w:t>%</w:t>
      </w:r>
      <w:r w:rsidR="00CB0247">
        <w:t>,</w:t>
      </w:r>
      <w:r w:rsidR="004A4887">
        <w:t xml:space="preserve"> u visini od </w:t>
      </w:r>
      <w:r w:rsidR="003C11BD">
        <w:t>46.659,01</w:t>
      </w:r>
      <w:r w:rsidR="004A4887">
        <w:t xml:space="preserve"> kn. </w:t>
      </w:r>
      <w:r w:rsidR="00CF71E7">
        <w:t xml:space="preserve">Nadalje, u stvarne troškove ulazi i trošak poreza na dodanu vrijednost u iznosu od </w:t>
      </w:r>
      <w:r w:rsidR="003C11BD">
        <w:t>119.638,00</w:t>
      </w:r>
      <w:r w:rsidR="00CF71E7">
        <w:t xml:space="preserve"> kn.</w:t>
      </w:r>
    </w:p>
    <w:p w:rsidRDefault="004A4887" w:rsidP="004A4887" w:rsidR="004A4887">
      <w:pPr>
        <w:jc w:val="both"/>
      </w:pPr>
    </w:p>
    <w:p w:rsidRDefault="00CB0247" w:rsidP="004A4887" w:rsidR="004A4887">
      <w:pPr>
        <w:ind w:firstLine="708"/>
        <w:jc w:val="both"/>
      </w:pPr>
      <w:r>
        <w:t>Slijedom gore iznesenog, s</w:t>
      </w:r>
      <w:r w:rsidR="004A4887">
        <w:t xml:space="preserve">tečajni upravitelj je predložio da se iz iznosa koje je kupac – razlučni vjerovnik položio kod FINA-e stečajnom dužniku odrede ukupni troškovi u visini od </w:t>
      </w:r>
      <w:r w:rsidR="003C11BD">
        <w:t xml:space="preserve">199.675,80  </w:t>
      </w:r>
      <w:r w:rsidR="004A4887">
        <w:t xml:space="preserve">kn, a da se ujedno utvrdi da je preostalim iznosom u visini od </w:t>
      </w:r>
      <w:r w:rsidR="003C11BD">
        <w:t>398.514,20</w:t>
      </w:r>
      <w:r w:rsidR="004A4887">
        <w:t xml:space="preserve"> kn namiren razlučni vjerovnik TRANS E.A.S.T. d.o.o., Žminj.</w:t>
      </w:r>
    </w:p>
    <w:p w:rsidRDefault="004A4887" w:rsidP="004A4887" w:rsidR="004A4887">
      <w:pPr>
        <w:ind w:firstLine="708"/>
        <w:jc w:val="both"/>
      </w:pPr>
    </w:p>
    <w:p w:rsidRDefault="004A4887" w:rsidP="004A4887" w:rsidR="004A4887">
      <w:pPr>
        <w:ind w:firstLine="708"/>
        <w:jc w:val="both"/>
      </w:pPr>
      <w:r>
        <w:t>Punomoćnica razlučnog vjerovnika</w:t>
      </w:r>
      <w:r w:rsidRPr="004A4887">
        <w:t xml:space="preserve"> </w:t>
      </w:r>
      <w:r>
        <w:t>TRANS E.A.S.T. d.o.o., Žminj na ročištu je izjavila da nema prigovora na iznesene navode stečajnog upravitelja i sačinjeni obračun troškova koji terete ostvarenu kupovninu.</w:t>
      </w:r>
    </w:p>
    <w:p w:rsidRDefault="005528A0" w:rsidP="005528A0" w:rsidR="005528A0">
      <w:pPr>
        <w:jc w:val="both"/>
      </w:pPr>
    </w:p>
    <w:p w:rsidRDefault="005528A0" w:rsidP="005528A0" w:rsidR="005E215D">
      <w:pPr>
        <w:jc w:val="both"/>
      </w:pPr>
      <w:r>
        <w:tab/>
        <w:t xml:space="preserve">Odredbom čl. </w:t>
      </w:r>
      <w:r w:rsidR="003B1F76">
        <w:t>254. st.</w:t>
      </w:r>
      <w:r w:rsidR="00D154B5" w:rsidRPr="00AD6669">
        <w:t xml:space="preserve"> 1. </w:t>
      </w:r>
      <w:r w:rsidR="00CB0247">
        <w:t>SZ-a</w:t>
      </w:r>
      <w:r w:rsidR="00D408EA" w:rsidRPr="00AD6669">
        <w:t xml:space="preserve"> </w:t>
      </w:r>
      <w:r w:rsidR="00D154B5" w:rsidRPr="00AD6669">
        <w:t xml:space="preserve">propisano je da </w:t>
      </w:r>
      <w:r w:rsidR="005E215D">
        <w:t xml:space="preserve">je stečajni upravitelj dužan dostaviti sudu obračun troškova </w:t>
      </w:r>
      <w:r>
        <w:t xml:space="preserve">utvrđivanja predmeta razlučnog prava i troškova njegova </w:t>
      </w:r>
      <w:r w:rsidR="005E215D">
        <w:t>unovčenja u roku od 8 dana od dana pravomoćnosti rješenja o dosudi; odredbom st. 2. istog članka propisano je da</w:t>
      </w:r>
      <w:r>
        <w:t xml:space="preserve"> se troškovi utvrđivanja predmeta razlučnog prava određuju paušalno u iznosu od 5% od utrška; </w:t>
      </w:r>
      <w:r w:rsidR="005E215D">
        <w:t xml:space="preserve"> </w:t>
      </w:r>
      <w:r>
        <w:t xml:space="preserve">odredbom st. 3. istog članka propisano je da se </w:t>
      </w:r>
      <w:r w:rsidR="005E215D">
        <w:t xml:space="preserve">troškovi </w:t>
      </w:r>
      <w:r>
        <w:t>unovčenja predmeta razlučnog prava određuju paušalno u iznosu od 5% od utrška. Ako su stvarno nastali troškovi unovčenja znatno niži ili viši, odredit će se u stvarnoj visini. Ako je zbog unovčenja stečajna masa opterećena porezom, iznos toga poreza pridodaje se paušalu troškova unovčenja, odnosno stvarno nastalim troškovima unovčenja.</w:t>
      </w:r>
      <w:r w:rsidR="005E215D">
        <w:t xml:space="preserve"> </w:t>
      </w:r>
    </w:p>
    <w:p w:rsidRDefault="000D1C2D" w:rsidP="005528A0" w:rsidR="000D1C2D">
      <w:pPr>
        <w:jc w:val="both"/>
      </w:pPr>
    </w:p>
    <w:p w:rsidRDefault="000D1C2D" w:rsidP="004A4887" w:rsidR="00DA65AE">
      <w:pPr>
        <w:jc w:val="both"/>
      </w:pPr>
      <w:r>
        <w:tab/>
        <w:t xml:space="preserve">Slijedom navedenog, sud je stečajnom dužniku odredio troškove utvrđivanja predmeta razlučnog prava paušalno u iznosu od 5% od utrška, dakle, u iznosu od </w:t>
      </w:r>
      <w:r w:rsidR="003C11BD">
        <w:t>29.909,50</w:t>
      </w:r>
      <w:r>
        <w:t xml:space="preserve"> kn, a stvarno nastale troškove unovčenja sud je odredio u iznosu od </w:t>
      </w:r>
      <w:r w:rsidR="003C11BD">
        <w:t>169.766,30</w:t>
      </w:r>
      <w:r>
        <w:rPr>
          <w:b/>
        </w:rPr>
        <w:t xml:space="preserve"> </w:t>
      </w:r>
      <w:r>
        <w:t xml:space="preserve">kn, tj. ukupno </w:t>
      </w:r>
      <w:r w:rsidR="003C11BD">
        <w:t xml:space="preserve">199.675,80  </w:t>
      </w:r>
      <w:r>
        <w:t xml:space="preserve">kn. </w:t>
      </w:r>
      <w:r w:rsidR="005B5A2B">
        <w:t xml:space="preserve"> </w:t>
      </w:r>
      <w:r w:rsidR="00877794">
        <w:t xml:space="preserve"> </w:t>
      </w:r>
      <w:r w:rsidR="003C11BD">
        <w:t xml:space="preserve"> </w:t>
      </w:r>
    </w:p>
    <w:p w:rsidRDefault="004A4887" w:rsidP="004A4887" w:rsidR="004A4887">
      <w:pPr>
        <w:jc w:val="both"/>
      </w:pPr>
    </w:p>
    <w:p w:rsidRDefault="000D1C2D" w:rsidP="00B417FB" w:rsidR="003270A0">
      <w:pPr>
        <w:ind w:firstLine="708"/>
        <w:jc w:val="both"/>
      </w:pPr>
      <w:r>
        <w:t>Prema tome</w:t>
      </w:r>
      <w:r w:rsidR="00345A8F">
        <w:t xml:space="preserve">, a </w:t>
      </w:r>
      <w:r w:rsidR="003114AF" w:rsidRPr="00AD6669">
        <w:t xml:space="preserve">temeljem </w:t>
      </w:r>
      <w:r w:rsidR="00790093">
        <w:t>odredaba</w:t>
      </w:r>
      <w:r w:rsidR="00345A8F">
        <w:t xml:space="preserve"> </w:t>
      </w:r>
      <w:r w:rsidR="003114AF" w:rsidRPr="00AD6669">
        <w:t>čl. 1</w:t>
      </w:r>
      <w:r w:rsidR="003D41D8" w:rsidRPr="00AD6669">
        <w:t>14</w:t>
      </w:r>
      <w:r w:rsidR="003114AF" w:rsidRPr="00AD6669">
        <w:t>. i čl. 1</w:t>
      </w:r>
      <w:r w:rsidR="003D41D8" w:rsidRPr="00AD6669">
        <w:t>25</w:t>
      </w:r>
      <w:r w:rsidR="003114AF" w:rsidRPr="00AD6669">
        <w:t xml:space="preserve">. OZ-a </w:t>
      </w:r>
      <w:r w:rsidR="00011196">
        <w:t xml:space="preserve">u vezi sa čl. 247. st. 7. SZ-a, </w:t>
      </w:r>
      <w:r w:rsidR="003114AF" w:rsidRPr="00AD6669">
        <w:t xml:space="preserve">sud je donio rješenje o namirenju kojim je odredio da </w:t>
      </w:r>
      <w:r w:rsidR="004A4887">
        <w:t>je iz</w:t>
      </w:r>
      <w:r w:rsidR="003114AF" w:rsidRPr="00AD6669">
        <w:t xml:space="preserve"> </w:t>
      </w:r>
      <w:r w:rsidR="00345A8F">
        <w:t>kupovnine ostvarene</w:t>
      </w:r>
      <w:r w:rsidR="003114AF" w:rsidRPr="00AD6669">
        <w:t xml:space="preserve"> prodajom</w:t>
      </w:r>
      <w:r w:rsidR="003D41D8" w:rsidRPr="00AD6669">
        <w:t xml:space="preserve"> </w:t>
      </w:r>
      <w:r w:rsidR="009A1954" w:rsidRPr="00AD6669">
        <w:t>nekretnine</w:t>
      </w:r>
      <w:r w:rsidR="003270A0">
        <w:t xml:space="preserve"> </w:t>
      </w:r>
      <w:r w:rsidR="00345A8F">
        <w:t>stečajnog dužnika navedene u točci I. izreke ovog rješenja</w:t>
      </w:r>
      <w:r w:rsidR="003270A0">
        <w:t>,</w:t>
      </w:r>
      <w:r w:rsidR="004A4887">
        <w:t xml:space="preserve"> putem izjave o prijeboju namireno </w:t>
      </w:r>
      <w:r w:rsidR="003270A0" w:rsidRPr="00A247EE">
        <w:t xml:space="preserve">potraživanje razlučnog vjerovnika </w:t>
      </w:r>
      <w:r w:rsidR="004A4887">
        <w:t>TRANS E.A.S.T. d.o.o., Žminj</w:t>
      </w:r>
      <w:r w:rsidR="003270A0">
        <w:t xml:space="preserve">, </w:t>
      </w:r>
      <w:r w:rsidR="003270A0" w:rsidRPr="00A247EE">
        <w:lastRenderedPageBreak/>
        <w:t xml:space="preserve">iznosom od </w:t>
      </w:r>
      <w:r w:rsidR="003C11BD">
        <w:t>398.514,20</w:t>
      </w:r>
      <w:r>
        <w:t xml:space="preserve"> </w:t>
      </w:r>
      <w:r w:rsidR="003270A0">
        <w:t xml:space="preserve">kn, dok je stečajnom dužniku radi namirenja troškova </w:t>
      </w:r>
      <w:r>
        <w:t>utvrđivanja predmeta razlučnog prava i stvarnih troškova njegova unovčenja</w:t>
      </w:r>
      <w:r w:rsidR="003270A0">
        <w:t xml:space="preserve"> određen iznos od </w:t>
      </w:r>
      <w:r w:rsidR="003C11BD">
        <w:t xml:space="preserve">199.675,80  </w:t>
      </w:r>
      <w:r w:rsidR="003270A0">
        <w:t>kn.</w:t>
      </w:r>
      <w:r w:rsidR="003270A0" w:rsidRPr="00A247EE">
        <w:t xml:space="preserve"> </w:t>
      </w:r>
    </w:p>
    <w:p w:rsidRDefault="003270A0" w:rsidP="003270A0" w:rsidR="003270A0">
      <w:pPr>
        <w:jc w:val="both"/>
      </w:pPr>
    </w:p>
    <w:p w:rsidRDefault="00011196" w:rsidP="00B417FB" w:rsidR="009A1954" w:rsidRPr="00AD6669">
      <w:pPr>
        <w:ind w:firstLine="708"/>
        <w:jc w:val="both"/>
      </w:pPr>
      <w:r>
        <w:t>Slijedom navedenog,</w:t>
      </w:r>
      <w:r w:rsidR="00634544">
        <w:t xml:space="preserve"> riješeno</w:t>
      </w:r>
      <w:r w:rsidR="003270A0">
        <w:t xml:space="preserve"> kao </w:t>
      </w:r>
      <w:r w:rsidR="00345A8F">
        <w:t>u izreci</w:t>
      </w:r>
      <w:r w:rsidR="009A1954" w:rsidRPr="00AD6669">
        <w:t xml:space="preserve"> ovog rješenja.  </w:t>
      </w:r>
    </w:p>
    <w:p w:rsidRDefault="009A1954" w:rsidP="009A1954" w:rsidR="00634BED" w:rsidRPr="00AD6669">
      <w:pPr>
        <w:pStyle w:val="Tijeloteksta"/>
        <w:ind w:firstLine="708"/>
        <w:rPr>
          <w:rFonts w:hAnsi="Times New Roman" w:ascii="Times New Roman"/>
          <w:szCs w:val="24"/>
        </w:rPr>
      </w:pPr>
      <w:r w:rsidRPr="00AD6669">
        <w:rPr>
          <w:rFonts w:hAnsi="Times New Roman" w:ascii="Times New Roman"/>
          <w:szCs w:val="24"/>
        </w:rPr>
        <w:t xml:space="preserve"> </w:t>
      </w:r>
      <w:r w:rsidR="00DE23B4" w:rsidRPr="00AD6669">
        <w:rPr>
          <w:rFonts w:hAnsi="Times New Roman" w:ascii="Times New Roman"/>
          <w:szCs w:val="24"/>
        </w:rPr>
        <w:tab/>
      </w:r>
      <w:r w:rsidR="00596B2F" w:rsidRPr="00AD6669">
        <w:rPr>
          <w:rFonts w:hAnsi="Times New Roman" w:ascii="Times New Roman"/>
          <w:szCs w:val="24"/>
        </w:rPr>
        <w:t xml:space="preserve"> </w:t>
      </w:r>
      <w:r w:rsidR="00060A88" w:rsidRPr="00AD6669">
        <w:rPr>
          <w:rFonts w:hAnsi="Times New Roman" w:ascii="Times New Roman"/>
          <w:szCs w:val="24"/>
        </w:rPr>
        <w:tab/>
      </w:r>
    </w:p>
    <w:p w:rsidRDefault="0036612F" w:rsidP="00BE3F5A" w:rsidR="002523CC">
      <w:pPr>
        <w:jc w:val="center"/>
      </w:pPr>
      <w:r w:rsidRPr="00AD6669">
        <w:t xml:space="preserve">U Karlovcu </w:t>
      </w:r>
      <w:r w:rsidR="004A4887">
        <w:t>24. listopada</w:t>
      </w:r>
      <w:r w:rsidR="00345A8F">
        <w:t xml:space="preserve"> 2018</w:t>
      </w:r>
      <w:r w:rsidR="009A1954" w:rsidRPr="00AD6669">
        <w:t>.</w:t>
      </w:r>
      <w:r w:rsidR="00634BED" w:rsidRPr="00AD6669">
        <w:t xml:space="preserve"> </w:t>
      </w:r>
      <w:r w:rsidR="009468B0" w:rsidRPr="00AD6669">
        <w:t xml:space="preserve">         </w:t>
      </w:r>
    </w:p>
    <w:p w:rsidRDefault="009468B0" w:rsidP="00BE3F5A" w:rsidR="00FB6923" w:rsidRPr="00AD6669">
      <w:pPr>
        <w:jc w:val="center"/>
      </w:pPr>
      <w:r w:rsidRPr="00AD6669">
        <w:t xml:space="preserve">                                                                                              </w:t>
      </w:r>
      <w:r w:rsidR="000245B4" w:rsidRPr="00AD6669">
        <w:t xml:space="preserve">        </w:t>
      </w:r>
      <w:r w:rsidR="00D154B5" w:rsidRPr="00AD6669">
        <w:t xml:space="preserve">   </w:t>
      </w:r>
    </w:p>
    <w:p w:rsidRDefault="00D154B5" w:rsidP="00345A8F" w:rsidR="00D154B5" w:rsidRPr="00AD6669">
      <w:pPr>
        <w:tabs>
          <w:tab w:pos="6521" w:val="left"/>
          <w:tab w:pos="9072" w:val="right"/>
        </w:tabs>
        <w:jc w:val="both"/>
      </w:pPr>
      <w:r w:rsidRPr="00AD6669">
        <w:t xml:space="preserve">                                                                           </w:t>
      </w:r>
      <w:r w:rsidR="00114B6E" w:rsidRPr="00AD6669">
        <w:t xml:space="preserve">                    </w:t>
      </w:r>
      <w:r w:rsidR="00345A8F">
        <w:t xml:space="preserve">              </w:t>
      </w:r>
      <w:r w:rsidR="00114B6E" w:rsidRPr="00AD6669">
        <w:t xml:space="preserve">   </w:t>
      </w:r>
      <w:r w:rsidR="00BE3F5A">
        <w:t xml:space="preserve">      </w:t>
      </w:r>
      <w:r w:rsidR="00114B6E" w:rsidRPr="00AD6669">
        <w:t xml:space="preserve">   </w:t>
      </w:r>
      <w:r w:rsidR="00011196">
        <w:t xml:space="preserve">  </w:t>
      </w:r>
      <w:r w:rsidRPr="00AD6669">
        <w:t>Stečajni sudac:</w:t>
      </w:r>
    </w:p>
    <w:p w:rsidRDefault="00D154B5" w:rsidP="00D64CE3" w:rsidR="00D64CE3">
      <w:pPr>
        <w:tabs>
          <w:tab w:pos="6521" w:val="left"/>
          <w:tab w:pos="9072" w:val="right"/>
        </w:tabs>
        <w:jc w:val="right"/>
      </w:pPr>
      <w:r w:rsidRPr="00AD6669">
        <w:t xml:space="preserve">                                                             </w:t>
      </w:r>
      <w:r w:rsidR="00114B6E" w:rsidRPr="00AD6669">
        <w:t xml:space="preserve">                               </w:t>
      </w:r>
      <w:r w:rsidRPr="00AD6669">
        <w:t xml:space="preserve">    Goranka Boljkovac</w:t>
      </w:r>
      <w:r w:rsidR="002523CC">
        <w:t>, v.r.</w:t>
      </w:r>
      <w:r w:rsidR="00ED72E5" w:rsidRPr="00AD6669">
        <w:t xml:space="preserve"> </w:t>
      </w:r>
    </w:p>
    <w:p w:rsidRDefault="00011196" w:rsidP="00D64CE3" w:rsidR="00011196">
      <w:pPr>
        <w:tabs>
          <w:tab w:pos="6521" w:val="left"/>
          <w:tab w:pos="9072" w:val="right"/>
        </w:tabs>
        <w:jc w:val="right"/>
      </w:pPr>
    </w:p>
    <w:p w:rsidRDefault="002523CC" w:rsidP="002523CC" w:rsidR="00011196">
      <w:pPr>
        <w:tabs>
          <w:tab w:pos="6521" w:val="left"/>
          <w:tab w:pos="6890" w:val="left"/>
          <w:tab w:pos="9072" w:val="right"/>
        </w:tabs>
      </w:pPr>
      <w:r>
        <w:tab/>
      </w:r>
      <w:r>
        <w:tab/>
        <w:t>Za točnost otpravka-</w:t>
      </w:r>
    </w:p>
    <w:p w:rsidRDefault="002523CC" w:rsidP="002523CC" w:rsidR="00011196">
      <w:pPr>
        <w:tabs>
          <w:tab w:pos="6521" w:val="left"/>
          <w:tab w:pos="6970" w:val="left"/>
          <w:tab w:pos="9072" w:val="right"/>
        </w:tabs>
      </w:pPr>
      <w:r>
        <w:tab/>
      </w:r>
      <w:r>
        <w:tab/>
        <w:t>ovlašteni službenik:</w:t>
      </w:r>
    </w:p>
    <w:p w:rsidRDefault="002523CC" w:rsidP="002523CC" w:rsidR="00D64CE3">
      <w:pPr>
        <w:tabs>
          <w:tab w:pos="6970" w:val="left"/>
        </w:tabs>
      </w:pPr>
      <w:r>
        <w:tab/>
        <w:t>Renata Klokočki</w:t>
      </w:r>
    </w:p>
    <w:p w:rsidRDefault="004C144B" w:rsidP="004C144B" w:rsidR="00D64CE3">
      <w:pPr>
        <w:tabs>
          <w:tab w:pos="6521" w:val="left"/>
        </w:tabs>
      </w:pPr>
      <w:r>
        <w:tab/>
        <w:t xml:space="preserve">        </w:t>
      </w:r>
    </w:p>
    <w:p w:rsidRDefault="00D64CE3" w:rsidP="004C144B" w:rsidR="00D64CE3" w:rsidRPr="007A5897">
      <w:pPr>
        <w:tabs>
          <w:tab w:pos="6521" w:val="left"/>
          <w:tab w:pos="7059" w:val="left"/>
        </w:tabs>
      </w:pPr>
      <w:r>
        <w:t>Uputa</w:t>
      </w:r>
      <w:r w:rsidRPr="007A5897">
        <w:t xml:space="preserve"> o pravnom lijeku:</w:t>
      </w:r>
      <w:r w:rsidRPr="007A5897">
        <w:tab/>
      </w:r>
      <w:r w:rsidR="004C144B">
        <w:tab/>
      </w:r>
    </w:p>
    <w:p w:rsidRDefault="00BE3F5A" w:rsidP="00BE3F5A" w:rsidR="00D154B5" w:rsidRPr="00AD6669">
      <w:pPr>
        <w:tabs>
          <w:tab w:pos="7059" w:val="left"/>
        </w:tabs>
        <w:jc w:val="both"/>
      </w:pPr>
      <w:r w:rsidRPr="00407624">
        <w:t>Protiv ovog rješenja pravo žalbe imaju stečajni upravitelj i razlučni vjerovnici</w:t>
      </w:r>
      <w:r>
        <w:t>, u</w:t>
      </w:r>
      <w:r w:rsidR="00D64CE3" w:rsidRPr="007A5897">
        <w:t xml:space="preserve"> roku od 8 dana</w:t>
      </w:r>
      <w:r w:rsidR="00634544">
        <w:t xml:space="preserve"> od dana dostave </w:t>
      </w:r>
      <w:r>
        <w:t xml:space="preserve">prijepisa </w:t>
      </w:r>
      <w:r w:rsidR="00634544">
        <w:t>rješenja</w:t>
      </w:r>
      <w:r w:rsidR="00D64CE3" w:rsidRPr="007A5897">
        <w:t>,</w:t>
      </w:r>
      <w:r>
        <w:t xml:space="preserve"> odnosno istekom osmog dana od dana objave na mrežnoj stranici e-Oglasna ploča suda. Žalba se podnosi</w:t>
      </w:r>
      <w:r w:rsidR="00D64CE3" w:rsidRPr="007A5897">
        <w:t xml:space="preserve"> </w:t>
      </w:r>
      <w:r w:rsidRPr="007A5897">
        <w:t>Visokom trg</w:t>
      </w:r>
      <w:r>
        <w:t>ovačkom sudu Republike Hrvatske</w:t>
      </w:r>
      <w:r w:rsidR="00D64CE3" w:rsidRPr="007A5897">
        <w:t>,</w:t>
      </w:r>
      <w:r w:rsidR="00634544" w:rsidRPr="00634544">
        <w:t xml:space="preserve"> </w:t>
      </w:r>
      <w:r w:rsidR="00634544" w:rsidRPr="007A5897">
        <w:t>putem ovog suda</w:t>
      </w:r>
      <w:r w:rsidRPr="00BE3F5A">
        <w:t xml:space="preserve"> </w:t>
      </w:r>
      <w:r w:rsidRPr="007A5897">
        <w:t>u tri primjerka</w:t>
      </w:r>
      <w:r w:rsidR="00634544">
        <w:t>.</w:t>
      </w:r>
      <w:r w:rsidR="00ED72E5" w:rsidRPr="00AD6669">
        <w:t xml:space="preserve">                                                                 </w:t>
      </w:r>
    </w:p>
    <w:p w:rsidRDefault="00831107" w:rsidP="00E87668" w:rsidR="00831107" w:rsidRPr="00AD6669">
      <w:pPr>
        <w:tabs>
          <w:tab w:pos="7083" w:val="left"/>
          <w:tab w:pos="9072" w:val="right"/>
        </w:tabs>
        <w:jc w:val="both"/>
      </w:pPr>
    </w:p>
    <w:sectPr w:rsidSect="002523CC" w:rsidR="00831107" w:rsidRPr="00AD6669">
      <w:headerReference w:type="even" r:id="rId10"/>
      <w:headerReference w:type="default" r:id="rId11"/>
      <w:pgSz w:h="16838" w:w="11906"/>
      <w:pgMar w:gutter="0" w:footer="708" w:header="708" w:left="1417" w:bottom="2410" w:right="1417" w:top="17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6626" w:rsidR="00046626">
      <w:r>
        <w:separator/>
      </w:r>
    </w:p>
  </w:endnote>
  <w:endnote w:id="0" w:type="continuationSeparator">
    <w:p w:rsidRDefault="00046626" w:rsidR="000466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6626" w:rsidR="00046626">
      <w:r>
        <w:separator/>
      </w:r>
    </w:p>
  </w:footnote>
  <w:footnote w:id="0" w:type="continuationSeparator">
    <w:p w:rsidRDefault="00046626" w:rsidR="000466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092F" w:rsidP="00D2559E" w:rsidR="00CF09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092F" w:rsidR="00CF09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092F" w:rsidP="00D2559E" w:rsidR="00CF09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3B5B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F092F" w:rsidR="00CF092F">
    <w:pPr>
      <w:pStyle w:val="Zaglavlje"/>
    </w:pPr>
    <w:r>
      <w:t xml:space="preserve">                                                                                                                                 4 St-</w:t>
    </w:r>
    <w:r w:rsidR="00244AA0">
      <w:t>6216</w:t>
    </w:r>
    <w:r>
      <w:t>/1</w:t>
    </w:r>
    <w:r w:rsidR="00B861BE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8304D"/>
    <w:multiLevelType w:val="hybridMultilevel"/>
    <w:tmpl w:val="9ED4AF1C"/>
    <w:lvl w:tplc="10CE261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7DB1563"/>
    <w:multiLevelType w:val="hybridMultilevel"/>
    <w:tmpl w:val="54BE5042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A444F7"/>
    <w:multiLevelType w:val="hybridMultilevel"/>
    <w:tmpl w:val="4C90B2A0"/>
    <w:lvl w:tplc="041A0013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24AF7436"/>
    <w:multiLevelType w:val="hybridMultilevel"/>
    <w:tmpl w:val="CCB48E0E"/>
    <w:lvl w:tplc="512C677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E2487D74" w:ilvl="1">
      <w:numFmt w:val="none"/>
      <w:lvlText w:val=""/>
      <w:lvlJc w:val="left"/>
      <w:pPr>
        <w:tabs>
          <w:tab w:pos="360" w:val="num"/>
        </w:tabs>
      </w:pPr>
    </w:lvl>
    <w:lvl w:tplc="3642F7F4" w:ilvl="2">
      <w:numFmt w:val="none"/>
      <w:lvlText w:val=""/>
      <w:lvlJc w:val="left"/>
      <w:pPr>
        <w:tabs>
          <w:tab w:pos="360" w:val="num"/>
        </w:tabs>
      </w:pPr>
    </w:lvl>
    <w:lvl w:tplc="D3F4C604" w:ilvl="3">
      <w:numFmt w:val="none"/>
      <w:lvlText w:val=""/>
      <w:lvlJc w:val="left"/>
      <w:pPr>
        <w:tabs>
          <w:tab w:pos="360" w:val="num"/>
        </w:tabs>
      </w:pPr>
    </w:lvl>
    <w:lvl w:tplc="1BD041A6" w:ilvl="4">
      <w:numFmt w:val="none"/>
      <w:lvlText w:val=""/>
      <w:lvlJc w:val="left"/>
      <w:pPr>
        <w:tabs>
          <w:tab w:pos="360" w:val="num"/>
        </w:tabs>
      </w:pPr>
    </w:lvl>
    <w:lvl w:tplc="D7A2E370" w:ilvl="5">
      <w:numFmt w:val="none"/>
      <w:lvlText w:val=""/>
      <w:lvlJc w:val="left"/>
      <w:pPr>
        <w:tabs>
          <w:tab w:pos="360" w:val="num"/>
        </w:tabs>
      </w:pPr>
    </w:lvl>
    <w:lvl w:tplc="F07C7100" w:ilvl="6">
      <w:numFmt w:val="none"/>
      <w:lvlText w:val=""/>
      <w:lvlJc w:val="left"/>
      <w:pPr>
        <w:tabs>
          <w:tab w:pos="360" w:val="num"/>
        </w:tabs>
      </w:pPr>
    </w:lvl>
    <w:lvl w:tplc="8C68D3F8" w:ilvl="7">
      <w:numFmt w:val="none"/>
      <w:lvlText w:val=""/>
      <w:lvlJc w:val="left"/>
      <w:pPr>
        <w:tabs>
          <w:tab w:pos="360" w:val="num"/>
        </w:tabs>
      </w:pPr>
    </w:lvl>
    <w:lvl w:tplc="6F4C2E42" w:ilvl="8">
      <w:numFmt w:val="none"/>
      <w:lvlText w:val=""/>
      <w:lvlJc w:val="left"/>
      <w:pPr>
        <w:tabs>
          <w:tab w:pos="360" w:val="num"/>
        </w:tabs>
      </w:pPr>
    </w:lvl>
  </w:abstractNum>
  <w:abstractNum w:abstractNumId="5">
    <w:nsid w:val="43141E3C"/>
    <w:multiLevelType w:val="multilevel"/>
    <w:tmpl w:val="33720B00"/>
    <w:lvl w:ilvl="0">
      <w:start w:val="1"/>
      <w:numFmt w:val="decimal"/>
      <w:lvlText w:val="%1."/>
      <w:lvlJc w:val="left"/>
      <w:pPr>
        <w:tabs>
          <w:tab w:pos="1668" w:val="num"/>
        </w:tabs>
        <w:ind w:hanging="960" w:left="166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39C1868"/>
    <w:multiLevelType w:val="hybridMultilevel"/>
    <w:tmpl w:val="FDFA2A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B5785D"/>
    <w:multiLevelType w:val="hybridMultilevel"/>
    <w:tmpl w:val="73E0F7B0"/>
    <w:lvl w:tplc="C9E26D0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FCF3130"/>
    <w:multiLevelType w:val="hybridMultilevel"/>
    <w:tmpl w:val="DC900A98"/>
    <w:lvl w:tplc="CF2EBC7E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769A3F2F"/>
    <w:multiLevelType w:val="hybridMultilevel"/>
    <w:tmpl w:val="718EB664"/>
    <w:lvl w:tplc="CFB26BAE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7"/>
  </w:num>
  <w:num w:numId="5">
    <w:abstractNumId w:val="3"/>
  </w:num>
  <w:num w:numId="6">
    <w:abstractNumId w:val="6"/>
  </w:num>
  <w:num w:numId="7">
    <w:abstractNumId w:val="11"/>
  </w:num>
  <w:num w:numId="8">
    <w:abstractNumId w:val="5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0"/>
  </w:num>
  <w:num w:numId="12">
    <w:abstractNumId w:val="1"/>
  </w:num>
  <w:num w:numId="1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77F7"/>
    <w:rsid w:val="00011196"/>
    <w:rsid w:val="00012F1D"/>
    <w:rsid w:val="00022404"/>
    <w:rsid w:val="00023D6D"/>
    <w:rsid w:val="000245B4"/>
    <w:rsid w:val="00046626"/>
    <w:rsid w:val="000514FE"/>
    <w:rsid w:val="00056A75"/>
    <w:rsid w:val="00060A88"/>
    <w:rsid w:val="00074A3D"/>
    <w:rsid w:val="00096A6C"/>
    <w:rsid w:val="000A0B40"/>
    <w:rsid w:val="000B0FB2"/>
    <w:rsid w:val="000B4D7B"/>
    <w:rsid w:val="000D1C2D"/>
    <w:rsid w:val="00104B7B"/>
    <w:rsid w:val="00113ED5"/>
    <w:rsid w:val="00114B6E"/>
    <w:rsid w:val="00122F67"/>
    <w:rsid w:val="00153D87"/>
    <w:rsid w:val="00155297"/>
    <w:rsid w:val="001655CA"/>
    <w:rsid w:val="001773E0"/>
    <w:rsid w:val="001913D7"/>
    <w:rsid w:val="001A12AF"/>
    <w:rsid w:val="001B6CAB"/>
    <w:rsid w:val="001D6D4E"/>
    <w:rsid w:val="001F52FA"/>
    <w:rsid w:val="00234C38"/>
    <w:rsid w:val="00236349"/>
    <w:rsid w:val="00244AA0"/>
    <w:rsid w:val="00251412"/>
    <w:rsid w:val="002523CC"/>
    <w:rsid w:val="00262F32"/>
    <w:rsid w:val="0027237A"/>
    <w:rsid w:val="002838CF"/>
    <w:rsid w:val="00287A3A"/>
    <w:rsid w:val="002A5E48"/>
    <w:rsid w:val="002B3952"/>
    <w:rsid w:val="002F408F"/>
    <w:rsid w:val="002F7211"/>
    <w:rsid w:val="003114AF"/>
    <w:rsid w:val="003270A0"/>
    <w:rsid w:val="00345A8F"/>
    <w:rsid w:val="003565B3"/>
    <w:rsid w:val="0036612F"/>
    <w:rsid w:val="00370527"/>
    <w:rsid w:val="00374A53"/>
    <w:rsid w:val="00374FB5"/>
    <w:rsid w:val="003B1F76"/>
    <w:rsid w:val="003C11BD"/>
    <w:rsid w:val="003D0B7D"/>
    <w:rsid w:val="003D41D8"/>
    <w:rsid w:val="004333B9"/>
    <w:rsid w:val="00441658"/>
    <w:rsid w:val="00487412"/>
    <w:rsid w:val="00494F32"/>
    <w:rsid w:val="00495D04"/>
    <w:rsid w:val="004A23DB"/>
    <w:rsid w:val="004A44BE"/>
    <w:rsid w:val="004A4887"/>
    <w:rsid w:val="004C144B"/>
    <w:rsid w:val="004E368C"/>
    <w:rsid w:val="004F70E5"/>
    <w:rsid w:val="005320FE"/>
    <w:rsid w:val="005528A0"/>
    <w:rsid w:val="00562398"/>
    <w:rsid w:val="005640A5"/>
    <w:rsid w:val="005813FE"/>
    <w:rsid w:val="00596B2F"/>
    <w:rsid w:val="005A040D"/>
    <w:rsid w:val="005B5655"/>
    <w:rsid w:val="005B5A2B"/>
    <w:rsid w:val="005E20FF"/>
    <w:rsid w:val="005E215D"/>
    <w:rsid w:val="005E3015"/>
    <w:rsid w:val="00621940"/>
    <w:rsid w:val="00624AD3"/>
    <w:rsid w:val="00634544"/>
    <w:rsid w:val="006348D0"/>
    <w:rsid w:val="00634BED"/>
    <w:rsid w:val="00666AA2"/>
    <w:rsid w:val="00694E8B"/>
    <w:rsid w:val="006A4067"/>
    <w:rsid w:val="006A7683"/>
    <w:rsid w:val="006C527A"/>
    <w:rsid w:val="006D11C6"/>
    <w:rsid w:val="006E19E2"/>
    <w:rsid w:val="006F7005"/>
    <w:rsid w:val="00716124"/>
    <w:rsid w:val="0075739F"/>
    <w:rsid w:val="00783E03"/>
    <w:rsid w:val="00790093"/>
    <w:rsid w:val="007A4BD1"/>
    <w:rsid w:val="007B6458"/>
    <w:rsid w:val="007E383B"/>
    <w:rsid w:val="007E5BCD"/>
    <w:rsid w:val="00831107"/>
    <w:rsid w:val="008346D5"/>
    <w:rsid w:val="00842398"/>
    <w:rsid w:val="00843E79"/>
    <w:rsid w:val="008751C8"/>
    <w:rsid w:val="00877794"/>
    <w:rsid w:val="00881049"/>
    <w:rsid w:val="0088799E"/>
    <w:rsid w:val="009064AF"/>
    <w:rsid w:val="009468B0"/>
    <w:rsid w:val="00973C9E"/>
    <w:rsid w:val="009A1954"/>
    <w:rsid w:val="009D4213"/>
    <w:rsid w:val="009F0937"/>
    <w:rsid w:val="00A01FB4"/>
    <w:rsid w:val="00A146B1"/>
    <w:rsid w:val="00A1521D"/>
    <w:rsid w:val="00A24BC2"/>
    <w:rsid w:val="00A330A9"/>
    <w:rsid w:val="00A4312C"/>
    <w:rsid w:val="00A45370"/>
    <w:rsid w:val="00A618B3"/>
    <w:rsid w:val="00A9091A"/>
    <w:rsid w:val="00A94698"/>
    <w:rsid w:val="00A9756D"/>
    <w:rsid w:val="00AA4948"/>
    <w:rsid w:val="00AC0E49"/>
    <w:rsid w:val="00AC6191"/>
    <w:rsid w:val="00AD6669"/>
    <w:rsid w:val="00B005FB"/>
    <w:rsid w:val="00B33D30"/>
    <w:rsid w:val="00B417FB"/>
    <w:rsid w:val="00B50EEB"/>
    <w:rsid w:val="00B638CF"/>
    <w:rsid w:val="00B722FE"/>
    <w:rsid w:val="00B81753"/>
    <w:rsid w:val="00B861BE"/>
    <w:rsid w:val="00BD2065"/>
    <w:rsid w:val="00BD3394"/>
    <w:rsid w:val="00BD4467"/>
    <w:rsid w:val="00BE3F5A"/>
    <w:rsid w:val="00C07070"/>
    <w:rsid w:val="00C0730F"/>
    <w:rsid w:val="00C10B03"/>
    <w:rsid w:val="00C120CE"/>
    <w:rsid w:val="00C45139"/>
    <w:rsid w:val="00C60A3B"/>
    <w:rsid w:val="00C65FCF"/>
    <w:rsid w:val="00C951B7"/>
    <w:rsid w:val="00CA1F5B"/>
    <w:rsid w:val="00CB0247"/>
    <w:rsid w:val="00CD649C"/>
    <w:rsid w:val="00CE28AC"/>
    <w:rsid w:val="00CE5C13"/>
    <w:rsid w:val="00CF092F"/>
    <w:rsid w:val="00CF71E7"/>
    <w:rsid w:val="00D154B5"/>
    <w:rsid w:val="00D2559E"/>
    <w:rsid w:val="00D32CF5"/>
    <w:rsid w:val="00D408EA"/>
    <w:rsid w:val="00D42104"/>
    <w:rsid w:val="00D62DE4"/>
    <w:rsid w:val="00D64CE3"/>
    <w:rsid w:val="00D70AA5"/>
    <w:rsid w:val="00DA65AE"/>
    <w:rsid w:val="00DE23B4"/>
    <w:rsid w:val="00DF518F"/>
    <w:rsid w:val="00E00DB4"/>
    <w:rsid w:val="00E1125E"/>
    <w:rsid w:val="00E32CE4"/>
    <w:rsid w:val="00E406A8"/>
    <w:rsid w:val="00E637C3"/>
    <w:rsid w:val="00E87668"/>
    <w:rsid w:val="00E93B5B"/>
    <w:rsid w:val="00EB2C04"/>
    <w:rsid w:val="00ED72E5"/>
    <w:rsid w:val="00EF6F10"/>
    <w:rsid w:val="00F32832"/>
    <w:rsid w:val="00F97D8F"/>
    <w:rsid w:val="00FB4ED4"/>
    <w:rsid w:val="00FB6923"/>
    <w:rsid w:val="00FC39CD"/>
    <w:rsid w:val="00FE1FF4"/>
    <w:rsid w:val="00FF7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2DE4"/>
    <w:pPr>
      <w:jc w:val="both"/>
    </w:pPr>
    <w:rPr>
      <w:rFonts w:hAnsi="Verdana" w:ascii="Verdana"/>
      <w:szCs w:val="20"/>
    </w:rPr>
  </w:style>
  <w:style w:styleId="Zaglavlje" w:type="paragraph">
    <w:name w:val="header"/>
    <w:basedOn w:val="Normal"/>
    <w:rsid w:val="00B638C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638CF"/>
  </w:style>
  <w:style w:styleId="Podnoje" w:type="paragraph">
    <w:name w:val="footer"/>
    <w:basedOn w:val="Normal"/>
    <w:rsid w:val="00B638C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14B6E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236349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E93B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3B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3B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3B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3B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2DE4"/>
    <w:pPr>
      <w:jc w:val="both"/>
    </w:pPr>
    <w:rPr>
      <w:rFonts w:ascii="Verdana" w:hAnsi="Verdana"/>
      <w:szCs w:val="20"/>
    </w:rPr>
  </w:style>
  <w:style w:styleId="Zaglavlje" w:type="paragraph">
    <w:name w:val="header"/>
    <w:basedOn w:val="Normal"/>
    <w:rsid w:val="00B638C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638CF"/>
  </w:style>
  <w:style w:styleId="Podnoje" w:type="paragraph">
    <w:name w:val="footer"/>
    <w:basedOn w:val="Normal"/>
    <w:rsid w:val="00B638C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14B6E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236349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E93B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3B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3B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3B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3B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0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878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6216</izvorni_sadrzaj>
    <derivirana_varijabla naziv="DomainObject.Predmet.Broj_1">6216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St-6216/2016</izvorni_sadrzaj>
    <derivirana_varijabla naziv="DomainObject.Predmet.OznakaBroj_1">St-6216/2016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BRALO GRADNJA d.o.o. za građenje i usluge u stečaju zastupanog po punomoćniku Ivana Luetić Mihoci</izvorni_sadrzaj>
    <derivirana_varijabla naziv="DomainObject.Predmet.ProtustrankaFormated_1">  BRALO GRADNJA d.o.o. za građenje i usluge u stečaju zastupanog po punomoćniku Ivana Luetić Mihoci</derivirana_varijabla>
  </DomainObject.Predmet.ProtustrankaFormated>
  <DomainObject.Predmet.ProtustrankaFormatedOIB>
    <izvorni_sadrzaj>  BRALO GRADNJA d.o.o. za građenje i usluge u stečaju, OIB 82771025500 zastupanog po punomoćniku Ivana Luetić Mihoci</izvorni_sadrzaj>
    <derivirana_varijabla naziv="DomainObject.Predmet.ProtustrankaFormatedOIB_1">  BRALO GRADNJA d.o.o. za građenje i usluge u stečaju, OIB 82771025500 zastupanog po punomoćniku Ivana Luetić Mihoci</derivirana_varijabla>
  </DomainObject.Predmet.ProtustrankaFormatedOIB>
  <DomainObject.Predmet.ProtustrankaFormatedWithAdress>
    <izvorni_sadrzaj> BRALO GRADNJA d.o.o. za građenje i usluge u stečaju, Nazorova 64, 10000 Zagreb zastupanog po punomoćniku Ivana Luetić Mihoci</izvorni_sadrzaj>
    <derivirana_varijabla naziv="DomainObject.Predmet.ProtustrankaFormatedWithAdress_1"> BRALO GRADNJA d.o.o. za građenje i usluge u stečaju, Nazorova 64, 10000 Zagreb zastupanog po punomoćniku Ivana Luetić Mihoci</derivirana_varijabla>
  </DomainObject.Predmet.ProtustrankaFormatedWithAdress>
  <DomainObject.Predmet.ProtustrankaFormatedWithAdressOIB>
    <izvorni_sadrzaj> BRALO GRADNJA d.o.o. za građenje i usluge u stečaju, OIB 82771025500, Nazorova 64, 10000 Zagreb zastupanog po punomoćniku Ivana Luetić Mihoci</izvorni_sadrzaj>
    <derivirana_varijabla naziv="DomainObject.Predmet.ProtustrankaFormatedWithAdressOIB_1"> BRALO GRADNJA d.o.o. za građenje i usluge u stečaju, OIB 82771025500, Nazorova 64, 10000 Zagreb zastupanog po punomoćniku Ivana Luetić Mihoci</derivirana_varijabla>
  </DomainObject.Predmet.ProtustrankaFormatedWithAdressOIB>
  <DomainObject.Predmet.ProtustrankaWithAdress>
    <izvorni_sadrzaj>BRALO GRADNJA d.o.o. za građenje i usluge u stečaju Nazorova 64, 10000 Zagreb</izvorni_sadrzaj>
    <derivirana_varijabla naziv="DomainObject.Predmet.ProtustrankaWithAdress_1">BRALO GRADNJA d.o.o. za građenje i usluge u stečaju Nazorova 64, 10000 Zagreb</derivirana_varijabla>
  </DomainObject.Predmet.ProtustrankaWithAdress>
  <DomainObject.Predmet.ProtustrankaWithAdressOIB>
    <izvorni_sadrzaj>BRALO GRADNJA d.o.o. za građenje i usluge u stečaju, OIB 82771025500, Nazorova 64, 10000 Zagreb</izvorni_sadrzaj>
    <derivirana_varijabla naziv="DomainObject.Predmet.ProtustrankaWithAdressOIB_1">BRALO GRADNJA d.o.o. za građenje i usluge u stečaju, OIB 82771025500, Nazorova 64, 10000 Zagreb</derivirana_varijabla>
  </DomainObject.Predmet.ProtustrankaWithAdressOIB>
  <DomainObject.Predmet.ProtustrankaNazivFormated>
    <izvorni_sadrzaj>BRALO GRADNJA d.o.o. za građenje i usluge u stečaju</izvorni_sadrzaj>
    <derivirana_varijabla naziv="DomainObject.Predmet.ProtustrankaNazivFormated_1">BRALO GRADNJA d.o.o. za građenje i usluge u stečaju</derivirana_varijabla>
  </DomainObject.Predmet.ProtustrankaNazivFormated>
  <DomainObject.Predmet.ProtustrankaNazivFormatedOIB>
    <izvorni_sadrzaj>BRALO GRADNJA d.o.o. za građenje i usluge u stečaju, OIB 82771025500</izvorni_sadrzaj>
    <derivirana_varijabla naziv="DomainObject.Predmet.ProtustrankaNazivFormatedOIB_1">BRALO GRADNJA d.o.o. za građenje i usluge u stečaju, OIB 82771025500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 za poslovne usluge</izvorni_sadrzaj>
    <derivirana_varijabla naziv="DomainObject.Predmet.StrankaFormated_1">  FINA Regionalni centar Zagreb; B2  KAPITAL d.o.o. za poslovne usluge</derivirana_varijabla>
  </DomainObject.Predmet.StrankaFormated>
  <DomainObject.Predmet.StrankaFormatedOIB>
    <izvorni_sadrzaj>  FINA Regionalni centar Zagreb, OIB 85821130368; B2  KAPITAL d.o.o. za poslovne usluge, OIB 57509775367</izvorni_sadrzaj>
    <derivirana_varijabla naziv="DomainObject.Predmet.StrankaFormatedOIB_1">  FINA Regionalni centar Zagreb, OIB 85821130368; B2  KAPITAL d.o.o. za poslovne usluge, OIB 57509775367</derivirana_varijabla>
  </DomainObject.Predmet.StrankaFormatedOIB>
  <DomainObject.Predmet.StrankaFormatedWithAdress>
    <izvorni_sadrzaj> FINA Regionalni centar Zagreb, Trg svibanjskih žrtava 1995. 1, 10000 Zagreb; B2  KAPITAL d.o.o. za poslovne usluge, Radnička cesta 41, 10000 Zagreb</izvorni_sadrzaj>
    <derivirana_varijabla naziv="DomainObject.Predmet.StrankaFormatedWithAdress_1"> FINA Regionalni centar Zagreb, Trg svibanjskih žrtava 1995. 1, 10000 Zagreb; B2  KAPITAL d.o.o. za poslovne usluge, Radnička cesta 41, 10000 Zagreb</derivirana_varijabla>
  </DomainObject.Predmet.StrankaFormatedWithAdress>
  <DomainObject.Predmet.StrankaFormatedWithAdressOIB>
    <izvorni_sadrzaj> FINA Regionalni centar Zagreb, OIB 85821130368, Trg svibanjskih žrtava 1995. 1, 10000 Zagreb; B2  KAPITAL d.o.o. za poslovne usluge, OIB 57509775367, Radnička cesta 41, 10000 Zagreb</izvorni_sadrzaj>
    <derivirana_varijabla naziv="DomainObject.Predmet.StrankaFormatedWithAdressOIB_1"> FINA Regionalni centar Zagreb, OIB 85821130368, Trg svibanjskih žrtava 1995. 1, 10000 Zagreb; B2  KAPITAL d.o.o. za poslovne usluge, OIB 57509775367, Radnička cesta 41, 10000 Zagreb</derivirana_varijabla>
  </DomainObject.Predmet.StrankaFormatedWithAdressOIB>
  <DomainObject.Predmet.StrankaWithAdress>
    <izvorni_sadrzaj>FINA Regionalni centar Zagreb Trg svibanjskih žrtava 1995. 1,10000 Zagreb,B2  KAPITAL d.o.o. za poslovne usluge Radnička cesta 41,10000 Zagreb</izvorni_sadrzaj>
    <derivirana_varijabla naziv="DomainObject.Predmet.StrankaWithAdress_1">FINA Regionalni centar Zagreb Trg svibanjskih žrtava 1995. 1,10000 Zagreb,B2  KAPITAL d.o.o. za poslovne usluge Radnička cesta 41,10000 Zagreb</derivirana_varijabla>
  </DomainObject.Predmet.StrankaWithAdress>
  <DomainObject.Predmet.StrankaWithAdressOIB>
    <izvorni_sadrzaj>FINA Regionalni centar Zagreb, OIB 85821130368, Trg svibanjskih žrtava 1995. 1,10000 Zagreb,B2  KAPITAL d.o.o. za poslovne usluge, OIB 57509775367, Radnička cesta 41,10000 Zagreb</izvorni_sadrzaj>
    <derivirana_varijabla naziv="DomainObject.Predmet.StrankaWithAdressOIB_1">FINA Regionalni centar Zagreb, OIB 85821130368, Trg svibanjskih žrtava 1995. 1,10000 Zagreb,B2  KAPITAL d.o.o. za poslovne usluge, OIB 57509775367, Radnička cesta 41,10000 Zagreb</derivirana_varijabla>
  </DomainObject.Predmet.StrankaWithAdressOIB>
  <DomainObject.Predmet.StrankaNazivFormated>
    <izvorni_sadrzaj>FINA Regionalni centar Zagreb,B2  KAPITAL d.o.o. za poslovne usluge</izvorni_sadrzaj>
    <derivirana_varijabla naziv="DomainObject.Predmet.StrankaNazivFormated_1">FINA Regionalni centar Zagreb,B2  KAPITAL d.o.o. za poslovne usluge</derivirana_varijabla>
  </DomainObject.Predmet.StrankaNazivFormated>
  <DomainObject.Predmet.StrankaNazivFormatedOIB>
    <izvorni_sadrzaj>FINA Regionalni centar Zagreb, OIB 85821130368,B2  KAPITAL d.o.o. za poslovne usluge, OIB 57509775367</izvorni_sadrzaj>
    <derivirana_varijabla naziv="DomainObject.Predmet.StrankaNazivFormatedOIB_1">FINA Regionalni centar Zagreb, OIB 85821130368,B2  KAPITAL d.o.o. za poslovne usluge, OIB 57509775367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B2  KAPITAL d.o.o. za poslovne usluge</item>
    </izvorni_sadrzaj>
    <derivirana_varijabla naziv="DomainObject.Predmet.StrankaListFormated_1">
      <item>FINA Regionalni centar Zagreb</item>
      <item>B2  KAPITAL d.o.o. za poslovne usluge</item>
    </derivirana_varijabla>
  </DomainObject.Predmet.StrankaListFormated>
  <DomainObject.Predmet.StrankaListFormatedOIB>
    <izvorni_sadrzaj>
      <item>FINA Regionalni centar Zagreb, OIB 85821130368</item>
      <item>B2  KAPITAL d.o.o. za poslovne usluge, OIB 57509775367</item>
    </izvorni_sadrzaj>
    <derivirana_varijabla naziv="DomainObject.Predmet.StrankaListFormatedOIB_1">
      <item>FINA Regionalni centar Zagreb, OIB 85821130368</item>
      <item>B2  KAPITAL d.o.o. za poslovne usluge, OIB 57509775367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 za poslovne usluge, Radnička cesta 41, 10000 Zagreb</item>
    </izvorni_sadrzaj>
    <derivirana_varijabla naziv="DomainObject.Predmet.StrankaListFormatedWithAdress_1">
      <item>FINA Regionalni centar Zagreb, Trg svibanjskih žrtava 1995. 1, 10000 Zagreb</item>
      <item>B2  KAPITAL d.o.o. za poslovne usluge, Radnička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 za poslovne usluge, OIB 57509775367, Radnička cesta 41, 10000 Zagreb</item>
    </izvorni_sadrzaj>
    <derivirana_varijabla naziv="DomainObject.Predmet.StrankaListFormatedWithAdressOIB_1">
      <item>FINA Regionalni centar Zagreb, OIB 85821130368, Trg svibanjskih žrtava 1995. 1, 10000 Zagreb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 Regionalni centar Zagreb</item>
      <item>B2  KAPITAL d.o.o. za poslovne usluge</item>
    </izvorni_sadrzaj>
    <derivirana_varijabla naziv="DomainObject.Predmet.StrankaListNazivFormated_1">
      <item>FINA Regionalni centar Zagreb</item>
      <item>B2  KAPITAL d.o.o. za poslovne usluge</item>
    </derivirana_varijabla>
  </DomainObject.Predmet.StrankaListNazivFormated>
  <DomainObject.Predmet.StrankaListNazivFormatedOIB>
    <izvorni_sadrzaj>
      <item>FINA Regionalni centar Zagreb, OIB 85821130368</item>
      <item>B2  KAPITAL d.o.o. za poslovne usluge, OIB 57509775367</item>
    </izvorni_sadrzaj>
    <derivirana_varijabla naziv="DomainObject.Predmet.StrankaListNazivFormatedOIB_1">
      <item>FINA Regionalni centar Zagreb, OIB 85821130368</item>
      <item>B2  KAPITAL d.o.o. za poslovne usluge, OIB 57509775367</item>
    </derivirana_varijabla>
  </DomainObject.Predmet.StrankaListNazivFormatedOIB>
  <DomainObject.Predmet.ProtuStrankaListFormated>
    <izvorni_sadrzaj>
      <item>BRALO GRADNJA d.o.o. za građenje i usluge u stečaju zastupanog po punomoćniku Ivana Luetić Mihoci</item>
    </izvorni_sadrzaj>
    <derivirana_varijabla naziv="DomainObject.Predmet.ProtuStrankaListFormated_1">
      <item>BRALO GRADNJA d.o.o. za građenje i usluge u stečaju zastupanog po punomoćniku Ivana Luetić Mihoci</item>
    </derivirana_varijabla>
  </DomainObject.Predmet.ProtuStrankaListFormated>
  <DomainObject.Predmet.ProtuStrankaListFormatedOIB>
    <izvorni_sadrzaj>
      <item>BRALO GRADNJA d.o.o. za građenje i usluge u stečaju, OIB 82771025500 zastupanog po punomoćniku Ivana Luetić Mihoci</item>
    </izvorni_sadrzaj>
    <derivirana_varijabla naziv="DomainObject.Predmet.ProtuStrankaListFormatedOIB_1">
      <item>BRALO GRADNJA d.o.o. za građenje i usluge u stečaju, OIB 82771025500 zastupanog po punomoćniku Ivana Luetić Mihoci</item>
    </derivirana_varijabla>
  </DomainObject.Predmet.ProtuStrankaListFormatedOIB>
  <DomainObject.Predmet.ProtuStrankaListFormatedWithAdress>
    <izvorni_sadrzaj>
      <item>BRALO GRADNJA d.o.o. za građenje i usluge u stečaju, Nazorova 64, 10000 Zagreb zastupanog po punomoćniku Ivana Luetić Mihoci</item>
    </izvorni_sadrzaj>
    <derivirana_varijabla naziv="DomainObject.Predmet.ProtuStrankaListFormatedWithAdress_1">
      <item>BRALO GRADNJA d.o.o. za građenje i usluge u stečaju, Nazorova 64, 10000 Zagreb zastupanog po punomoćniku Ivana Luetić Mihoci</item>
    </derivirana_varijabla>
  </DomainObject.Predmet.ProtuStrankaListFormatedWithAdress>
  <DomainObject.Predmet.ProtuStrankaListFormatedWithAdressOIB>
    <izvorni_sadrzaj>
      <item>BRALO GRADNJA d.o.o. za građenje i usluge u stečaju, OIB 82771025500, Nazorova 64, 10000 Zagreb zastupanog po punomoćniku Ivana Luetić Mihoci</item>
    </izvorni_sadrzaj>
    <derivirana_varijabla naziv="DomainObject.Predmet.ProtuStrankaListFormatedWithAdressOIB_1">
      <item>BRALO GRADNJA d.o.o. za građenje i usluge u stečaju, OIB 82771025500, Nazorova 64, 10000 Zagreb zastupanog po punomoćniku Ivana Luetić Mihoci</item>
    </derivirana_varijabla>
  </DomainObject.Predmet.ProtuStrankaListFormatedWithAdressOIB>
  <DomainObject.Predmet.ProtuStrankaListNazivFormated>
    <izvorni_sadrzaj>
      <item>BRALO GRADNJA d.o.o. za građenje i usluge u stečaju</item>
    </izvorni_sadrzaj>
    <derivirana_varijabla naziv="DomainObject.Predmet.ProtuStrankaListNazivFormated_1">
      <item>BRALO GRADNJA d.o.o. za građenje i usluge u stečaju</item>
    </derivirana_varijabla>
  </DomainObject.Predmet.ProtuStrankaListNazivFormated>
  <DomainObject.Predmet.ProtuStrankaListNazivFormatedOIB>
    <izvorni_sadrzaj>
      <item>BRALO GRADNJA d.o.o. za građenje i usluge u stečaju, OIB 82771025500</item>
    </izvorni_sadrzaj>
    <derivirana_varijabla naziv="DomainObject.Predmet.ProtuStrankaListNazivFormatedOIB_1">
      <item>BRALO GRADNJA d.o.o. za građenje i usluge u stečaju, OIB 82771025500</item>
    </derivirana_varijabla>
  </DomainObject.Predmet.ProtuStrankaListNazivFormatedOIB>
  <DomainObject.Predmet.OstaliListFormated>
    <izvorni_sadrzaj>
      <item>Friedrich Želimir Bralo</item>
      <item>Ivana Luetić Mihoci punomoćnica sudionika u postupku BRALO GRADNJA d.o.o. za građenje i usluge u stečaju</item>
      <item>Odvjetničko društvo Mačešić &amp; Partneri</item>
      <item>TRANS E. A. S. T. društvo s ograničenom odgovornošću za prijevoz</item>
      <item>Jelena Božović</item>
    </izvorni_sadrzaj>
    <derivirana_varijabla naziv="DomainObject.Predmet.OstaliListFormated_1">
      <item>Friedrich Želimir Bralo</item>
      <item>Ivana Luetić Mihoci punomoćnica sudionika u postupku BRALO GRADNJA d.o.o. za građenje i usluge u stečaju</item>
      <item>Odvjetničko društvo Mačešić &amp; Partneri</item>
      <item>TRANS E. A. S. T. društvo s ograničenom odgovornošću za prijevoz</item>
      <item>Jelena Božović</item>
    </derivirana_varijabla>
  </DomainObject.Predmet.OstaliListFormated>
  <DomainObject.Predmet.OstaliListFormatedOIB>
    <izvorni_sadrzaj>
      <item>Friedrich Želimir Bralo, OIB 07273030038</item>
      <item>Ivana Luetić Mihoci, OIB 84149388706 punomoćnica sudionika u postupku BRALO GRADNJA d.o.o. za građenje i usluge u stečaju</item>
      <item>Odvjetničko društvo Mačešić &amp; Partneri</item>
      <item>TRANS E. A. S. T. društvo s ograničenom odgovornošću za prijevoz, OIB 18801886088</item>
      <item>Jelena Božović</item>
    </izvorni_sadrzaj>
    <derivirana_varijabla naziv="DomainObject.Predmet.OstaliListFormatedOIB_1">
      <item>Friedrich Želimir Bralo, OIB 07273030038</item>
      <item>Ivana Luetić Mihoci, OIB 84149388706 punomoćnica sudionika u postupku BRALO GRADNJA d.o.o. za građenje i usluge u stečaju</item>
      <item>Odvjetničko društvo Mačešić &amp; Partneri</item>
      <item>TRANS E. A. S. T. društvo s ograničenom odgovornošću za prijevoz, OIB 18801886088</item>
      <item>Jelena Božović</item>
    </derivirana_varijabla>
  </DomainObject.Predmet.OstaliListFormatedOIB>
  <DomainObject.Predmet.OstaliListFormatedWithAdress>
    <izvorni_sadrzaj>
      <item>Friedrich Želimir Bralo, Ulica Monte Lesso 17 B, 52100 Pula</item>
      <item>Ivana Luetić Mihoci, Đorđićeva Ulica 20, 10000 Zagreb punomoćnica sudionika u postupku BRALO GRADNJA d.o.o. za građenje i usluge u stečaju</item>
      <item>Odvjetničko društvo Mačešić &amp; Partneri, Pod Kaštelom 4, 51000 Rijeka</item>
      <item>TRANS E. A. S. T. društvo s ograničenom odgovornošću za prijevoz, Industrijska ulica 5, 52341 Žminj</item>
      <item>Jelena Božović, Matije Gupca 12, 51000 Rijeka</item>
    </izvorni_sadrzaj>
    <derivirana_varijabla naziv="DomainObject.Predmet.OstaliListFormatedWithAdress_1">
      <item>Friedrich Želimir Bralo, Ulica Monte Lesso 17 B, 52100 Pula</item>
      <item>Ivana Luetić Mihoci, Đorđićeva Ulica 20, 10000 Zagreb punomoćnica sudionika u postupku BRALO GRADNJA d.o.o. za građenje i usluge u stečaju</item>
      <item>Odvjetničko društvo Mačešić &amp; Partneri, Pod Kaštelom 4, 51000 Rijeka</item>
      <item>TRANS E. A. S. T. društvo s ograničenom odgovornošću za prijevoz, Industrijska ulica 5, 52341 Žminj</item>
      <item>Jelena Božović, Matije Gupca 12, 51000 Rijeka</item>
    </derivirana_varijabla>
  </DomainObject.Predmet.OstaliListFormatedWithAdress>
  <DomainObject.Predmet.OstaliListFormatedWithAdressOIB>
    <izvorni_sadrzaj>
      <item>Friedrich Želimir Bralo, OIB 07273030038, Ulica Monte Lesso 17 B, 52100 Pula</item>
      <item>Ivana Luetić Mihoci, OIB 84149388706, Đorđićeva Ulica 20, 10000 Zagreb punomoćnica sudionika u postupku BRALO GRADNJA d.o.o. za građenje i usluge u stečaju</item>
      <item>Odvjetničko društvo Mačešić &amp; Partneri, Pod Kaštelom 4, 51000 Rijeka</item>
      <item>TRANS E. A. S. T. društvo s ograničenom odgovornošću za prijevoz, OIB 18801886088, Industrijska ulica 5, 52341 Žminj</item>
      <item>Jelena Božović, Matije Gupca 12, 51000 Rijeka</item>
    </izvorni_sadrzaj>
    <derivirana_varijabla naziv="DomainObject.Predmet.OstaliListFormatedWithAdressOIB_1">
      <item>Friedrich Želimir Bralo, OIB 07273030038, Ulica Monte Lesso 17 B, 52100 Pula</item>
      <item>Ivana Luetić Mihoci, OIB 84149388706, Đorđićeva Ulica 20, 10000 Zagreb punomoćnica sudionika u postupku BRALO GRADNJA d.o.o. za građenje i usluge u stečaju</item>
      <item>Odvjetničko društvo Mačešić &amp; Partneri, Pod Kaštelom 4, 51000 Rijeka</item>
      <item>TRANS E. A. S. T. društvo s ograničenom odgovornošću za prijevoz, OIB 18801886088, Industrijska ulica 5, 52341 Žminj</item>
      <item>Jelena Božović, Matije Gupca 12, 51000 Rijeka</item>
    </derivirana_varijabla>
  </DomainObject.Predmet.OstaliListFormatedWithAdressOIB>
  <DomainObject.Predmet.OstaliListNazivFormated>
    <izvorni_sadrzaj>
      <item>Friedrich Želimir Bralo</item>
      <item>Ivana Luetić Mihoci</item>
      <item>Odvjetničko društvo Mačešić &amp; Partneri</item>
      <item>TRANS E. A. S. T. društvo s ograničenom odgovornošću za prijevoz</item>
      <item>Jelena Božović</item>
    </izvorni_sadrzaj>
    <derivirana_varijabla naziv="DomainObject.Predmet.OstaliListNazivFormated_1">
      <item>Friedrich Želimir Bralo</item>
      <item>Ivana Luetić Mihoci</item>
      <item>Odvjetničko društvo Mačešić &amp; Partneri</item>
      <item>TRANS E. A. S. T. društvo s ograničenom odgovornošću za prijevoz</item>
      <item>Jelena Božović</item>
    </derivirana_varijabla>
  </DomainObject.Predmet.OstaliListNazivFormated>
  <DomainObject.Predmet.OstaliListNazivFormatedOIB>
    <izvorni_sadrzaj>
      <item>Friedrich Želimir Bralo, OIB 07273030038</item>
      <item>Ivana Luetić Mihoci, OIB 84149388706</item>
      <item>Odvjetničko društvo Mačešić &amp; Partneri</item>
      <item>TRANS E. A. S. T. društvo s ograničenom odgovornošću za prijevoz, OIB 18801886088</item>
      <item>Jelena Božović</item>
    </izvorni_sadrzaj>
    <derivirana_varijabla naziv="DomainObject.Predmet.OstaliListNazivFormatedOIB_1">
      <item>Friedrich Želimir Bralo, OIB 07273030038</item>
      <item>Ivana Luetić Mihoci, OIB 84149388706</item>
      <item>Odvjetničko društvo Mačešić &amp; Partneri</item>
      <item>TRANS E. A. S. T. društvo s ograničenom odgovornošću za prijevoz, OIB 18801886088</item>
      <item>Jelena Božović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BRALO GRADNJA d.o.o. za građenje i usluge u stečaju</izvorni_sadrzaj>
    <derivirana_varijabla naziv="DomainObject.Predmet.ProtustrankaIDrugi_1">BRALO GRADNJA d.o.o. za građenje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BRALO GRADNJA d.o.o. za građenje i usluge u stečaju, OIB 82771025500, Nazorova 64, 10000 Zagreb</izvorni_sadrzaj>
    <derivirana_varijabla naziv="DomainObject.Predmet.ProtustrankaIDrugiAdressOIB_1">BRALO GRADNJA d.o.o. za građenje i usluge u stečaju, OIB 82771025500, Nazorova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BRALO GRADNJA d.o.o. za građenje i usluge u stečaju</item>
      <item>FINA Regionalni centar Zagreb</item>
      <item>Friedrich Želimir Bralo</item>
      <item>Ivana Luetić Mihoci</item>
      <item>Odvjetničko društvo Mačešić &amp; Partneri</item>
      <item>B2  KAPITAL d.o.o. za poslovne usluge</item>
      <item>TRANS E. A. S. T. društvo s ograničenom odgovornošću za prijevoz</item>
      <item>Jelena Božović</item>
    </izvorni_sadrzaj>
    <derivirana_varijabla naziv="DomainObject.Predmet.SudioniciListNaziv_1">
      <item>BRALO GRADNJA d.o.o. za građenje i usluge u stečaju</item>
      <item>FINA Regionalni centar Zagreb</item>
      <item>Friedrich Želimir Bralo</item>
      <item>Ivana Luetić Mihoci</item>
      <item>Odvjetničko društvo Mačešić &amp; Partneri</item>
      <item>B2  KAPITAL d.o.o. za poslovne usluge</item>
      <item>TRANS E. A. S. T. društvo s ograničenom odgovornošću za prijevoz</item>
      <item>Jelena Božović</item>
    </derivirana_varijabla>
  </DomainObject.Predmet.SudioniciListNaziv>
  <DomainObject.Predmet.SudioniciListAdressOIB>
    <izvorni_sadrzaj>
      <item>BRALO GRADNJA d.o.o. za građenje i usluge u stečaju, OIB 82771025500, Nazorova 64,10000 Zagreb</item>
      <item>FINA Regionalni centar Zagreb, OIB 85821130368, Trg svibanjskih žrtava 1995. 1,10000 Zagreb</item>
      <item>Friedrich Želimir Bralo, OIB 07273030038, Ulica Monte Lesso 17 B,52100 Pula</item>
      <item>Ivana Luetić Mihoci, OIB 84149388706, Đorđićeva Ulica 20,10000 Zagreb</item>
      <item>Odvjetničko društvo Mačešić &amp; Partneri, Pod Kaštelom 4,51000 Rijeka</item>
      <item>B2  KAPITAL d.o.o. za poslovne usluge, OIB 57509775367, Radnička cesta 41,10000 Zagreb</item>
      <item>TRANS E. A. S. T. društvo s ograničenom odgovornošću za prijevoz, OIB 18801886088, Industrijska ulica 5,52341 Žminj</item>
      <item>Jelena Božović, Matije Gupca 12,51000 Rijeka</item>
    </izvorni_sadrzaj>
    <derivirana_varijabla naziv="DomainObject.Predmet.SudioniciListAdressOIB_1">
      <item>BRALO GRADNJA d.o.o. za građenje i usluge u stečaju, OIB 82771025500, Nazorova 64,10000 Zagreb</item>
      <item>FINA Regionalni centar Zagreb, OIB 85821130368, Trg svibanjskih žrtava 1995. 1,10000 Zagreb</item>
      <item>Friedrich Želimir Bralo, OIB 07273030038, Ulica Monte Lesso 17 B,52100 Pula</item>
      <item>Ivana Luetić Mihoci, OIB 84149388706, Đorđićeva Ulica 20,10000 Zagreb</item>
      <item>Odvjetničko društvo Mačešić &amp; Partneri, Pod Kaštelom 4,51000 Rijeka</item>
      <item>B2  KAPITAL d.o.o. za poslovne usluge, OIB 57509775367, Radnička cesta 41,10000 Zagreb</item>
      <item>TRANS E. A. S. T. društvo s ograničenom odgovornošću za prijevoz, OIB 18801886088, Industrijska ulica 5,52341 Žminj</item>
      <item>Jelena Božović, Matije Gupca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82771025500</item>
      <item>, OIB 85821130368</item>
      <item>, OIB 07273030038</item>
      <item>, OIB 84149388706</item>
      <item>, OIB null</item>
      <item>, OIB 57509775367</item>
      <item>, OIB 18801886088</item>
      <item>, OIB null</item>
    </izvorni_sadrzaj>
    <derivirana_varijabla naziv="DomainObject.Predmet.SudioniciListNazivOIB_1">
      <item>, OIB 82771025500</item>
      <item>, OIB 85821130368</item>
      <item>, OIB 07273030038</item>
      <item>, OIB 84149388706</item>
      <item>, OIB null</item>
      <item>, OIB 57509775367</item>
      <item>, OIB 18801886088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2018.</izvorni_sadrzaj>
    <derivirana_varijabla naziv="DomainObject.Predmet.DatumZadnjeOdrzaneSudskeRadnje_1">24. listopada 2018.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St-6216/2016-135</izvorni_sadrzaj>
    <derivirana_varijabla naziv="DomainObject.PredzadnjaOdlukaIzPredmeta.Oznaka_1">St-6216/2016-135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1405</properties:Words>
  <properties:Characters>7856</properties:Characters>
  <properties:Lines>153</properties:Lines>
  <properties:Paragraphs>34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9708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2018-10-24T11:06:00Z</dcterms:created>
  <dc:creator>Korisnik</dc:creator>
  <cp:lastModifiedBy>Renata Klokočki</cp:lastModifiedBy>
  <cp:lastPrinted>2018-10-24T11:04:00Z</cp:lastPrinted>
  <dcterms:modified xmlns:xsi="http://www.w3.org/2001/XMLSchema-instance" xsi:type="dcterms:W3CDTF">2018-10-24T11:15:00Z</dcterms:modified>
  <cp:revision>4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(RJEŠENJE O NAMIRENJU RAZLUČNOG VJEROVNIKA-BRALO GRADNJA- 5. etaža.docx)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