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d6a8" w14:paraId="391d6a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120</w:t>
      </w:r>
      <w:r w:rsidR="005E2309">
        <w:t>5</w:t>
      </w:r>
      <w:r>
        <w:t>/16-</w:t>
      </w:r>
      <w:r w:rsidR="000671FD">
        <w:t>3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dužnikom </w:t>
      </w:r>
      <w:r w:rsidR="005E2309" w:rsidRPr="005E2309">
        <w:t>GALOPSKI KLUB "AVALON" Zagreb, Lavosl</w:t>
      </w:r>
      <w:r w:rsidR="000671FD">
        <w:t>ava Ružičke 28, OIB 72130705946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5E2309" w:rsidR="002A6D8F">
      <w:pPr>
        <w:pStyle w:val="Odlomakpopisa"/>
        <w:numPr>
          <w:ilvl w:val="0"/>
          <w:numId w:val="1"/>
        </w:numPr>
        <w:jc w:val="both"/>
      </w:pPr>
      <w:r w:rsidRPr="005C2B6B">
        <w:rPr>
          <w:bCs/>
        </w:rPr>
        <w:t xml:space="preserve">OTVARA SE stečajni postupak nad dužnikom </w:t>
      </w:r>
      <w:r w:rsidR="005E2309" w:rsidRPr="005E2309">
        <w:t>GALOPSKI KLUB "AVALON" Zagreb, Lavosl</w:t>
      </w:r>
      <w:r w:rsidR="005E2309">
        <w:t>ava Ružičke 28, OIB 72130705946</w:t>
      </w:r>
      <w:r w:rsidR="005C2B6B">
        <w:t>.</w:t>
      </w:r>
    </w:p>
    <w:p w:rsidRDefault="005C2B6B" w:rsidP="002A6D8F" w:rsidR="005C2B6B">
      <w:pPr>
        <w:pStyle w:val="Odlomakpopisa"/>
        <w:ind w:left="1571"/>
        <w:jc w:val="both"/>
      </w:pPr>
      <w:r>
        <w:t xml:space="preserve"> </w:t>
      </w: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t>Za stečajn</w:t>
      </w:r>
      <w:r w:rsidR="00FC5109">
        <w:t xml:space="preserve">u upraviteljicu </w:t>
      </w:r>
      <w:r>
        <w:t xml:space="preserve"> imenuje se</w:t>
      </w:r>
      <w:r w:rsidR="00C071B1">
        <w:t xml:space="preserve"> </w:t>
      </w:r>
      <w:r w:rsidR="00FC5109" w:rsidRPr="00B03FBD">
        <w:t>Jadranka Šeput, Osijek, Dalmatinska 17, OIB 56729601545</w:t>
      </w:r>
      <w:r w:rsidR="00FC5109">
        <w:t>.</w:t>
      </w:r>
      <w:r w:rsidR="00342EF9">
        <w:t xml:space="preserve"> </w:t>
      </w:r>
    </w:p>
    <w:p w:rsidRDefault="00B506CA" w:rsidP="00B506CA" w:rsidR="00B506CA">
      <w:pPr>
        <w:pStyle w:val="Odlomakpopisa"/>
      </w:pPr>
    </w:p>
    <w:p w:rsidRDefault="00B506CA" w:rsidP="005E2309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5E2309" w:rsidRPr="005E2309">
        <w:t>GALOPSKI KLUB "AVALON" Zagreb, Lavoslava Ružičke 28, OIB 72130705946</w:t>
      </w:r>
      <w:r w:rsidR="002A6D8F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F42EAB">
        <w:t xml:space="preserve"> 1</w:t>
      </w:r>
      <w:r w:rsidR="002362E5">
        <w:t>5</w:t>
      </w:r>
      <w:r w:rsidR="002C604C">
        <w:t>. veljače 2016</w:t>
      </w:r>
      <w:r>
        <w:t xml:space="preserve">. zahtjev za provedbu skraćenog stečajnog postupka nad dužnikom </w:t>
      </w:r>
      <w:r w:rsidR="005E2309" w:rsidRPr="005E2309">
        <w:t>GALOPSKI KLUB "AVALON" Zagreb, Lavosl</w:t>
      </w:r>
      <w:r w:rsidR="000671FD">
        <w:t>ava Ružičke 28, OIB 72130705946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lastRenderedPageBreak/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20</w:t>
      </w:r>
      <w:r w:rsidR="005E2309">
        <w:t>5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B41" w:rsidP="00F961D8" w:rsidR="00AE6B41">
      <w:r>
        <w:separator/>
      </w:r>
    </w:p>
  </w:endnote>
  <w:endnote w:id="0" w:type="continuationSeparator">
    <w:p w:rsidRDefault="00AE6B41" w:rsidP="00F961D8" w:rsidR="00AE6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B41" w:rsidP="00F961D8" w:rsidR="00AE6B41">
      <w:r>
        <w:separator/>
      </w:r>
    </w:p>
  </w:footnote>
  <w:footnote w:id="0" w:type="continuationSeparator">
    <w:p w:rsidRDefault="00AE6B41" w:rsidP="00F961D8" w:rsidR="00AE6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B7E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20</w:t>
    </w:r>
    <w:r w:rsidR="005E2309">
      <w:t>5</w:t>
    </w:r>
    <w:r w:rsidR="00F961D8">
      <w:t>/16-</w:t>
    </w:r>
    <w:r w:rsidR="000671FD">
      <w:t>3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671FD"/>
    <w:rsid w:val="001C0834"/>
    <w:rsid w:val="001F7D2D"/>
    <w:rsid w:val="002362E5"/>
    <w:rsid w:val="002511C8"/>
    <w:rsid w:val="00266B7E"/>
    <w:rsid w:val="00286227"/>
    <w:rsid w:val="002A45E9"/>
    <w:rsid w:val="002A6D8F"/>
    <w:rsid w:val="002C604C"/>
    <w:rsid w:val="00342EF9"/>
    <w:rsid w:val="00461915"/>
    <w:rsid w:val="00474310"/>
    <w:rsid w:val="004A1C0B"/>
    <w:rsid w:val="005C2B6B"/>
    <w:rsid w:val="005E2309"/>
    <w:rsid w:val="0066353D"/>
    <w:rsid w:val="00731C1A"/>
    <w:rsid w:val="008D4169"/>
    <w:rsid w:val="008D61A3"/>
    <w:rsid w:val="009664E4"/>
    <w:rsid w:val="00AE6B41"/>
    <w:rsid w:val="00B506CA"/>
    <w:rsid w:val="00C071B1"/>
    <w:rsid w:val="00C97427"/>
    <w:rsid w:val="00D12FDF"/>
    <w:rsid w:val="00F42EAB"/>
    <w:rsid w:val="00F915DA"/>
    <w:rsid w:val="00F961D8"/>
    <w:rsid w:val="00FA024D"/>
    <w:rsid w:val="00FC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Galopski klub AVALON</izvorni_sadrzaj>
    <derivirana_varijabla naziv="DomainObject.Predmet.ProtustrankaFormated_1">  Galopski klub AVALON</derivirana_varijabla>
  </DomainObject.Predmet.ProtustrankaFormated>
  <DomainObject.Predmet.ProtustrankaFormatedOIB>
    <izvorni_sadrzaj>  Galopski klub AVALON, OIB 72130705946</izvorni_sadrzaj>
    <derivirana_varijabla naziv="DomainObject.Predmet.ProtustrankaFormatedOIB_1">  Galopski klub AVALON, OIB 72130705946</derivirana_varijabla>
  </DomainObject.Predmet.ProtustrankaFormatedOIB>
  <DomainObject.Predmet.ProtustrankaFormatedWithAdress>
    <izvorni_sadrzaj> Galopski klub AVALON, Lavoslava Ružičke 28, 10000 Zagreb</izvorni_sadrzaj>
    <derivirana_varijabla naziv="DomainObject.Predmet.ProtustrankaFormatedWithAdress_1"> Galopski klub AVALON, Lavoslava Ružičke 28, 10000 Zagreb</derivirana_varijabla>
  </DomainObject.Predmet.ProtustrankaFormatedWithAdress>
  <DomainObject.Predmet.ProtustrankaFormatedWithAdressOIB>
    <izvorni_sadrzaj> Galopski klub AVALON, OIB 72130705946, Lavoslava Ružičke 28, 10000 Zagreb</izvorni_sadrzaj>
    <derivirana_varijabla naziv="DomainObject.Predmet.ProtustrankaFormatedWithAdressOIB_1"> Galopski klub AVALON, OIB 72130705946, Lavoslava Ružičke 28, 10000 Zagreb</derivirana_varijabla>
  </DomainObject.Predmet.ProtustrankaFormatedWithAdressOIB>
  <DomainObject.Predmet.ProtustrankaWithAdress>
    <izvorni_sadrzaj>Galopski klub AVALON Lavoslava Ružičke 28, 10000 Zagreb</izvorni_sadrzaj>
    <derivirana_varijabla naziv="DomainObject.Predmet.ProtustrankaWithAdress_1">Galopski klub AVALON Lavoslava Ružičke 28, 10000 Zagreb</derivirana_varijabla>
  </DomainObject.Predmet.ProtustrankaWithAdress>
  <DomainObject.Predmet.ProtustrankaWithAdressOIB>
    <izvorni_sadrzaj>Galopski klub AVALON, OIB 72130705946, Lavoslava Ružičke 28, 10000 Zagreb</izvorni_sadrzaj>
    <derivirana_varijabla naziv="DomainObject.Predmet.ProtustrankaWithAdressOIB_1">Galopski klub AVALON, OIB 72130705946, Lavoslava Ružičke 28, 10000 Zagreb</derivirana_varijabla>
  </DomainObject.Predmet.ProtustrankaWithAdressOIB>
  <DomainObject.Predmet.ProtustrankaNazivFormated>
    <izvorni_sadrzaj>Galopski klub AVALON</izvorni_sadrzaj>
    <derivirana_varijabla naziv="DomainObject.Predmet.ProtustrankaNazivFormated_1">Galopski klub AVALON</derivirana_varijabla>
  </DomainObject.Predmet.ProtustrankaNazivFormated>
  <DomainObject.Predmet.ProtustrankaNazivFormatedOIB>
    <izvorni_sadrzaj>Galopski klub AVALON, OIB 72130705946</izvorni_sadrzaj>
    <derivirana_varijabla naziv="DomainObject.Predmet.ProtustrankaNazivFormatedOIB_1">Galopski klub AVALON, OIB 72130705946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Galopski klub AVALON</item>
    </izvorni_sadrzaj>
    <derivirana_varijabla naziv="DomainObject.Predmet.ProtuStrankaListFormated_1">
      <item>Galopski klub AVALON</item>
    </derivirana_varijabla>
  </DomainObject.Predmet.ProtuStrankaListFormated>
  <DomainObject.Predmet.ProtuStrankaListFormatedOIB>
    <izvorni_sadrzaj>
      <item>Galopski klub AVALON, OIB 72130705946</item>
    </izvorni_sadrzaj>
    <derivirana_varijabla naziv="DomainObject.Predmet.ProtuStrankaListFormatedOIB_1">
      <item>Galopski klub AVALON, OIB 72130705946</item>
    </derivirana_varijabla>
  </DomainObject.Predmet.ProtuStrankaListFormatedOIB>
  <DomainObject.Predmet.ProtuStrankaListFormatedWithAdress>
    <izvorni_sadrzaj>
      <item>Galopski klub AVALON, Lavoslava Ružičke 28, 10000 Zagreb</item>
    </izvorni_sadrzaj>
    <derivirana_varijabla naziv="DomainObject.Predmet.ProtuStrankaListFormatedWithAdress_1">
      <item>Galopski klub AVALON, Lavoslava Ružičke 28, 10000 Zagreb</item>
    </derivirana_varijabla>
  </DomainObject.Predmet.ProtuStrankaListFormatedWithAdress>
  <DomainObject.Predmet.ProtuStrankaListFormatedWithAdressOIB>
    <izvorni_sadrzaj>
      <item>Galopski klub AVALON, OIB 72130705946, Lavoslava Ružičke 28, 10000 Zagreb</item>
    </izvorni_sadrzaj>
    <derivirana_varijabla naziv="DomainObject.Predmet.ProtuStrankaListFormatedWithAdressOIB_1">
      <item>Galopski klub AVALON, OIB 72130705946, Lavoslava Ružičke 28, 10000 Zagreb</item>
    </derivirana_varijabla>
  </DomainObject.Predmet.ProtuStrankaListFormatedWithAdressOIB>
  <DomainObject.Predmet.ProtuStrankaListNazivFormated>
    <izvorni_sadrzaj>
      <item>Galopski klub AVALON</item>
    </izvorni_sadrzaj>
    <derivirana_varijabla naziv="DomainObject.Predmet.ProtuStrankaListNazivFormated_1">
      <item>Galopski klub AVALON</item>
    </derivirana_varijabla>
  </DomainObject.Predmet.ProtuStrankaListNazivFormated>
  <DomainObject.Predmet.ProtuStrankaListNazivFormatedOIB>
    <izvorni_sadrzaj>
      <item>Galopski klub AVALON, OIB 72130705946</item>
    </izvorni_sadrzaj>
    <derivirana_varijabla naziv="DomainObject.Predmet.ProtuStrankaListNazivFormatedOIB_1">
      <item>Galopski klub AVALON, OIB 72130705946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Galopski klub AVALON</izvorni_sadrzaj>
    <derivirana_varijabla naziv="DomainObject.Predmet.ProtustrankaIDrugi_1">Galopski klub AVALON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Galopski klub AVALON, OIB 72130705946, Lavoslava Ružičke 28, 10000 Zagreb</izvorni_sadrzaj>
    <derivirana_varijabla naziv="DomainObject.Predmet.ProtustrankaIDrugiAdressOIB_1">Galopski klub AVALON, OIB 72130705946,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Galopski klub AVALON</item>
      <item>FINA Regionalni centar Zagreb</item>
    </izvorni_sadrzaj>
    <derivirana_varijabla naziv="DomainObject.Predmet.SudioniciListNaziv_1">
      <item>Galopski klub AVALON</item>
      <item>FINA Regionalni centar Zagreb</item>
    </derivirana_varijabla>
  </DomainObject.Predmet.SudioniciListNaziv>
  <DomainObject.Predmet.SudioniciListAdressOIB>
    <izvorni_sadrzaj>
      <item>Galopski klub AVALON, OIB 72130705946, Lavoslava Ružičke 28,10000 Zagreb</item>
      <item>FINA Regionalni centar Zagreb, OIB 85821130368, Trg svibanjskih žrtava 1995. 1,10000 Zagreb</item>
    </izvorni_sadrzaj>
    <derivirana_varijabla naziv="DomainObject.Predmet.SudioniciListAdressOIB_1">
      <item>Galopski klub AVALON, OIB 72130705946, Lavoslava Ružičke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72130705946</item>
      <item>, OIB 85821130368</item>
    </izvorni_sadrzaj>
    <derivirana_varijabla naziv="DomainObject.Predmet.SudioniciListNazivOIB_1">
      <item>, OIB 72130705946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2236</properties:Characters>
  <properties:Lines>94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2016-08-16T09:40:00Z</dcterms:created>
  <dc:creator>Darija Miličević</dc:creator>
  <cp:lastModifiedBy>Darija Miličević</cp:lastModifiedBy>
  <cp:lastPrinted>2016-08-16T10:58:00Z</cp:lastPrinted>
  <dcterms:modified xmlns:xsi="http://www.w3.org/2001/XMLSchema-instance" xsi:type="dcterms:W3CDTF">2016-08-16T10:59:00Z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