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4544" w14:paraId="39e4544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2B094B">
        <w:t>130/2018</w:t>
      </w:r>
      <w:r>
        <w:t>-</w:t>
      </w:r>
      <w:r w:rsidR="002B094B">
        <w:t>23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2B094B">
        <w:t>KLESARSTVO KATUŠA d.o.o.</w:t>
      </w:r>
      <w:r w:rsidR="002B094B" w:rsidRPr="000539FB">
        <w:t xml:space="preserve">, </w:t>
      </w:r>
      <w:r w:rsidR="002B094B">
        <w:t>Zadar</w:t>
      </w:r>
      <w:r w:rsidR="002B094B" w:rsidRPr="000539FB">
        <w:t xml:space="preserve">, </w:t>
      </w:r>
      <w:r w:rsidR="002B094B">
        <w:t>Ante Strgačića 3</w:t>
      </w:r>
      <w:r w:rsidR="002B094B" w:rsidRPr="000539FB">
        <w:t xml:space="preserve">, OIB: </w:t>
      </w:r>
      <w:r w:rsidR="002B094B">
        <w:t>59979839341.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EE1D5E" w:rsidP="00DB030D" w:rsidR="00AB7880" w:rsidRPr="00A066D0">
      <w:pPr>
        <w:jc w:val="center"/>
      </w:pPr>
      <w:r>
        <w:t xml:space="preserve">U Zadru, </w:t>
      </w:r>
      <w:r w:rsidR="002B094B">
        <w:t>21</w:t>
      </w:r>
      <w:r w:rsidR="00E63BC4">
        <w:t xml:space="preserve">. </w:t>
      </w:r>
      <w:r w:rsidR="002B094B">
        <w:t>kolovoza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A55FE3" w:rsidP="00A55FE3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A55FE3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A55FE3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094B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1F99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55FE3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1D5E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5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5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KLESARSTVO KATUŠA  d.o.o. za obradu i ugradnju kamena</izvorni_sadrzaj>
    <derivirana_varijabla naziv="DomainObject.Predmet.ProtustrankaFormated_1">  KLESARSTVO KATUŠA  d.o.o. za obradu i ugradnju kamena</derivirana_varijabla>
  </DomainObject.Predmet.ProtustrankaFormated>
  <DomainObject.Predmet.ProtustrankaFormatedOIB>
    <izvorni_sadrzaj>  KLESARSTVO KATUŠA  d.o.o. za obradu i ugradnju kamena, OIB 59979839341</izvorni_sadrzaj>
    <derivirana_varijabla naziv="DomainObject.Predmet.ProtustrankaFormatedOIB_1">  KLESARSTVO KATUŠA  d.o.o. za obradu i ugradnju kamena, OIB 59979839341</derivirana_varijabla>
  </DomainObject.Predmet.ProtustrankaFormatedOIB>
  <DomainObject.Predmet.ProtustrankaFormatedWithAdress>
    <izvorni_sadrzaj> KLESARSTVO KATUŠA  d.o.o. za obradu i ugradnju kamena, Ante Strgačića/3, 23000 Zadar</izvorni_sadrzaj>
    <derivirana_varijabla naziv="DomainObject.Predmet.ProtustrankaFormatedWithAdress_1"> KLESARSTVO KATUŠA  d.o.o. za obradu i ugradnju kamena, Ante Strgačića/3, 23000 Zadar</derivirana_varijabla>
  </DomainObject.Predmet.ProtustrankaFormatedWithAdress>
  <DomainObject.Predmet.ProtustrankaFormatedWithAdressOIB>
    <izvorni_sadrzaj> KLESARSTVO KATUŠA  d.o.o. za obradu i ugradnju kamena, OIB 59979839341, Ante Strgačića/3, 23000 Zadar</izvorni_sadrzaj>
    <derivirana_varijabla naziv="DomainObject.Predmet.ProtustrankaFormatedWithAdressOIB_1"> KLESARSTVO KATUŠA  d.o.o. za obradu i ugradnju kamena, OIB 59979839341, Ante Strgačića/3, 23000 Zadar</derivirana_varijabla>
  </DomainObject.Predmet.ProtustrankaFormatedWithAdressOIB>
  <DomainObject.Predmet.ProtustrankaWithAdress>
    <izvorni_sadrzaj>KLESARSTVO KATUŠA  d.o.o. za obradu i ugradnju kamena Ante Strgačića/3, 23000 Zadar</izvorni_sadrzaj>
    <derivirana_varijabla naziv="DomainObject.Predmet.ProtustrankaWithAdress_1">KLESARSTVO KATUŠA  d.o.o. za obradu i ugradnju kamena Ante Strgačića/3, 23000 Zadar</derivirana_varijabla>
  </DomainObject.Predmet.ProtustrankaWithAdress>
  <DomainObject.Predmet.ProtustrankaWithAdressOIB>
    <izvorni_sadrzaj>KLESARSTVO KATUŠA  d.o.o. za obradu i ugradnju kamena, OIB 59979839341, Ante Strgačića/3, 23000 Zadar</izvorni_sadrzaj>
    <derivirana_varijabla naziv="DomainObject.Predmet.ProtustrankaWithAdressOIB_1">KLESARSTVO KATUŠA  d.o.o. za obradu i ugradnju kamena, OIB 59979839341, Ante Strgačića/3, 23000 Zadar</derivirana_varijabla>
  </DomainObject.Predmet.ProtustrankaWithAdressOIB>
  <DomainObject.Predmet.ProtustrankaNazivFormated>
    <izvorni_sadrzaj>KLESARSTVO KATUŠA  d.o.o. za obradu i ugradnju kamena</izvorni_sadrzaj>
    <derivirana_varijabla naziv="DomainObject.Predmet.ProtustrankaNazivFormated_1">KLESARSTVO KATUŠA  d.o.o. za obradu i ugradnju kamena</derivirana_varijabla>
  </DomainObject.Predmet.ProtustrankaNazivFormated>
  <DomainObject.Predmet.ProtustrankaNazivFormatedOIB>
    <izvorni_sadrzaj>KLESARSTVO KATUŠA  d.o.o. za obradu i ugradnju kamena, OIB 59979839341</izvorni_sadrzaj>
    <derivirana_varijabla naziv="DomainObject.Predmet.ProtustrankaNazivFormatedOIB_1">KLESARSTVO KATUŠA  d.o.o. za obradu i ugradnju kamena, OIB 59979839341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Višeslav Dokoza zastupanog po punomoćniku Ante Bogdanić</izvorni_sadrzaj>
    <derivirana_varijabla naziv="DomainObject.Predmet.StrankaFormated_1">  Višeslav Dokoza zastupanog po punomoćniku Ante Bogdanić</derivirana_varijabla>
  </DomainObject.Predmet.StrankaFormated>
  <DomainObject.Predmet.StrankaFormatedOIB>
    <izvorni_sadrzaj>  Višeslav Dokoza, OIB 25170780182 zastupanog po punomoćniku Ante Bogdanić</izvorni_sadrzaj>
    <derivirana_varijabla naziv="DomainObject.Predmet.StrankaFormatedOIB_1">  Višeslav Dokoza, OIB 25170780182 zastupanog po punomoćniku Ante Bogdanić</derivirana_varijabla>
  </DomainObject.Predmet.StrankaFormatedOIB>
  <DomainObject.Predmet.StrankaFormatedWithAdress>
    <izvorni_sadrzaj> Višeslav Dokoza, Ulica Petra Zoranića 5, 23244 Starigrad zastupanog po punomoćniku Ante Bogdanić</izvorni_sadrzaj>
    <derivirana_varijabla naziv="DomainObject.Predmet.StrankaFormatedWithAdress_1"> Višeslav Dokoza, Ulica Petra Zoranića 5, 23244 Starigrad zastupanog po punomoćniku Ante Bogdanić</derivirana_varijabla>
  </DomainObject.Predmet.StrankaFormatedWithAdress>
  <DomainObject.Predmet.StrankaFormatedWithAdressOIB>
    <izvorni_sadrzaj> Višeslav Dokoza, OIB 25170780182, Ulica Petra Zoranića 5, 23244 Starigrad zastupanog po punomoćniku Ante Bogdanić</izvorni_sadrzaj>
    <derivirana_varijabla naziv="DomainObject.Predmet.StrankaFormatedWithAdressOIB_1"> Višeslav Dokoza, OIB 25170780182, Ulica Petra Zoranića 5, 23244 Starigrad zastupanog po punomoćniku Ante Bogdanić</derivirana_varijabla>
  </DomainObject.Predmet.StrankaFormatedWithAdressOIB>
  <DomainObject.Predmet.StrankaWithAdress>
    <izvorni_sadrzaj>Višeslav Dokoza Ulica Petra Zoranića 5,23244 Starigrad</izvorni_sadrzaj>
    <derivirana_varijabla naziv="DomainObject.Predmet.StrankaWithAdress_1">Višeslav Dokoza Ulica Petra Zoranića 5,23244 Starigrad</derivirana_varijabla>
  </DomainObject.Predmet.StrankaWithAdress>
  <DomainObject.Predmet.StrankaWithAdressOIB>
    <izvorni_sadrzaj>Višeslav Dokoza, OIB 25170780182, Ulica Petra Zoranića 5,23244 Starigrad</izvorni_sadrzaj>
    <derivirana_varijabla naziv="DomainObject.Predmet.StrankaWithAdressOIB_1">Višeslav Dokoza, OIB 25170780182, Ulica Petra Zoranića 5,23244 Starigrad</derivirana_varijabla>
  </DomainObject.Predmet.StrankaWithAdressOIB>
  <DomainObject.Predmet.StrankaNazivFormated>
    <izvorni_sadrzaj>Višeslav Dokoza</izvorni_sadrzaj>
    <derivirana_varijabla naziv="DomainObject.Predmet.StrankaNazivFormated_1">Višeslav Dokoza</derivirana_varijabla>
  </DomainObject.Predmet.StrankaNazivFormated>
  <DomainObject.Predmet.StrankaNazivFormatedOIB>
    <izvorni_sadrzaj>Višeslav Dokoza, OIB 25170780182</izvorni_sadrzaj>
    <derivirana_varijabla naziv="DomainObject.Predmet.StrankaNazivFormatedOIB_1">Višeslav Dokoza, OIB 25170780182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411000.00</izvorni_sadrzaj>
    <derivirana_varijabla naziv="DomainObject.Predmet.TrenutnaVrijednost_1">411000.00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Višeslav Dokoza zastupanog po punomoćniku Ante Bogdanić</item>
    </izvorni_sadrzaj>
    <derivirana_varijabla naziv="DomainObject.Predmet.StrankaListFormated_1">
      <item>Višeslav Dokoza zastupanog po punomoćniku Ante Bogdanić</item>
    </derivirana_varijabla>
  </DomainObject.Predmet.StrankaListFormated>
  <DomainObject.Predmet.StrankaListFormatedOIB>
    <izvorni_sadrzaj>
      <item>Višeslav Dokoza, OIB 25170780182 zastupanog po punomoćniku Ante Bogdanić</item>
    </izvorni_sadrzaj>
    <derivirana_varijabla naziv="DomainObject.Predmet.StrankaListFormatedOIB_1">
      <item>Višeslav Dokoza, OIB 25170780182 zastupanog po punomoćniku Ante Bogdanić</item>
    </derivirana_varijabla>
  </DomainObject.Predmet.StrankaListFormatedOIB>
  <DomainObject.Predmet.StrankaListFormatedWithAdress>
    <izvorni_sadrzaj>
      <item>Višeslav Dokoza, Ulica Petra Zoranića 5, 23244 Starigrad zastupanog po punomoćniku Ante Bogdanić</item>
    </izvorni_sadrzaj>
    <derivirana_varijabla naziv="DomainObject.Predmet.StrankaListFormatedWithAdress_1">
      <item>Višeslav Dokoza, Ulica Petra Zoranića 5, 23244 Starigrad zastupanog po punomoćniku Ante Bogdanić</item>
    </derivirana_varijabla>
  </DomainObject.Predmet.StrankaListFormatedWithAdress>
  <DomainObject.Predmet.StrankaListFormatedWithAdressOIB>
    <izvorni_sadrzaj>
      <item>Višeslav Dokoza, OIB 25170780182, Ulica Petra Zoranića 5, 23244 Starigrad zastupanog po punomoćniku Ante Bogdanić</item>
    </izvorni_sadrzaj>
    <derivirana_varijabla naziv="DomainObject.Predmet.StrankaListFormatedWithAdressOIB_1">
      <item>Višeslav Dokoza, OIB 25170780182, Ulica Petra Zoranića 5, 23244 Starigrad zastupanog po punomoćniku Ante Bogdanić</item>
    </derivirana_varijabla>
  </DomainObject.Predmet.StrankaListFormatedWithAdressOIB>
  <DomainObject.Predmet.StrankaListNazivFormated>
    <izvorni_sadrzaj>
      <item>Višeslav Dokoza</item>
    </izvorni_sadrzaj>
    <derivirana_varijabla naziv="DomainObject.Predmet.StrankaListNazivFormated_1">
      <item>Višeslav Dokoza</item>
    </derivirana_varijabla>
  </DomainObject.Predmet.StrankaListNazivFormated>
  <DomainObject.Predmet.StrankaListNazivFormatedOIB>
    <izvorni_sadrzaj>
      <item>Višeslav Dokoza, OIB 25170780182</item>
    </izvorni_sadrzaj>
    <derivirana_varijabla naziv="DomainObject.Predmet.StrankaListNazivFormatedOIB_1">
      <item>Višeslav Dokoza, OIB 25170780182</item>
    </derivirana_varijabla>
  </DomainObject.Predmet.StrankaListNazivFormatedOIB>
  <DomainObject.Predmet.ProtuStrankaListFormated>
    <izvorni_sadrzaj>
      <item>KLESARSTVO KATUŠA  d.o.o. za obradu i ugradnju kamena</item>
    </izvorni_sadrzaj>
    <derivirana_varijabla naziv="DomainObject.Predmet.ProtuStrankaListFormated_1">
      <item>KLESARSTVO KATUŠA  d.o.o. za obradu i ugradnju kamena</item>
    </derivirana_varijabla>
  </DomainObject.Predmet.ProtuStrankaListFormated>
  <DomainObject.Predmet.ProtuStrankaListFormatedOIB>
    <izvorni_sadrzaj>
      <item>KLESARSTVO KATUŠA  d.o.o. za obradu i ugradnju kamena, OIB 59979839341</item>
    </izvorni_sadrzaj>
    <derivirana_varijabla naziv="DomainObject.Predmet.ProtuStrankaListFormatedOIB_1">
      <item>KLESARSTVO KATUŠA  d.o.o. za obradu i ugradnju kamena, OIB 59979839341</item>
    </derivirana_varijabla>
  </DomainObject.Predmet.ProtuStrankaListFormatedOIB>
  <DomainObject.Predmet.ProtuStrankaListFormatedWithAdress>
    <izvorni_sadrzaj>
      <item>KLESARSTVO KATUŠA  d.o.o. za obradu i ugradnju kamena, Ante Strgačića/3, 23000 Zadar</item>
    </izvorni_sadrzaj>
    <derivirana_varijabla naziv="DomainObject.Predmet.ProtuStrankaListFormatedWithAdress_1">
      <item>KLESARSTVO KATUŠA  d.o.o. za obradu i ugradnju kamena, Ante Strgačića/3, 23000 Zadar</item>
    </derivirana_varijabla>
  </DomainObject.Predmet.ProtuStrankaListFormatedWithAdress>
  <DomainObject.Predmet.ProtuStrankaListFormatedWithAdressOIB>
    <izvorni_sadrzaj>
      <item>KLESARSTVO KATUŠA  d.o.o. za obradu i ugradnju kamena, OIB 59979839341, Ante Strgačića/3, 23000 Zadar</item>
    </izvorni_sadrzaj>
    <derivirana_varijabla naziv="DomainObject.Predmet.ProtuStrankaListFormatedWithAdressOIB_1">
      <item>KLESARSTVO KATUŠA  d.o.o. za obradu i ugradnju kamena, OIB 59979839341, Ante Strgačića/3, 23000 Zadar</item>
    </derivirana_varijabla>
  </DomainObject.Predmet.ProtuStrankaListFormatedWithAdressOIB>
  <DomainObject.Predmet.ProtuStrankaListNazivFormated>
    <izvorni_sadrzaj>
      <item>KLESARSTVO KATUŠA  d.o.o. za obradu i ugradnju kamena</item>
    </izvorni_sadrzaj>
    <derivirana_varijabla naziv="DomainObject.Predmet.ProtuStrankaListNazivFormated_1">
      <item>KLESARSTVO KATUŠA  d.o.o. za obradu i ugradnju kamena</item>
    </derivirana_varijabla>
  </DomainObject.Predmet.ProtuStrankaListNazivFormated>
  <DomainObject.Predmet.ProtuStrankaListNazivFormatedOIB>
    <izvorni_sadrzaj>
      <item>KLESARSTVO KATUŠA  d.o.o. za obradu i ugradnju kamena, OIB 59979839341</item>
    </izvorni_sadrzaj>
    <derivirana_varijabla naziv="DomainObject.Predmet.ProtuStrankaListNazivFormatedOIB_1">
      <item>KLESARSTVO KATUŠA  d.o.o. za obradu i ugradnju kamena, OIB 59979839341</item>
    </derivirana_varijabla>
  </DomainObject.Predmet.ProtuStrankaListNazivFormatedOIB>
  <DomainObject.Predmet.OstaliListFormated>
    <izvorni_sadrzaj>
      <item>Ante Bogdanić punomoćnik sudionika u postupku Višeslav Dokoza</item>
      <item>Marinko Katuša</item>
    </izvorni_sadrzaj>
    <derivirana_varijabla naziv="DomainObject.Predmet.OstaliListFormated_1">
      <item>Ante Bogdanić punomoćnik sudionika u postupku Višeslav Dokoza</item>
      <item>Marinko Katuša</item>
    </derivirana_varijabla>
  </DomainObject.Predmet.OstaliListFormated>
  <DomainObject.Predmet.OstaliListFormatedOIB>
    <izvorni_sadrzaj>
      <item>Ante Bogdanić, OIB 93764997228 punomoćnik sudionika u postupku Višeslav Dokoza</item>
      <item>Marinko Katuša, OIB 31259567816</item>
    </izvorni_sadrzaj>
    <derivirana_varijabla naziv="DomainObject.Predmet.OstaliListFormatedOIB_1">
      <item>Ante Bogdanić, OIB 93764997228 punomoćnik sudionika u postupku Višeslav Dokoza</item>
      <item>Marinko Katuša, OIB 31259567816</item>
    </derivirana_varijabla>
  </DomainObject.Predmet.OstaliListFormatedOIB>
  <DomainObject.Predmet.OstaliListFormatedWithAdress>
    <izvorni_sadrzaj>
      <item>Ante Bogdanić, Kralja Petra Svačića 2, 23210 Biograd Na Moru punomoćnik sudionika u postupku Višeslav Dokoza</item>
      <item>Marinko Katuša, Ante Strgačića 3, 23000 Zadar</item>
    </izvorni_sadrzaj>
    <derivirana_varijabla naziv="DomainObject.Predmet.OstaliListFormatedWithAdress_1">
      <item>Ante Bogdanić, Kralja Petra Svačića 2, 23210 Biograd Na Moru punomoćnik sudionika u postupku Višeslav Dokoza</item>
      <item>Marinko Katuša, Ante Strgačića 3, 23000 Zadar</item>
    </derivirana_varijabla>
  </DomainObject.Predmet.OstaliListFormatedWithAdress>
  <DomainObject.Predmet.OstaliListFormatedWithAdressOIB>
    <izvorni_sadrzaj>
      <item>Ante Bogdanić, OIB 93764997228, Kralja Petra Svačića 2, 23210 Biograd Na Moru punomoćnik sudionika u postupku Višeslav Dokoza</item>
      <item>Marinko Katuša, OIB 31259567816, Ante Strgačića 3, 23000 Zadar</item>
    </izvorni_sadrzaj>
    <derivirana_varijabla naziv="DomainObject.Predmet.OstaliListFormatedWithAdressOIB_1">
      <item>Ante Bogdanić, OIB 93764997228, Kralja Petra Svačića 2, 23210 Biograd Na Moru punomoćnik sudionika u postupku Višeslav Dokoza</item>
      <item>Marinko Katuša, OIB 31259567816, Ante Strgačića 3, 23000 Zadar</item>
    </derivirana_varijabla>
  </DomainObject.Predmet.OstaliListFormatedWithAdressOIB>
  <DomainObject.Predmet.OstaliListNazivFormated>
    <izvorni_sadrzaj>
      <item>Ante Bogdanić</item>
      <item>Marinko Katuša</item>
    </izvorni_sadrzaj>
    <derivirana_varijabla naziv="DomainObject.Predmet.OstaliListNazivFormated_1">
      <item>Ante Bogdanić</item>
      <item>Marinko Katuša</item>
    </derivirana_varijabla>
  </DomainObject.Predmet.OstaliListNazivFormated>
  <DomainObject.Predmet.OstaliListNazivFormatedOIB>
    <izvorni_sadrzaj>
      <item>Ante Bogdanić, OIB 93764997228</item>
      <item>Marinko Katuša, OIB 31259567816</item>
    </izvorni_sadrzaj>
    <derivirana_varijabla naziv="DomainObject.Predmet.OstaliListNazivFormatedOIB_1">
      <item>Ante Bogdanić, OIB 93764997228</item>
      <item>Marinko Katuša, OIB 31259567816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Višeslav Dokoza</izvorni_sadrzaj>
    <derivirana_varijabla naziv="DomainObject.Predmet.StrankaIDrugi_1">Višeslav Dokoza</derivirana_varijabla>
  </DomainObject.Predmet.StrankaIDrugi>
  <DomainObject.Predmet.ProtustrankaIDrugi>
    <izvorni_sadrzaj>KLESARSTVO KATUŠA  d.o.o. za obradu i ugradnju kamena</izvorni_sadrzaj>
    <derivirana_varijabla naziv="DomainObject.Predmet.ProtustrankaIDrugi_1">KLESARSTVO KATUŠA  d.o.o. za obradu i ugradnju kamena</derivirana_varijabla>
  </DomainObject.Predmet.ProtustrankaIDrugi>
  <DomainObject.Predmet.StrankaIDrugiAdressOIB>
    <izvorni_sadrzaj>Višeslav Dokoza, OIB 25170780182, Ulica Petra Zoranića 5, 23244 Starigrad</izvorni_sadrzaj>
    <derivirana_varijabla naziv="DomainObject.Predmet.StrankaIDrugiAdressOIB_1">Višeslav Dokoza, OIB 25170780182, Ulica Petra Zoranića 5, 23244 Starigrad</derivirana_varijabla>
  </DomainObject.Predmet.StrankaIDrugiAdressOIB>
  <DomainObject.Predmet.ProtustrankaIDrugiAdressOIB>
    <izvorni_sadrzaj>KLESARSTVO KATUŠA  d.o.o. za obradu i ugradnju kamena, OIB 59979839341, Ante Strgačića/3, 23000 Zadar</izvorni_sadrzaj>
    <derivirana_varijabla naziv="DomainObject.Predmet.ProtustrankaIDrugiAdressOIB_1">KLESARSTVO KATUŠA  d.o.o. za obradu i ugradnju kamena, OIB 59979839341, Ante Strgačića/3,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Višeslav Dokoza</item>
      <item>KLESARSTVO KATUŠA  d.o.o. za obradu i ugradnju kamena</item>
      <item>Ante Bogdanić</item>
      <item>Marinko Katuša</item>
    </izvorni_sadrzaj>
    <derivirana_varijabla naziv="DomainObject.Predmet.SudioniciListNaziv_1">
      <item>Višeslav Dokoza</item>
      <item>KLESARSTVO KATUŠA  d.o.o. za obradu i ugradnju kamena</item>
      <item>Ante Bogdanić</item>
      <item>Marinko Katuša</item>
    </derivirana_varijabla>
  </DomainObject.Predmet.SudioniciListNaziv>
  <DomainObject.Predmet.SudioniciListAdressOIB>
    <izvorni_sadrzaj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  <item>Marinko Katuša, OIB 31259567816, Ante Strgačića 3,23000 Zadar</item>
    </izvorni_sadrzaj>
    <derivirana_varijabla naziv="DomainObject.Predmet.SudioniciListAdressOIB_1"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  <item>Marinko Katuša, OIB 31259567816, Ante Strgačića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25170780182</item>
      <item>, OIB 59979839341</item>
      <item>, OIB 93764997228</item>
      <item>, OIB 31259567816</item>
    </izvorni_sadrzaj>
    <derivirana_varijabla naziv="DomainObject.Predmet.SudioniciListNazivOIB_1">
      <item>, OIB 25170780182</item>
      <item>, OIB 59979839341</item>
      <item>, OIB 93764997228</item>
      <item>, OIB 31259567816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507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2018-08-21T07:38:00Z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2018-08-21T07:51:00Z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(St-130-18-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