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9080" w14:paraId="8f39080" w:rsidRDefault="00B00550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St-982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B00550" w:rsidRPr="007F3EE4">
        <w:t xml:space="preserve">ROVEREDO d. </w:t>
      </w:r>
      <w:proofErr w:type="gramStart"/>
      <w:r w:rsidR="00B00550" w:rsidRPr="007F3EE4">
        <w:t>o</w:t>
      </w:r>
      <w:proofErr w:type="gramEnd"/>
      <w:r w:rsidR="00B00550" w:rsidRPr="007F3EE4">
        <w:t>. o.</w:t>
      </w:r>
      <w:r w:rsidR="00B00550">
        <w:t xml:space="preserve"> </w:t>
      </w:r>
      <w:proofErr w:type="spellStart"/>
      <w:r w:rsidR="00B00550">
        <w:t>iz</w:t>
      </w:r>
      <w:proofErr w:type="spellEnd"/>
      <w:r w:rsidR="00B00550">
        <w:t xml:space="preserve"> </w:t>
      </w:r>
      <w:proofErr w:type="spellStart"/>
      <w:r w:rsidR="00B00550">
        <w:t>Šibenika</w:t>
      </w:r>
      <w:proofErr w:type="spellEnd"/>
      <w:r w:rsidR="00B00550">
        <w:t xml:space="preserve">, </w:t>
      </w:r>
      <w:proofErr w:type="spellStart"/>
      <w:r w:rsidR="00B00550">
        <w:t>Velimira</w:t>
      </w:r>
      <w:proofErr w:type="spellEnd"/>
      <w:r w:rsidR="00B00550">
        <w:t xml:space="preserve"> </w:t>
      </w:r>
      <w:proofErr w:type="spellStart"/>
      <w:r w:rsidR="00B00550">
        <w:t>Škorpika</w:t>
      </w:r>
      <w:proofErr w:type="spellEnd"/>
      <w:r w:rsidR="00B00550">
        <w:t xml:space="preserve"> 6, OIB: </w:t>
      </w:r>
      <w:r w:rsidR="00B00550" w:rsidRPr="007F3EE4">
        <w:t>17911219232</w:t>
      </w:r>
      <w:r>
        <w:rPr>
          <w:lang w:val="hr-HR"/>
        </w:rPr>
        <w:t xml:space="preserve">, dana </w:t>
      </w:r>
      <w:r w:rsidR="00C2184A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proofErr w:type="spellStart"/>
      <w:r w:rsidR="00B00550">
        <w:t>Mihail</w:t>
      </w:r>
      <w:proofErr w:type="spellEnd"/>
      <w:r w:rsidR="00B00550">
        <w:t xml:space="preserve"> </w:t>
      </w:r>
      <w:proofErr w:type="spellStart"/>
      <w:r w:rsidR="00B00550">
        <w:t>Groshev</w:t>
      </w:r>
      <w:proofErr w:type="spellEnd"/>
      <w:r w:rsidR="00B00550">
        <w:t xml:space="preserve">, </w:t>
      </w:r>
      <w:proofErr w:type="spellStart"/>
      <w:r w:rsidR="00B00550">
        <w:t>Njemačka</w:t>
      </w:r>
      <w:proofErr w:type="spellEnd"/>
      <w:r w:rsidR="00B00550">
        <w:t xml:space="preserve">, OIB: 23925532993, </w:t>
      </w:r>
      <w:proofErr w:type="spellStart"/>
      <w:r w:rsidR="00B00550">
        <w:t>na</w:t>
      </w:r>
      <w:proofErr w:type="spellEnd"/>
      <w:r w:rsidR="00B00550">
        <w:t xml:space="preserve"> </w:t>
      </w:r>
      <w:proofErr w:type="spellStart"/>
      <w:r w:rsidR="00B00550">
        <w:t>adresi</w:t>
      </w:r>
      <w:proofErr w:type="spellEnd"/>
      <w:r w:rsidR="00B00550">
        <w:t xml:space="preserve"> </w:t>
      </w:r>
      <w:proofErr w:type="spellStart"/>
      <w:r w:rsidR="00B00550">
        <w:t>dužnika</w:t>
      </w:r>
      <w:proofErr w:type="spellEnd"/>
      <w:r w:rsidR="00B00550">
        <w:t xml:space="preserve"> </w:t>
      </w:r>
      <w:proofErr w:type="spellStart"/>
      <w:r w:rsidR="00B00550">
        <w:t>Velimira</w:t>
      </w:r>
      <w:proofErr w:type="spellEnd"/>
      <w:r w:rsidR="00B00550">
        <w:t xml:space="preserve"> </w:t>
      </w:r>
      <w:proofErr w:type="spellStart"/>
      <w:r w:rsidR="00B00550">
        <w:t>Škorpika</w:t>
      </w:r>
      <w:proofErr w:type="spellEnd"/>
      <w:r w:rsidR="00B00550">
        <w:t xml:space="preserve"> 6, </w:t>
      </w:r>
      <w:proofErr w:type="spellStart"/>
      <w:r w:rsidR="00B00550">
        <w:t>Šibenik</w:t>
      </w:r>
      <w:proofErr w:type="spellEnd"/>
      <w:r w:rsidR="00C2184A">
        <w:t xml:space="preserve">, </w:t>
      </w:r>
      <w:r w:rsidR="005003F6">
        <w:rPr>
          <w:lang w:val="hr-HR"/>
        </w:rPr>
        <w:t xml:space="preserve">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C2184A">
        <w:rPr>
          <w:lang w:val="hr-HR"/>
        </w:rPr>
        <w:t xml:space="preserve"> na bro</w:t>
      </w:r>
      <w:r w:rsidR="009F639F">
        <w:rPr>
          <w:lang w:val="hr-HR"/>
        </w:rPr>
        <w:t>j 05 100</w:t>
      </w:r>
      <w:r w:rsidR="00B00550">
        <w:rPr>
          <w:lang w:val="hr-HR"/>
        </w:rPr>
        <w:t>-982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515C9A" w:rsidRPr="00D17E6A">
        <w:t>AM-</w:t>
      </w:r>
      <w:r w:rsidR="00B00550" w:rsidRPr="00B00550">
        <w:t xml:space="preserve"> </w:t>
      </w:r>
      <w:r w:rsidR="00B00550" w:rsidRPr="007F3EE4">
        <w:t xml:space="preserve">ROVEREDO d. </w:t>
      </w:r>
      <w:proofErr w:type="gramStart"/>
      <w:r w:rsidR="00B00550" w:rsidRPr="007F3EE4">
        <w:t>o</w:t>
      </w:r>
      <w:proofErr w:type="gramEnd"/>
      <w:r w:rsidR="00B00550" w:rsidRPr="007F3EE4">
        <w:t>. o.</w:t>
      </w:r>
      <w:r w:rsidR="00B00550">
        <w:t xml:space="preserve"> </w:t>
      </w:r>
      <w:proofErr w:type="spellStart"/>
      <w:r w:rsidR="00B00550">
        <w:t>iz</w:t>
      </w:r>
      <w:proofErr w:type="spellEnd"/>
      <w:r w:rsidR="00B00550">
        <w:t xml:space="preserve"> </w:t>
      </w:r>
      <w:proofErr w:type="spellStart"/>
      <w:r w:rsidR="00B00550">
        <w:t>Šibenika</w:t>
      </w:r>
      <w:proofErr w:type="spellEnd"/>
      <w:r w:rsidR="00B00550">
        <w:t xml:space="preserve">, </w:t>
      </w:r>
      <w:proofErr w:type="spellStart"/>
      <w:r w:rsidR="00B00550">
        <w:t>Velimira</w:t>
      </w:r>
      <w:proofErr w:type="spellEnd"/>
      <w:r w:rsidR="00B00550">
        <w:t xml:space="preserve"> </w:t>
      </w:r>
      <w:proofErr w:type="spellStart"/>
      <w:r w:rsidR="00B00550">
        <w:t>Škorpika</w:t>
      </w:r>
      <w:proofErr w:type="spellEnd"/>
      <w:r w:rsidR="00B00550">
        <w:t xml:space="preserve"> 6, OIB: </w:t>
      </w:r>
      <w:r w:rsidR="00B00550" w:rsidRPr="007F3EE4">
        <w:t>17911219232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2E68CE" w:rsidP="00C819A9" w:rsidR="002E68CE">
      <w:pPr>
        <w:jc w:val="right"/>
        <w:rPr>
          <w:lang w:val="hr-HR"/>
        </w:rPr>
      </w:pPr>
    </w:p>
    <w:p w:rsidRDefault="00B00550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St-982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B00550" w:rsidP="004315B7" w:rsidR="00515C9A" w:rsidRPr="00515C9A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t>Mihail</w:t>
      </w:r>
      <w:proofErr w:type="spellEnd"/>
      <w:r>
        <w:t xml:space="preserve"> </w:t>
      </w:r>
      <w:proofErr w:type="spellStart"/>
      <w:r>
        <w:t>Groshev</w:t>
      </w:r>
      <w:proofErr w:type="spellEnd"/>
      <w:r>
        <w:t xml:space="preserve">, </w:t>
      </w:r>
      <w:proofErr w:type="spellStart"/>
      <w:r>
        <w:t>Njemačka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Velimira</w:t>
      </w:r>
      <w:proofErr w:type="spellEnd"/>
      <w:r>
        <w:t xml:space="preserve"> </w:t>
      </w:r>
      <w:proofErr w:type="spellStart"/>
      <w:r>
        <w:t>Škorpika</w:t>
      </w:r>
      <w:proofErr w:type="spellEnd"/>
      <w:r>
        <w:t xml:space="preserve"> 6, </w:t>
      </w:r>
      <w:proofErr w:type="spellStart"/>
      <w:r>
        <w:t>Šibenik</w:t>
      </w:r>
      <w:proofErr w:type="spellEnd"/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841" w:rsidR="001D5841">
      <w:r>
        <w:separator/>
      </w:r>
    </w:p>
  </w:endnote>
  <w:endnote w:id="0" w:type="continuationSeparator">
    <w:p w:rsidRDefault="001D5841" w:rsidR="001D5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841" w:rsidR="001D5841">
      <w:r>
        <w:separator/>
      </w:r>
    </w:p>
  </w:footnote>
  <w:footnote w:id="0" w:type="continuationSeparator">
    <w:p w:rsidRDefault="001D5841" w:rsidR="001D584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1D5841"/>
    <w:rsid w:val="0029384C"/>
    <w:rsid w:val="002E68CE"/>
    <w:rsid w:val="00397A5C"/>
    <w:rsid w:val="004252F8"/>
    <w:rsid w:val="004315B7"/>
    <w:rsid w:val="004717C7"/>
    <w:rsid w:val="005003F6"/>
    <w:rsid w:val="00515C9A"/>
    <w:rsid w:val="005A77FA"/>
    <w:rsid w:val="005F686D"/>
    <w:rsid w:val="00635B39"/>
    <w:rsid w:val="007B156E"/>
    <w:rsid w:val="0087516D"/>
    <w:rsid w:val="00937072"/>
    <w:rsid w:val="0094296E"/>
    <w:rsid w:val="00982F64"/>
    <w:rsid w:val="009915BC"/>
    <w:rsid w:val="009F639F"/>
    <w:rsid w:val="00A81CBF"/>
    <w:rsid w:val="00B00550"/>
    <w:rsid w:val="00B20827"/>
    <w:rsid w:val="00C2184A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942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942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ROVEREDO društvo s ograničenom odgovornošću za pružanje usluga i trgovinu</izvorni_sadrzaj>
    <derivirana_varijabla naziv="DomainObject.Predmet.ProtustrankaFormated_1">  ROVEREDO društvo s ograničenom odgovornošću za pružanje usluga i trgovinu</derivirana_varijabla>
  </DomainObject.Predmet.ProtustrankaFormated>
  <DomainObject.Predmet.ProtustrankaFormatedOIB>
    <izvorni_sadrzaj>  ROVEREDO društvo s ograničenom odgovornošću za pružanje usluga i trgovinu, OIB 17911219232</izvorni_sadrzaj>
    <derivirana_varijabla naziv="DomainObject.Predmet.ProtustrankaFormatedOIB_1">  ROVEREDO društvo s ograničenom odgovornošću za pružanje usluga i trgovinu, OIB 17911219232</derivirana_varijabla>
  </DomainObject.Predmet.ProtustrankaFormatedOIB>
  <DomainObject.Predmet.ProtustrankaFormatedWithAdress>
    <izvorni_sadrzaj> ROVEREDO društvo s ograničenom odgovornošću za pružanje usluga i trgovinu, Velimira Škorpika 6, 22000 Šibenik</izvorni_sadrzaj>
    <derivirana_varijabla naziv="DomainObject.Predmet.ProtustrankaFormatedWithAdress_1"> ROVEREDO društvo s ograničenom odgovornošću za pružanje usluga i trgovinu, Velimira Škorpika 6, 22000 Šibenik</derivirana_varijabla>
  </DomainObject.Predmet.ProtustrankaFormatedWithAdress>
  <DomainObject.Predmet.ProtustrankaFormatedWithAdressOIB>
    <izvorni_sadrzaj> ROVEREDO društvo s ograničenom odgovornošću za pružanje usluga i trgovinu, OIB 17911219232, Velimira Škorpika 6, 22000 Šibenik</izvorni_sadrzaj>
    <derivirana_varijabla naziv="DomainObject.Predmet.ProtustrankaFormatedWithAdressOIB_1"> ROVEREDO društvo s ograničenom odgovornošću za pružanje usluga i trgovinu, OIB 17911219232, Velimira Škorpika 6, 22000 Šibenik</derivirana_varijabla>
  </DomainObject.Predmet.ProtustrankaFormatedWithAdressOIB>
  <DomainObject.Predmet.ProtustrankaWithAdress>
    <izvorni_sadrzaj>ROVEREDO društvo s ograničenom odgovornošću za pružanje usluga i trgovinu Velimira Škorpika 6, 22000 Šibenik</izvorni_sadrzaj>
    <derivirana_varijabla naziv="DomainObject.Predmet.ProtustrankaWithAdress_1">ROVEREDO društvo s ograničenom odgovornošću za pružanje usluga i trgovinu Velimira Škorpika 6, 22000 Šibenik</derivirana_varijabla>
  </DomainObject.Predmet.ProtustrankaWithAdress>
  <DomainObject.Predmet.ProtustrankaWithAdressOIB>
    <izvorni_sadrzaj>ROVEREDO društvo s ograničenom odgovornošću za pružanje usluga i trgovinu, OIB 17911219232, Velimira Škorpika 6, 22000 Šibenik</izvorni_sadrzaj>
    <derivirana_varijabla naziv="DomainObject.Predmet.ProtustrankaWithAdressOIB_1">ROVEREDO društvo s ograničenom odgovornošću za pružanje usluga i trgovinu, OIB 17911219232, Velimira Škorpika 6, 22000 Šibenik</derivirana_varijabla>
  </DomainObject.Predmet.ProtustrankaWithAdressOIB>
  <DomainObject.Predmet.ProtustrankaNazivFormated>
    <izvorni_sadrzaj>ROVEREDO društvo s ograničenom odgovornošću za pružanje usluga i trgovinu</izvorni_sadrzaj>
    <derivirana_varijabla naziv="DomainObject.Predmet.ProtustrankaNazivFormated_1">ROVEREDO društvo s ograničenom odgovornošću za pružanje usluga i trgovinu</derivirana_varijabla>
  </DomainObject.Predmet.ProtustrankaNazivFormated>
  <DomainObject.Predmet.ProtustrankaNazivFormatedOIB>
    <izvorni_sadrzaj>ROVEREDO društvo s ograničenom odgovornošću za pružanje usluga i trgovinu, OIB 17911219232</izvorni_sadrzaj>
    <derivirana_varijabla naziv="DomainObject.Predmet.ProtustrankaNazivFormatedOIB_1">ROVEREDO društvo s ograničenom odgovornošću za pružanje usluga i trgovinu, OIB 17911219232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ROVEREDO društvo s ograničenom odgovornošću za pružanje usluga i trgovinu</item>
    </izvorni_sadrzaj>
    <derivirana_varijabla naziv="DomainObject.Predmet.ProtuStrankaListFormated_1">
      <item>ROVEREDO društvo s ograničenom odgovornošću za pružanje usluga i trgovinu</item>
    </derivirana_varijabla>
  </DomainObject.Predmet.ProtuStrankaListFormated>
  <DomainObject.Predmet.ProtuStrankaListFormatedOIB>
    <izvorni_sadrzaj>
      <item>ROVEREDO društvo s ograničenom odgovornošću za pružanje usluga i trgovinu, OIB 17911219232</item>
    </izvorni_sadrzaj>
    <derivirana_varijabla naziv="DomainObject.Predmet.ProtuStrankaListFormatedOIB_1">
      <item>ROVEREDO društvo s ograničenom odgovornošću za pružanje usluga i trgovinu, OIB 17911219232</item>
    </derivirana_varijabla>
  </DomainObject.Predmet.ProtuStrankaListFormatedOIB>
  <DomainObject.Predmet.ProtuStrankaListFormatedWithAdress>
    <izvorni_sadrzaj>
      <item>ROVEREDO društvo s ograničenom odgovornošću za pružanje usluga i trgovinu, Velimira Škorpika 6, 22000 Šibenik</item>
    </izvorni_sadrzaj>
    <derivirana_varijabla naziv="DomainObject.Predmet.ProtuStrankaListFormatedWithAdress_1">
      <item>ROVEREDO društvo s ograničenom odgovornošću za pružanje usluga i trgovinu, Velimira Škorpika 6, 22000 Šibenik</item>
    </derivirana_varijabla>
  </DomainObject.Predmet.ProtuStrankaListFormatedWithAdress>
  <DomainObject.Predmet.ProtuStrankaListFormatedWithAdressOIB>
    <izvorni_sadrzaj>
      <item>ROVEREDO društvo s ograničenom odgovornošću za pružanje usluga i trgovinu, OIB 17911219232, Velimira Škorpika 6, 22000 Šibenik</item>
    </izvorni_sadrzaj>
    <derivirana_varijabla naziv="DomainObject.Predmet.ProtuStrankaListFormatedWithAdressOIB_1">
      <item>ROVEREDO društvo s ograničenom odgovornošću za pružanje usluga i trgovinu, OIB 17911219232, Velimira Škorpika 6, 22000 Šibenik</item>
    </derivirana_varijabla>
  </DomainObject.Predmet.ProtuStrankaListFormatedWithAdressOIB>
  <DomainObject.Predmet.ProtuStrankaListNazivFormated>
    <izvorni_sadrzaj>
      <item>ROVEREDO društvo s ograničenom odgovornošću za pružanje usluga i trgovinu</item>
    </izvorni_sadrzaj>
    <derivirana_varijabla naziv="DomainObject.Predmet.ProtuStrankaListNazivFormated_1">
      <item>ROVEREDO društvo s ograničenom odgovornošću za pružanje usluga i trgovinu</item>
    </derivirana_varijabla>
  </DomainObject.Predmet.ProtuStrankaListNazivFormated>
  <DomainObject.Predmet.ProtuStrankaListNazivFormatedOIB>
    <izvorni_sadrzaj>
      <item>ROVEREDO društvo s ograničenom odgovornošću za pružanje usluga i trgovinu, OIB 17911219232</item>
    </izvorni_sadrzaj>
    <derivirana_varijabla naziv="DomainObject.Predmet.ProtuStrankaListNazivFormatedOIB_1">
      <item>ROVEREDO društvo s ograničenom odgovornošću za pružanje usluga i trgovinu, OIB 17911219232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ROVEREDO društvo s ograničenom odgovornošću za pružanje usluga i trgovinu</izvorni_sadrzaj>
    <derivirana_varijabla naziv="DomainObject.Predmet.ProtustrankaIDrugi_1">ROVEREDO društvo s ograničenom odgovornošću za pružanje usluga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ROVEREDO društvo s ograničenom odgovornošću za pružanje usluga i trgovinu, OIB 17911219232, Velimira Škorpika 6, 22000 Šibenik</izvorni_sadrzaj>
    <derivirana_varijabla naziv="DomainObject.Predmet.ProtustrankaIDrugiAdressOIB_1">ROVEREDO društvo s ograničenom odgovornošću za pružanje usluga i trgovinu, OIB 17911219232,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ROVEREDO društvo s ograničenom odgovornošću za pružanje usluga i trgovinu</item>
    </izvorni_sadrzaj>
    <derivirana_varijabla naziv="DomainObject.Predmet.SudioniciListNaziv_1">
      <item>Financijska agencija</item>
      <item>ROVEREDO društvo s ograničenom odgovornošću za pružanje usluga i trgovinu</item>
    </derivirana_varijabla>
  </DomainObject.Predmet.SudioniciListNaziv>
  <DomainObject.Predmet.SudioniciListAdressOIB>
    <izvorni_sadrzaj>
      <item>Financijska agencija, OIB 85821130368, Ulica grada Vukovara 70,10000 Zagreb</item>
      <item>ROVEREDO društvo s ograničenom odgovornošću za pružanje usluga i trgovinu, OIB 17911219232, Velimira Škorpika 6,22000 Šibenik</item>
    </izvorni_sadrzaj>
    <derivirana_varijabla naziv="DomainObject.Predmet.SudioniciListAdressOIB_1">
      <item>Financijska agencija, OIB 85821130368, Ulica grada Vukovara 70,10000 Zagreb</item>
      <item>ROVEREDO društvo s ograničenom odgovornošću za pružanje usluga i trgovinu, OIB 17911219232, Velimira Škorpika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17911219232</item>
    </izvorni_sadrzaj>
    <derivirana_varijabla naziv="DomainObject.Predmet.SudioniciListNazivOIB_1">
      <item>, OIB 85821130368</item>
      <item>, OIB 17911219232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361</properties:Words>
  <properties:Characters>1822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2016-08-16T08:25:00Z</dcterms:created>
  <dc:creator>Sektor za informatiku</dc:creator>
  <cp:lastModifiedBy>Marina Gulin</cp:lastModifiedBy>
  <cp:lastPrinted>2016-08-16T08:25:00Z</cp:lastPrinted>
  <dcterms:modified xmlns:xsi="http://www.w3.org/2001/XMLSchema-instance" xsi:type="dcterms:W3CDTF">2016-08-16T08:42:00Z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