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0626" w14:paraId="1b80626" w:rsidRDefault="00AE649C" w:rsidP="00FA5B5E" w:rsidR="00AE649C" w:rsidRPr="00B76F3C">
      <w:pPr>
        <w:pStyle w:val="Naslov3"/>
        <w15:collapsed w:val="false"/>
      </w:pPr>
    </w:p>
    <w:p w:rsidRDefault="00D07C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7C77" w:rsidP="00D07C77" w:rsidR="00D07C7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St-420/2015-3.</w:t>
      </w:r>
    </w:p>
    <w:p w:rsidRDefault="00D07C77" w:rsidP="00D07C77" w:rsidR="00D07C77">
      <w:pPr>
        <w:ind w:firstLine="5245"/>
        <w:jc w:val="right"/>
        <w:rPr>
          <w:rFonts w:cs="Arial" w:hAnsi="Arial" w:ascii="Arial"/>
          <w:b/>
        </w:rPr>
      </w:pPr>
    </w:p>
    <w:p w:rsidRDefault="00D07C77" w:rsidP="00D07C77" w:rsidR="00D07C7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07C77" w:rsidP="00D07C77" w:rsidR="00D07C77">
      <w:pPr>
        <w:jc w:val="center"/>
        <w:rPr>
          <w:rFonts w:cs="Arial" w:hAnsi="Arial" w:ascii="Arial"/>
          <w:b/>
        </w:rPr>
      </w:pPr>
    </w:p>
    <w:p w:rsidRDefault="00D07C77" w:rsidP="00D07C77" w:rsidR="00D07C7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07C77" w:rsidP="00D07C77" w:rsidR="00D07C77">
      <w:pPr>
        <w:jc w:val="both"/>
        <w:rPr>
          <w:rFonts w:cs="Arial" w:hAnsi="Arial" w:ascii="Arial"/>
        </w:rPr>
      </w:pP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Mrazoviću, u skraćenom stečajnom postupku nad dužnikom LORENA M j.d.o.o. za trgovinu i usluge iz Bjelovara, Franjevačka 19, MBS 010085278, OIB 44124760249, dana 04. veljače 2016. godine  </w:t>
      </w:r>
    </w:p>
    <w:p w:rsidRDefault="00D07C77" w:rsidP="00D07C77" w:rsidR="00D07C7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LORENA M j.d.o.o. za trgovinu i usluge iz Bjelovara, Franjevačka 19, MBS 010085278, OIB 44124760249.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JASNA HROMADKO iz Zagreba, Zelengorska br.1., OIB 22088644509.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LORENA M j.d.o.o. za trgovinu i usluge iz Bjelovara, Franjevačka 19, MBS 010085278, OIB 44124760249.</w:t>
      </w:r>
    </w:p>
    <w:p w:rsidRDefault="00D07C77" w:rsidP="00D07C77" w:rsidR="00D07C7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04. veljače 2016. u 12,30 sati, kada je ovo rješenje objavljeno na e-oglasnoj ploči ovoga suda.</w:t>
      </w:r>
    </w:p>
    <w:p w:rsidRDefault="00D07C77" w:rsidP="00D07C77" w:rsidR="00D07C7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07C77" w:rsidP="00D07C77" w:rsidR="00D07C7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D07C77" w:rsidP="00D07C77" w:rsidR="00D07C7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St-420/2015-2., koji je objavljen na mrežnoj stranici e-oglasna ploča Trgovačkog suda u Bjelovaru 3. prosinca 2015., pozvao osobu ovlaštenu za zastupanje dužnika da u roku od 15 dana od objave </w:t>
      </w:r>
      <w:r>
        <w:rPr>
          <w:rFonts w:cs="Arial" w:hAnsi="Arial" w:ascii="Arial"/>
        </w:rPr>
        <w:lastRenderedPageBreak/>
        <w:t>oglasa na mrežnoj stranici e-oglasne ploče  podnese sudu javnobilježnički ovjerovljen popis imovine i obveza na propisanom obrascu.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07C77" w:rsidP="00D07C77" w:rsidR="00D07C7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07C77" w:rsidP="00D07C77" w:rsidR="00D07C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07C77" w:rsidP="00D07C77" w:rsidR="00D07C7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04. veljače 2016. godine</w:t>
      </w:r>
    </w:p>
    <w:p w:rsidRDefault="00D07C77" w:rsidP="00D07C77" w:rsidR="00D07C77">
      <w:pPr>
        <w:rPr>
          <w:rFonts w:cs="Arial" w:hAnsi="Arial" w:ascii="Arial"/>
          <w:b/>
        </w:rPr>
      </w:pPr>
    </w:p>
    <w:p w:rsidRDefault="00D07C77" w:rsidP="00D07C77" w:rsidR="00D07C7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07C77" w:rsidP="00D07C77" w:rsidR="00D07C7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D07C77" w:rsidP="00D07C77" w:rsidR="00D07C7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</w:t>
      </w:r>
      <w:r>
        <w:rPr>
          <w:rFonts w:cs="Arial" w:hAnsi="Arial" w:ascii="Arial"/>
        </w:rPr>
        <w:t xml:space="preserve">                    </w:t>
      </w: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07C77" w:rsidP="00D07C77" w:rsidR="00D07C77">
      <w:pPr>
        <w:jc w:val="both"/>
        <w:rPr>
          <w:rFonts w:cs="Arial" w:hAnsi="Arial" w:ascii="Arial"/>
        </w:rPr>
      </w:pPr>
    </w:p>
    <w:p w:rsidRDefault="00D07C77" w:rsidP="00D07C77" w:rsidR="00D07C77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lastRenderedPageBreak/>
        <w:t>Rj.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07C77" w:rsidP="00D07C77" w:rsidR="00D07C7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04.2.2016.g.</w:t>
      </w:r>
    </w:p>
    <w:p w:rsidRDefault="00D07C77" w:rsidP="00D07C77" w:rsidR="00D07C77">
      <w:pPr>
        <w:rPr>
          <w:rFonts w:cs="Arial" w:hAnsi="Arial" w:ascii="Arial"/>
        </w:rPr>
      </w:pPr>
    </w:p>
    <w:p w:rsidRDefault="00D07C77" w:rsidP="00D07C77" w:rsidR="00D07C7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C77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St-420/2015-3</izvorni_sadrzaj>
    <derivirana_varijabla naziv="DomainObject.Oznaka_1">St-420/2015-3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M jednostavno društvo s ograničenom odgovornošću za trgovinu i usluge, Bjelovar zastupanog po punomoćniku SANDRA MASNEC</izvorni_sadrzaj>
    <derivirana_varijabla naziv="DomainObject.Predmet.ProtustrankaFormated_1">  LORENA M jednostavno društvo s ograničenom odgovornošću za trgovinu i usluge, Bjelovar zastupanog po punomoćniku SANDRA MASNEC</derivirana_varijabla>
  </DomainObject.Predmet.ProtustrankaFormated>
  <DomainObject.Predmet.ProtustrankaFormatedOIB>
    <izvorni_sadrzaj>  LORENA M jednostavno društvo s ograničenom odgovornošću za trgovinu i usluge, Bjelovar, OIB 44124760249 zastupanog po punomoćniku SANDRA MASNEC</izvorni_sadrzaj>
    <derivirana_varijabla naziv="DomainObject.Predmet.ProtustrankaFormatedOIB_1">  LORENA M jednostavno društvo s ograničenom odgovornošću za trgovinu i usluge, Bjelovar, OIB 44124760249 zastupanog po punomoćniku SANDRA MASNEC</derivirana_varijabla>
  </DomainObject.Predmet.ProtustrankaFormatedOIB>
  <DomainObject.Predmet.ProtustrankaFormatedWithAdress>
    <izvorni_sadrzaj> LORENA M jednostavno društvo s ograničenom odgovornošću za trgovinu i usluge, Bjelovar, Franjevačka 19, 43000 Bjelovar zastupanog po punomoćniku SANDRA MASNEC</izvorni_sadrzaj>
    <derivirana_varijabla naziv="DomainObject.Predmet.ProtustrankaFormatedWithAdress_1"> LORENA M jednostavno društvo s ograničenom odgovornošću za trgovinu i usluge, Bjelovar, Franjevačka 19, 43000 Bjelovar zastupanog po punomoćniku SANDRA MASNEC</derivirana_varijabla>
  </DomainObject.Predmet.ProtustrankaFormatedWithAdress>
  <DomainObject.Predmet.ProtustrankaFormatedWithAdressOIB>
    <izvorni_sadrzaj> LORENA M jednostavno društvo s ograničenom odgovornošću za trgovinu i usluge, Bjelovar, OIB 44124760249, Franjevačka 19, 43000 Bjelovar zastupanog po punomoćniku SANDRA MASNEC</izvorni_sadrzaj>
    <derivirana_varijabla naziv="DomainObject.Predmet.ProtustrankaFormatedWithAdressOIB_1"> LORENA M jednostavno društvo s ograničenom odgovornošću za trgovinu i usluge, Bjelovar, OIB 44124760249, Franjevačka 19, 43000 Bjelovar zastupanog po punomoćniku SANDRA MASNEC</derivirana_varijabla>
  </DomainObject.Predmet.ProtustrankaFormatedWithAdressOIB>
  <DomainObject.Predmet.ProtustrankaWithAdress>
    <izvorni_sadrzaj>LORENA M jednostavno društvo s ograničenom odgovornošću za trgovinu i usluge, Bjelovar Franjevačka 19, 43000 Bjelovar</izvorni_sadrzaj>
    <derivirana_varijabla naziv="DomainObject.Predmet.ProtustrankaWithAdress_1">LORENA M jednostavno društvo s ograničenom odgovornošću za trgovinu i usluge, Bjelovar Franjevačka 19, 43000 Bjelovar</derivirana_varijabla>
  </DomainObject.Predmet.ProtustrankaWithAdress>
  <DomainObject.Predmet.ProtustrankaWithAdressOIB>
    <izvorni_sadrzaj>LORENA M jednostavno društvo s ograničenom odgovornošću za trgovinu i usluge, Bjelovar, OIB 44124760249, Franjevačka 19, 43000 Bjelovar</izvorni_sadrzaj>
    <derivirana_varijabla naziv="DomainObject.Predmet.ProtustrankaWithAdressOIB_1">LORENA M jednostavno društvo s ograničenom odgovornošću za trgovinu i usluge, Bjelovar, OIB 44124760249, Franjevačka 19, 43000 Bjelovar</derivirana_varijabla>
  </DomainObject.Predmet.ProtustrankaWithAdressOIB>
  <DomainObject.Predmet.ProtustrankaNazivFormated>
    <izvorni_sadrzaj>LORENA M jednostavno društvo s ograničenom odgovornošću za trgovinu i usluge, Bjelovar</izvorni_sadrzaj>
    <derivirana_varijabla naziv="DomainObject.Predmet.ProtustrankaNazivFormated_1">LORENA M jednostavno društvo s ograničenom odgovornošću za trgovinu i usluge, Bjelovar</derivirana_varijabla>
  </DomainObject.Predmet.ProtustrankaNazivFormated>
  <DomainObject.Predmet.ProtustrankaNazivFormatedOIB>
    <izvorni_sadrzaj>LORENA M jednostavno društvo s ograničenom odgovornošću za trgovinu i usluge, Bjelovar, OIB 44124760249</izvorni_sadrzaj>
    <derivirana_varijabla naziv="DomainObject.Predmet.ProtustrankaNazivFormatedOIB_1">LORENA M jednostavno društvo s ograničenom odgovornošću za trgovinu i usluge, Bjelovar, OIB 44124760249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LORENA M jednostavno društvo s ograničenom odgovornošću za trgovinu i usluge, Bjelovar zastupanog po punomoćniku SANDRA MASNEC</item>
    </izvorni_sadrzaj>
    <derivirana_varijabla naziv="DomainObject.Predmet.ProtuStrankaListFormated_1">
      <item>LORENA M jednostavno društvo s ograničenom odgovornošću za trgovinu i usluge, Bjelovar zastupanog po punomoćniku SANDRA MASNEC</item>
    </derivirana_varijabla>
  </DomainObject.Predmet.ProtuStrankaListFormated>
  <DomainObject.Predmet.ProtuStrankaListFormatedOIB>
    <izvorni_sadrzaj>
      <item>LORENA M jednostavno društvo s ograničenom odgovornošću za trgovinu i usluge, Bjelovar, OIB 44124760249 zastupanog po punomoćniku SANDRA MASNEC</item>
    </izvorni_sadrzaj>
    <derivirana_varijabla naziv="DomainObject.Predmet.ProtuStrankaListFormatedOIB_1">
      <item>LORENA M jednostavno društvo s ograničenom odgovornošću za trgovinu i usluge, Bjelovar, OIB 44124760249 zastupanog po punomoćniku SANDRA MASNEC</item>
    </derivirana_varijabla>
  </DomainObject.Predmet.ProtuStrankaListFormatedOIB>
  <DomainObject.Predmet.ProtuStrankaListFormatedWithAdress>
    <izvorni_sadrzaj>
      <item>LORENA M jednostavno društvo s ograničenom odgovornošću za trgovinu i usluge, Bjelovar, Franjevačka 19, 43000 Bjelovar zastupanog po punomoćniku SANDRA MASNEC</item>
    </izvorni_sadrzaj>
    <derivirana_varijabla naziv="DomainObject.Predmet.ProtuStrankaListFormatedWithAdress_1">
      <item>LORENA M jednostavno društvo s ograničenom odgovornošću za trgovinu i usluge, Bjelovar, Franjevačka 19, 43000 Bjelovar zastupanog po punomoćniku SANDRA MASNEC</item>
    </derivirana_varijabla>
  </DomainObject.Predmet.ProtuStrankaListFormatedWithAdress>
  <DomainObject.Predmet.ProtuStrankaListFormatedWithAdressOIB>
    <izvorni_sadrzaj>
      <item>LORENA M jednostavno društvo s ograničenom odgovornošću za trgovinu i usluge, Bjelovar, OIB 44124760249, Franjevačka 19, 43000 Bjelovar zastupanog po punomoćniku SANDRA MASNEC</item>
    </izvorni_sadrzaj>
    <derivirana_varijabla naziv="DomainObject.Predmet.ProtuStrankaListFormatedWithAdressOIB_1">
      <item>LORENA M jednostavno društvo s ograničenom odgovornošću za trgovinu i usluge, Bjelovar, OIB 44124760249, Franjevačka 19, 43000 Bjelovar zastupanog po punomoćniku SANDRA MASNEC</item>
    </derivirana_varijabla>
  </DomainObject.Predmet.ProtuStrankaListFormatedWithAdressOIB>
  <DomainObject.Predmet.ProtuStrankaListNazivFormated>
    <izvorni_sadrzaj>
      <item>LORENA M jednostavno društvo s ograničenom odgovornošću za trgovinu i usluge, Bjelovar</item>
    </izvorni_sadrzaj>
    <derivirana_varijabla naziv="DomainObject.Predmet.ProtuStrankaListNazivFormated_1">
      <item>LORENA M jednostavno društvo s ograničenom odgovornošću za trgovinu i usluge, Bjelovar</item>
    </derivirana_varijabla>
  </DomainObject.Predmet.ProtuStrankaListNazivFormated>
  <DomainObject.Predmet.ProtuStrankaListNazivFormatedOIB>
    <izvorni_sadrzaj>
      <item>LORENA M jednostavno društvo s ograničenom odgovornošću za trgovinu i usluge, Bjelovar, OIB 44124760249</item>
    </izvorni_sadrzaj>
    <derivirana_varijabla naziv="DomainObject.Predmet.ProtuStrankaListNazivFormatedOIB_1">
      <item>LORENA M jednostavno društvo s ograničenom odgovornošću za trgovinu i usluge, Bjelovar, OIB 44124760249</item>
    </derivirana_varijabla>
  </DomainObject.Predmet.ProtuStrankaListNazivFormatedOIB>
  <DomainObject.Predmet.OstaliListFormated>
    <izvorni_sadrzaj>
      <item>SANDRA MASNEC punomoćnik sudionika u postupku LORENA M jednostavno društvo s ograničenom odgovornošću za trgovinu i usluge, Bjelovar</item>
    </izvorni_sadrzaj>
    <derivirana_varijabla naziv="DomainObject.Predmet.OstaliListFormated_1">
      <item>SANDRA MASNEC punomoćnik sudionika u postupku LORENA M jednostavno društvo s ograničenom odgovornošću za trgovinu i usluge, Bjelovar</item>
    </derivirana_varijabla>
  </DomainObject.Predmet.OstaliListFormated>
  <DomainObject.Predmet.OstaliListFormatedOIB>
    <izvorni_sadrzaj>
      <item>SANDRA MASNEC, OIB 83097360140 punomoćnik sudionika u postupku LORENA M jednostavno društvo s ograničenom odgovornošću za trgovinu i usluge, Bjelovar</item>
    </izvorni_sadrzaj>
    <derivirana_varijabla naziv="DomainObject.Predmet.OstaliListFormatedOIB_1">
      <item>SANDRA MASNEC, OIB 83097360140 punomoćnik sudionika u postupku LORENA M jednostavno društvo s ograničenom odgovornošću za trgovinu i usluge, Bjelovar</item>
    </derivirana_varijabla>
  </DomainObject.Predmet.OstaliListFormatedOIB>
  <DomainObject.Predmet.OstaliListFormatedWithAdress>
    <izvorni_sadrzaj>
      <item>SANDRA MASNEC, Ferde Livadića 1/B., 43000 Bjelovar punomoćnik sudionika u postupku LORENA M jednostavno društvo s ograničenom odgovornošću za trgovinu i usluge, Bjelovar</item>
    </izvorni_sadrzaj>
    <derivirana_varijabla naziv="DomainObject.Predmet.OstaliListFormatedWithAdress_1">
      <item>SANDRA MASNEC, Ferde Livadića 1/B., 43000 Bjelovar punomoćnik sudionika u postupku LORENA M jednostavno društvo s ograničenom odgovornošću za trgovinu i usluge, Bjelovar</item>
    </derivirana_varijabla>
  </DomainObject.Predmet.OstaliListFormatedWithAdress>
  <DomainObject.Predmet.OstaliListFormatedWithAdressOIB>
    <izvorni_sadrzaj>
      <item>SANDRA MASNEC, OIB 83097360140, Ferde Livadića 1/B., 43000 Bjelovar punomoćnik sudionika u postupku LORENA M jednostavno društvo s ograničenom odgovornošću za trgovinu i usluge, Bjelovar</item>
    </izvorni_sadrzaj>
    <derivirana_varijabla naziv="DomainObject.Predmet.OstaliListFormatedWithAdressOIB_1">
      <item>SANDRA MASNEC, OIB 83097360140, Ferde Livadića 1/B., 43000 Bjelovar punomoćnik sudionika u postupku LORENA M jednostavno društvo s ograničenom odgovornošću za trgovinu i usluge, Bjelovar</item>
    </derivirana_varijabla>
  </DomainObject.Predmet.OstaliListFormatedWithAdressOIB>
  <DomainObject.Predmet.OstaliListNazivFormated>
    <izvorni_sadrzaj>
      <item>SANDRA MASNEC</item>
    </izvorni_sadrzaj>
    <derivirana_varijabla naziv="DomainObject.Predmet.OstaliListNazivFormated_1">
      <item>SANDRA MASNEC</item>
    </derivirana_varijabla>
  </DomainObject.Predmet.OstaliListNazivFormated>
  <DomainObject.Predmet.OstaliListNazivFormatedOIB>
    <izvorni_sadrzaj>
      <item>SANDRA MASNEC, OIB 83097360140</item>
    </izvorni_sadrzaj>
    <derivirana_varijabla naziv="DomainObject.Predmet.OstaliListNazivFormatedOIB_1">
      <item>SANDRA MASNEC, OIB 83097360140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St-420/2015-3</izvorni_sadrzaj>
    <derivirana_varijabla naziv="DomainObject.PoslovniBrojDokumenta_1">St-420/2015-3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LORENA M jednostavno društvo s ograničenom odgovornošću za trgovinu i usluge, Bjelovar</izvorni_sadrzaj>
    <derivirana_varijabla naziv="DomainObject.Predmet.ProtustrankaIDrugi_1">LORENA M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LORENA M jednostavno društvo s ograničenom odgovornošću za trgovinu i usluge, Bjelovar, OIB 44124760249, Franjevačka 19, 43000 Bjelovar</izvorni_sadrzaj>
    <derivirana_varijabla naziv="DomainObject.Predmet.ProtustrankaIDrugiAdressOIB_1">LORENA M jednostavno društvo s ograničenom odgovornošću za trgovinu i usluge, Bjelovar, OIB 44124760249, Franjevačka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LORENA M jednostavno društvo s ograničenom odgovornošću za trgovinu i usluge, Bjelovar</item>
      <item>SANDRA MASNEC</item>
    </izvorni_sadrzaj>
    <derivirana_varijabla naziv="DomainObject.Predmet.SudioniciListNaziv_1">
      <item>FINA, RC ZAGREB, Podružnica Bjelovar</item>
      <item>LORENA M jednostavno društvo s ograničenom odgovornošću za trgovinu i usluge, Bjelovar</item>
      <item>SANDRA MASNEC</item>
    </derivirana_varijabla>
  </DomainObject.Predmet.SudioniciListNaziv>
  <DomainObject.Predmet.SudioniciListAdressOIB>
    <izvorni_sadrzaj>
      <item>FINA, RC ZAGREB, Podružnica Bjelovar, OIB 85821130368, F. Supila 4,43000 Bjelovar</item>
      <item>LORENA M jednostavno društvo s ograničenom odgovornošću za trgovinu i usluge, Bjelovar, OIB 44124760249, Franjevačka 19,43000 Bjelovar</item>
      <item>SANDRA MASNEC, OIB 83097360140, Ferde Livadića 1/B.,43000 Bjelovar</item>
    </izvorni_sadrzaj>
    <derivirana_varijabla naziv="DomainObject.Predmet.SudioniciListAdressOIB_1">
      <item>FINA, RC ZAGREB, Podružnica Bjelovar, OIB 85821130368, F. Supila 4,43000 Bjelovar</item>
      <item>LORENA M jednostavno društvo s ograničenom odgovornošću za trgovinu i usluge, Bjelovar, OIB 44124760249, Franjevačka 19,43000 Bjelovar</item>
      <item>SANDRA MASNEC, OIB 83097360140, Ferde Livadića 1/B.,43000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51AD5-39F0-487C-99AF-C7AA6832F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3780</properties:Characters>
  <properties:Lines>90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2016-02-04T06:16:00Z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