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8fde4" w14:paraId="898fde4" w:rsidRDefault="007A1990" w:rsidR="0063005F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48</w:t>
      </w:r>
      <w:r w:rsidR="00567DEA">
        <w:rPr>
          <w:rFonts w:hAnsi="Times New Roman" w:ascii="Times New Roman"/>
          <w:szCs w:val="24"/>
          <w:lang w:val="hr-HR"/>
        </w:rPr>
        <w:t xml:space="preserve">. </w:t>
      </w:r>
      <w:r w:rsidR="00241274">
        <w:rPr>
          <w:rFonts w:hAnsi="Times New Roman" w:ascii="Times New Roman"/>
          <w:szCs w:val="24"/>
          <w:lang w:val="hr-HR"/>
        </w:rPr>
        <w:t>St-6060</w:t>
      </w:r>
      <w:r w:rsidR="007555AB">
        <w:rPr>
          <w:rFonts w:hAnsi="Times New Roman" w:ascii="Times New Roman"/>
          <w:szCs w:val="24"/>
          <w:lang w:val="hr-HR"/>
        </w:rPr>
        <w:t>/15</w:t>
      </w:r>
    </w:p>
    <w:p w:rsidRDefault="001003CC" w:rsidR="0063005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D06103" w:rsidR="0063005F">
      <w:pPr>
        <w:rPr>
          <w:rFonts w:hAnsi="Times New Roman" w:ascii="Times New Roman"/>
          <w:szCs w:val="24"/>
          <w:lang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62025" cx="7143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7DEA" w:rsidP="00567DEA" w:rsidR="00567DE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REPUBLIKA HRVATSKA   </w:t>
      </w:r>
    </w:p>
    <w:p w:rsidRDefault="00567DEA" w:rsidP="00567DEA" w:rsidR="00567DE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ZAGREBU</w:t>
      </w:r>
    </w:p>
    <w:p w:rsidRDefault="00567DEA" w:rsidP="00567DEA" w:rsidR="00567DE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Amruševa 2/II</w:t>
      </w:r>
    </w:p>
    <w:p w:rsidRDefault="00567DEA" w:rsidP="00567DEA" w:rsidR="00567DE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                </w:t>
      </w:r>
    </w:p>
    <w:p w:rsidRDefault="0063005F" w:rsidR="0063005F">
      <w:pPr>
        <w:rPr>
          <w:rFonts w:hAnsi="Times New Roman" w:ascii="Times New Roman"/>
          <w:szCs w:val="24"/>
          <w:lang w:val="hr-HR"/>
        </w:rPr>
      </w:pPr>
    </w:p>
    <w:p w:rsidRDefault="001003CC" w:rsidR="0063005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T</w:t>
      </w:r>
      <w:r w:rsidR="00402944">
        <w:rPr>
          <w:rFonts w:hAnsi="Times New Roman" w:ascii="Times New Roman"/>
          <w:szCs w:val="24"/>
          <w:lang w:val="hr-HR"/>
        </w:rPr>
        <w:t xml:space="preserve">rgovački sud u Zagrebu, </w:t>
      </w:r>
      <w:r>
        <w:rPr>
          <w:rFonts w:hAnsi="Times New Roman" w:ascii="Times New Roman"/>
          <w:szCs w:val="24"/>
          <w:lang w:val="hr-HR"/>
        </w:rPr>
        <w:t>u</w:t>
      </w:r>
      <w:r w:rsidR="007752C7">
        <w:rPr>
          <w:rFonts w:hAnsi="Times New Roman" w:ascii="Times New Roman"/>
          <w:szCs w:val="24"/>
          <w:lang w:val="hr-HR"/>
        </w:rPr>
        <w:t xml:space="preserve"> skraćenom stečajnom postupku po</w:t>
      </w:r>
      <w:r>
        <w:rPr>
          <w:rFonts w:hAnsi="Times New Roman" w:ascii="Times New Roman"/>
          <w:szCs w:val="24"/>
          <w:lang w:val="hr-HR"/>
        </w:rPr>
        <w:t>d poslovnim brojem St-</w:t>
      </w:r>
      <w:r w:rsidR="00241274">
        <w:rPr>
          <w:rFonts w:hAnsi="Times New Roman" w:ascii="Times New Roman"/>
          <w:szCs w:val="24"/>
          <w:lang w:val="hr-HR"/>
        </w:rPr>
        <w:t>6060</w:t>
      </w:r>
      <w:r w:rsidR="007555AB">
        <w:rPr>
          <w:rFonts w:hAnsi="Times New Roman" w:ascii="Times New Roman"/>
          <w:szCs w:val="24"/>
          <w:lang w:val="hr-HR"/>
        </w:rPr>
        <w:t>/15</w:t>
      </w:r>
      <w:r>
        <w:rPr>
          <w:rFonts w:hAnsi="Times New Roman" w:ascii="Times New Roman"/>
          <w:szCs w:val="24"/>
          <w:lang w:val="hr-HR"/>
        </w:rPr>
        <w:t>, temeljem odredbe čl.</w:t>
      </w:r>
      <w:r w:rsidR="00257570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430. Stečajnog </w:t>
      </w:r>
      <w:r w:rsidR="0039223D">
        <w:rPr>
          <w:rFonts w:hAnsi="Times New Roman" w:ascii="Times New Roman"/>
          <w:szCs w:val="24"/>
          <w:lang w:val="hr-HR"/>
        </w:rPr>
        <w:t xml:space="preserve">zakona (NN br. 71/15), </w:t>
      </w:r>
      <w:r w:rsidR="007A1990">
        <w:rPr>
          <w:rFonts w:hAnsi="Times New Roman" w:ascii="Times New Roman"/>
          <w:szCs w:val="24"/>
          <w:lang w:val="hr-HR"/>
        </w:rPr>
        <w:t xml:space="preserve">dana  </w:t>
      </w:r>
      <w:r w:rsidR="0039223D">
        <w:rPr>
          <w:rFonts w:hAnsi="Times New Roman" w:ascii="Times New Roman"/>
          <w:szCs w:val="24"/>
          <w:lang w:val="hr-HR"/>
        </w:rPr>
        <w:t xml:space="preserve">27. listopada </w:t>
      </w:r>
      <w:r w:rsidR="007A1990">
        <w:rPr>
          <w:rFonts w:hAnsi="Times New Roman" w:ascii="Times New Roman"/>
          <w:szCs w:val="24"/>
          <w:lang w:val="hr-HR"/>
        </w:rPr>
        <w:t>2016</w:t>
      </w:r>
      <w:r>
        <w:rPr>
          <w:rFonts w:hAnsi="Times New Roman" w:ascii="Times New Roman"/>
          <w:szCs w:val="24"/>
          <w:lang w:val="hr-HR"/>
        </w:rPr>
        <w:t xml:space="preserve">., objavljuje </w:t>
      </w:r>
    </w:p>
    <w:p w:rsidRDefault="0063005F" w:rsidR="0063005F">
      <w:pPr>
        <w:jc w:val="both"/>
        <w:rPr>
          <w:rFonts w:hAnsi="Times New Roman" w:ascii="Times New Roman"/>
          <w:szCs w:val="24"/>
          <w:lang w:val="hr-HR"/>
        </w:rPr>
      </w:pPr>
    </w:p>
    <w:p w:rsidRDefault="001003CC" w:rsidR="0063005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 G L A S</w:t>
      </w:r>
    </w:p>
    <w:p w:rsidRDefault="0063005F" w:rsidR="0063005F">
      <w:pPr>
        <w:jc w:val="center"/>
        <w:rPr>
          <w:rFonts w:hAnsi="Times New Roman" w:ascii="Times New Roman"/>
          <w:szCs w:val="24"/>
          <w:lang w:val="hr-HR"/>
        </w:rPr>
      </w:pPr>
    </w:p>
    <w:p w:rsidRDefault="001003CC" w:rsidP="00344198" w:rsidR="00344198" w:rsidRPr="0039223D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 w:rsidRPr="00241274">
        <w:rPr>
          <w:rFonts w:hAnsi="Times New Roman" w:ascii="Times New Roman"/>
          <w:szCs w:val="24"/>
          <w:lang w:val="hr-HR"/>
        </w:rPr>
        <w:t xml:space="preserve">Za dužnika </w:t>
      </w:r>
      <w:r w:rsidR="0039223D" w:rsidRPr="0039223D">
        <w:rPr>
          <w:rFonts w:hAnsi="Times New Roman" w:ascii="Times New Roman"/>
        </w:rPr>
        <w:t>EXPOLUX d.o.o. iz Zagreba, Trg bana Josipa Jelačića 11, O</w:t>
      </w:r>
      <w:r w:rsidR="0039223D">
        <w:rPr>
          <w:rFonts w:hAnsi="Times New Roman" w:ascii="Times New Roman"/>
        </w:rPr>
        <w:t>IB: 19399174648, MBS: 080062045.</w:t>
      </w:r>
    </w:p>
    <w:p w:rsidRDefault="0039223D" w:rsidP="0039223D" w:rsidR="0039223D" w:rsidRPr="0039223D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03CC" w:rsidR="0063005F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Iznos duga evidentiran na temelju ne</w:t>
      </w:r>
      <w:r w:rsidR="0039223D">
        <w:rPr>
          <w:rFonts w:hAnsi="Times New Roman" w:ascii="Times New Roman"/>
          <w:szCs w:val="24"/>
          <w:lang w:val="hr-HR"/>
        </w:rPr>
        <w:t xml:space="preserve">izvršenih osnova za plaćanje je 404.712,19 </w:t>
      </w:r>
      <w:r>
        <w:rPr>
          <w:rFonts w:hAnsi="Times New Roman" w:ascii="Times New Roman"/>
          <w:szCs w:val="24"/>
          <w:lang w:val="hr-HR"/>
        </w:rPr>
        <w:t>kn.</w:t>
      </w:r>
    </w:p>
    <w:p w:rsidRDefault="0063005F" w:rsidR="0063005F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1003CC" w:rsidR="0063005F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osobe ovlaštene za zastupanje dužnika po zakonu u roku od 15 dana od dana objave oglasa, pozivom na gornji broj spisa, podnijeti sudu javnobilježnički ovjerovljeni popis imovine i obveza na propisanom obrascu.</w:t>
      </w:r>
    </w:p>
    <w:p w:rsidRDefault="0063005F" w:rsidR="0063005F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1003CC" w:rsidR="0063005F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3005F" w:rsidR="0063005F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1003CC" w:rsidR="0063005F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UPOZORENJE:</w:t>
      </w:r>
    </w:p>
    <w:p w:rsidRDefault="001003CC" w:rsidR="0063005F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Ako osobe ovlaštene za zastupanje dužnika po 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</w:t>
      </w:r>
    </w:p>
    <w:p w:rsidRDefault="001003CC" w:rsidR="0063005F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tom slučaju sud će po službenoj dužnosti donijeti rješenje o otvaranju i zaključenju skraćenog stečajnog postupka. </w:t>
      </w:r>
    </w:p>
    <w:p w:rsidRDefault="0063005F" w:rsidR="0063005F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03CC" w:rsidR="0063005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 w:rsidR="00CF7163">
        <w:rPr>
          <w:rFonts w:hAnsi="Times New Roman" w:ascii="Times New Roman"/>
          <w:szCs w:val="24"/>
          <w:lang w:val="hr-HR"/>
        </w:rPr>
        <w:t xml:space="preserve">             </w:t>
      </w:r>
      <w:r>
        <w:rPr>
          <w:rFonts w:hAnsi="Times New Roman" w:ascii="Times New Roman"/>
          <w:szCs w:val="24"/>
          <w:lang w:val="hr-HR"/>
        </w:rPr>
        <w:t xml:space="preserve">U </w:t>
      </w:r>
      <w:r w:rsidR="00257570">
        <w:rPr>
          <w:rFonts w:hAnsi="Times New Roman" w:ascii="Times New Roman"/>
          <w:szCs w:val="24"/>
          <w:lang w:val="hr-HR"/>
        </w:rPr>
        <w:t>Zagrebu</w:t>
      </w:r>
      <w:r w:rsidR="0039223D">
        <w:rPr>
          <w:rFonts w:hAnsi="Times New Roman" w:ascii="Times New Roman"/>
          <w:szCs w:val="24"/>
          <w:lang w:val="hr-HR"/>
        </w:rPr>
        <w:t xml:space="preserve">, 27. listopada </w:t>
      </w:r>
      <w:r w:rsidR="00257570">
        <w:rPr>
          <w:rFonts w:hAnsi="Times New Roman" w:ascii="Times New Roman"/>
          <w:szCs w:val="24"/>
          <w:lang w:val="hr-HR"/>
        </w:rPr>
        <w:t>2016</w:t>
      </w:r>
      <w:r>
        <w:rPr>
          <w:rFonts w:hAnsi="Times New Roman" w:ascii="Times New Roman"/>
          <w:szCs w:val="24"/>
          <w:lang w:val="hr-HR"/>
        </w:rPr>
        <w:t>. godine</w:t>
      </w:r>
    </w:p>
    <w:p w:rsidRDefault="0063005F" w:rsidR="0063005F">
      <w:pPr>
        <w:jc w:val="both"/>
        <w:rPr>
          <w:rFonts w:hAnsi="Times New Roman" w:ascii="Times New Roman"/>
          <w:szCs w:val="24"/>
          <w:lang w:val="hr-HR"/>
        </w:rPr>
      </w:pPr>
    </w:p>
    <w:p w:rsidRDefault="00257570" w:rsidR="0063005F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</w:t>
      </w:r>
      <w:r w:rsidR="007752C7">
        <w:rPr>
          <w:rFonts w:hAnsi="Times New Roman" w:ascii="Times New Roman"/>
          <w:szCs w:val="24"/>
          <w:lang w:val="hr-HR"/>
        </w:rPr>
        <w:t xml:space="preserve">SUDAC: </w:t>
      </w:r>
    </w:p>
    <w:p w:rsidRDefault="001003CC" w:rsidR="0063005F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ab/>
        <w:t xml:space="preserve">                                                       </w:t>
      </w:r>
      <w:r w:rsidR="00257570">
        <w:rPr>
          <w:rFonts w:hAnsi="Times New Roman" w:ascii="Times New Roman"/>
          <w:szCs w:val="24"/>
          <w:lang w:val="hr-HR"/>
        </w:rPr>
        <w:t>Vesna Sremac Šoštar</w:t>
      </w:r>
    </w:p>
    <w:p w:rsidRDefault="0063005F" w:rsidR="0063005F">
      <w:pPr>
        <w:jc w:val="right"/>
        <w:rPr>
          <w:rFonts w:hAnsi="Times New Roman" w:ascii="Times New Roman"/>
          <w:szCs w:val="24"/>
          <w:lang w:val="hr-HR"/>
        </w:rPr>
      </w:pPr>
    </w:p>
    <w:p w:rsidRDefault="0063005F" w:rsidR="0063005F">
      <w:pPr>
        <w:jc w:val="right"/>
        <w:rPr>
          <w:rFonts w:hAnsi="Times New Roman" w:ascii="Times New Roman"/>
          <w:szCs w:val="24"/>
          <w:lang w:val="hr-HR"/>
        </w:rPr>
      </w:pPr>
    </w:p>
    <w:p w:rsidRDefault="007752C7" w:rsidR="0063005F">
      <w:pPr>
        <w:tabs>
          <w:tab w:pos="5786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  <w:r w:rsidR="001003CC">
        <w:rPr>
          <w:rFonts w:hAnsi="Times New Roman" w:ascii="Times New Roman"/>
          <w:szCs w:val="24"/>
          <w:lang w:val="hr-HR"/>
        </w:rPr>
        <w:tab/>
      </w:r>
    </w:p>
    <w:p w:rsidRDefault="007752C7" w:rsidP="007752C7" w:rsidR="0063005F" w:rsidRPr="007752C7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 w:rsidRPr="007752C7">
        <w:rPr>
          <w:rFonts w:hAnsi="Times New Roman" w:ascii="Times New Roman"/>
          <w:szCs w:val="24"/>
          <w:lang w:val="hr-HR"/>
        </w:rPr>
        <w:t xml:space="preserve"> e-oglasna ploča suda 3</w:t>
      </w:r>
      <w:r w:rsidR="001003CC" w:rsidRPr="007752C7">
        <w:rPr>
          <w:rFonts w:hAnsi="Times New Roman" w:ascii="Times New Roman"/>
          <w:szCs w:val="24"/>
          <w:lang w:val="hr-HR"/>
        </w:rPr>
        <w:t>0 dana</w:t>
      </w:r>
    </w:p>
    <w:p w:rsidRDefault="001003CC" w:rsidR="001003CC"/>
    <w:sectPr w:rsidR="001003CC">
      <w:pgSz w:h="16838" w:w="11906"/>
      <w:pgMar w:gutter="0" w:footer="720" w:header="720" w:left="1985" w:bottom="709" w:right="1418" w:top="720"/>
      <w:cols w:space="720"/>
      <w:docGrid w:charSpace="32768" w:linePitch="2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1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lef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lef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left"/>
      <w:pPr>
        <w:tabs>
          <w:tab w:pos="0" w:val="num"/>
        </w:tabs>
        <w:ind w:hanging="180" w:left="648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BBB32EA"/>
    <w:multiLevelType w:val="hybridMultilevel"/>
    <w:tmpl w:val="563CC78A"/>
    <w:lvl w:tplc="173EF62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attachedTemplate r:id="rId1"/>
  <w:stylePaneFormatFilter w:val="0000"/>
  <w:documentProtection w:enforcement="false" w:edit="readOnly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06103"/>
    <w:rsid w:val="001003CC"/>
    <w:rsid w:val="001641D0"/>
    <w:rsid w:val="00241274"/>
    <w:rsid w:val="00257570"/>
    <w:rsid w:val="002E1E16"/>
    <w:rsid w:val="00344198"/>
    <w:rsid w:val="0039223D"/>
    <w:rsid w:val="00402944"/>
    <w:rsid w:val="00462EA0"/>
    <w:rsid w:val="00567DEA"/>
    <w:rsid w:val="00615D73"/>
    <w:rsid w:val="0063005F"/>
    <w:rsid w:val="007103E7"/>
    <w:rsid w:val="007555AB"/>
    <w:rsid w:val="007752C7"/>
    <w:rsid w:val="007A1990"/>
    <w:rsid w:val="00832E2C"/>
    <w:rsid w:val="00A96971"/>
    <w:rsid w:val="00CF7163"/>
    <w:rsid w:val="00D06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rFonts w:hAnsi="Arial" w:ascii="Arial"/>
      <w:kern w:val="1"/>
      <w:sz w:val="24"/>
      <w:lang w:eastAsia="ar-SA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satz-Standardschriftart" w:type="character">
    <w:name w:val="Absatz-Standardschriftart"/>
  </w:style>
  <w:style w:customStyle="true" w:styleId="WW-Absatz-Standardschriftart" w:type="character">
    <w:name w:val="WW-Absatz-Standardschriftart"/>
  </w:style>
  <w:style w:customStyle="true" w:styleId="ListLabel1" w:type="character">
    <w:name w:val="ListLabel 1"/>
    <w:rPr>
      <w:rFonts w:cs="Times New Roman" w:eastAsia="Times New Roman"/>
    </w:rPr>
  </w:style>
  <w:style w:customStyle="true" w:styleId="ListLabel2" w:type="character">
    <w:name w:val="ListLabel 2"/>
    <w:rPr>
      <w:rFonts w:cs="Courier New"/>
    </w:rPr>
  </w:style>
  <w:style w:customStyle="true" w:styleId="Zadanifontodlomka1" w:type="character">
    <w:name w:val="Zadani font odlomka1"/>
  </w:style>
  <w:style w:customStyle="true" w:styleId="Brojstranice1" w:type="character">
    <w:name w:val="Broj stranice1"/>
    <w:basedOn w:val="Zadanifontodlomka1"/>
  </w:style>
  <w:style w:customStyle="true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true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true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customStyle="true" w:styleId="Tekstbalonia1" w:type="paragraph">
    <w:name w:val="Tekst balončića1"/>
    <w:basedOn w:val="Normal"/>
  </w:style>
  <w:style w:customStyle="true" w:styleId="Odlomakpopisa1" w:type="paragraph">
    <w:name w:val="Odlomak popisa1"/>
    <w:basedOn w:val="Normal"/>
  </w:style>
  <w:style w:customStyle="true" w:styleId="Sadrajokvira" w:type="paragraph">
    <w:name w:val="Sadržaj okvira"/>
    <w:basedOn w:val="Tijeloteksta"/>
  </w:style>
  <w:style w:styleId="Tekstbalonia" w:type="paragraph">
    <w:name w:val="Balloon Text"/>
    <w:basedOn w:val="Normal"/>
    <w:link w:val="TekstbaloniaChar"/>
    <w:uiPriority w:val="99"/>
    <w:semiHidden/>
    <w:unhideWhenUsed/>
    <w:rsid w:val="00A969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96971"/>
    <w:rPr>
      <w:rFonts w:cs="Tahoma" w:hAnsi="Tahoma" w:ascii="Tahoma"/>
      <w:kern w:val="1"/>
      <w:sz w:val="16"/>
      <w:szCs w:val="16"/>
      <w:lang w:eastAsia="ar-SA" w:val="en-GB"/>
    </w:rPr>
  </w:style>
  <w:style w:styleId="Tekstrezerviranogmjesta" w:type="character">
    <w:name w:val="Placeholder Text"/>
    <w:basedOn w:val="Zadanifontodlomka"/>
    <w:uiPriority w:val="99"/>
    <w:semiHidden/>
    <w:rsid w:val="00A969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697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697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697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697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7752C7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rFonts w:ascii="Arial" w:hAnsi="Arial"/>
      <w:kern w:val="1"/>
      <w:sz w:val="24"/>
      <w:lang w:eastAsia="ar-SA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satz-Standardschriftart" w:type="character">
    <w:name w:val="Absatz-Standardschriftart"/>
  </w:style>
  <w:style w:customStyle="1" w:styleId="WW-Absatz-Standardschriftart" w:type="character">
    <w:name w:val="WW-Absatz-Standardschriftart"/>
  </w:style>
  <w:style w:customStyle="1" w:styleId="ListLabel1" w:type="character">
    <w:name w:val="ListLabel 1"/>
    <w:rPr>
      <w:rFonts w:cs="Times New Roman" w:eastAsia="Times New Roman"/>
    </w:rPr>
  </w:style>
  <w:style w:customStyle="1" w:styleId="ListLabel2" w:type="character">
    <w:name w:val="ListLabel 2"/>
    <w:rPr>
      <w:rFonts w:cs="Courier New"/>
    </w:rPr>
  </w:style>
  <w:style w:customStyle="1" w:styleId="Zadanifontodlomka1" w:type="character">
    <w:name w:val="Zadani font odlomka1"/>
  </w:style>
  <w:style w:customStyle="1" w:styleId="Brojstranice1" w:type="character">
    <w:name w:val="Broj stranice1"/>
    <w:basedOn w:val="Zadanifontodlomka1"/>
  </w:style>
  <w:style w:customStyle="1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1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1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customStyle="1" w:styleId="Tekstbalonia1" w:type="paragraph">
    <w:name w:val="Tekst balončića1"/>
    <w:basedOn w:val="Normal"/>
  </w:style>
  <w:style w:customStyle="1" w:styleId="Odlomakpopisa1" w:type="paragraph">
    <w:name w:val="Odlomak popisa1"/>
    <w:basedOn w:val="Normal"/>
  </w:style>
  <w:style w:customStyle="1" w:styleId="Sadrajokvira" w:type="paragraph">
    <w:name w:val="Sadržaj okvira"/>
    <w:basedOn w:val="Tijeloteksta"/>
  </w:style>
  <w:style w:styleId="Tekstbalonia" w:type="paragraph">
    <w:name w:val="Balloon Text"/>
    <w:basedOn w:val="Normal"/>
    <w:link w:val="TekstbaloniaChar"/>
    <w:uiPriority w:val="99"/>
    <w:semiHidden/>
    <w:unhideWhenUsed/>
    <w:rsid w:val="00A969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96971"/>
    <w:rPr>
      <w:rFonts w:ascii="Tahoma" w:cs="Tahoma" w:hAnsi="Tahoma"/>
      <w:kern w:val="1"/>
      <w:sz w:val="16"/>
      <w:szCs w:val="16"/>
      <w:lang w:eastAsia="ar-SA" w:val="en-GB"/>
    </w:rPr>
  </w:style>
  <w:style w:styleId="Tekstrezerviranogmjesta" w:type="character">
    <w:name w:val="Placeholder Text"/>
    <w:basedOn w:val="Zadanifontodlomka"/>
    <w:uiPriority w:val="99"/>
    <w:semiHidden/>
    <w:rsid w:val="00A969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697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697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697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697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7752C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listopada 2016.</izvorni_sadrzaj>
    <derivirana_varijabla naziv="DomainObject.DatumDonosenjaOdluke_1">28.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6060</izvorni_sadrzaj>
    <derivirana_varijabla naziv="DomainObject.Predmet.Broj_1">6060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St-6060/2015</izvorni_sadrzaj>
    <derivirana_varijabla naziv="DomainObject.Predmet.OznakaBroj_1">St-6060/2015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EXPOLUX d.o.o. zastupanog po punomoćniku VELJKO MARTON</izvorni_sadrzaj>
    <derivirana_varijabla naziv="DomainObject.Predmet.ProtustrankaFormated_1">  EXPOLUX d.o.o. zastupanog po punomoćniku VELJKO MARTON</derivirana_varijabla>
  </DomainObject.Predmet.ProtustrankaFormated>
  <DomainObject.Predmet.ProtustrankaFormatedOIB>
    <izvorni_sadrzaj>  EXPOLUX d.o.o., OIB 19399174648 zastupanog po punomoćniku VELJKO MARTON</izvorni_sadrzaj>
    <derivirana_varijabla naziv="DomainObject.Predmet.ProtustrankaFormatedOIB_1">  EXPOLUX d.o.o., OIB 19399174648 zastupanog po punomoćniku VELJKO MARTON</derivirana_varijabla>
  </DomainObject.Predmet.ProtustrankaFormatedOIB>
  <DomainObject.Predmet.ProtustrankaFormatedWithAdress>
    <izvorni_sadrzaj> EXPOLUX d.o.o., Trg Bana Josipa Jelačića 11, 10000 Zagreb zastupanog po punomoćniku VELJKO MARTON</izvorni_sadrzaj>
    <derivirana_varijabla naziv="DomainObject.Predmet.ProtustrankaFormatedWithAdress_1"> EXPOLUX d.o.o., Trg Bana Josipa Jelačića 11, 10000 Zagreb zastupanog po punomoćniku VELJKO MARTON</derivirana_varijabla>
  </DomainObject.Predmet.ProtustrankaFormatedWithAdress>
  <DomainObject.Predmet.ProtustrankaFormatedWithAdressOIB>
    <izvorni_sadrzaj> EXPOLUX d.o.o., OIB 19399174648, Trg Bana Josipa Jelačića 11, 10000 Zagreb zastupanog po punomoćniku VELJKO MARTON</izvorni_sadrzaj>
    <derivirana_varijabla naziv="DomainObject.Predmet.ProtustrankaFormatedWithAdressOIB_1"> EXPOLUX d.o.o., OIB 19399174648, Trg Bana Josipa Jelačića 11, 10000 Zagreb zastupanog po punomoćniku VELJKO MARTON</derivirana_varijabla>
  </DomainObject.Predmet.ProtustrankaFormatedWithAdressOIB>
  <DomainObject.Predmet.ProtustrankaWithAdress>
    <izvorni_sadrzaj>EXPOLUX d.o.o. Trg Bana Josipa Jelačića 11, 10000 Zagreb</izvorni_sadrzaj>
    <derivirana_varijabla naziv="DomainObject.Predmet.ProtustrankaWithAdress_1">EXPOLUX d.o.o. Trg Bana Josipa Jelačića 11, 10000 Zagreb</derivirana_varijabla>
  </DomainObject.Predmet.ProtustrankaWithAdress>
  <DomainObject.Predmet.ProtustrankaWithAdressOIB>
    <izvorni_sadrzaj>EXPOLUX d.o.o., OIB 19399174648, Trg Bana Josipa Jelačića 11, 10000 Zagreb</izvorni_sadrzaj>
    <derivirana_varijabla naziv="DomainObject.Predmet.ProtustrankaWithAdressOIB_1">EXPOLUX d.o.o., OIB 19399174648, Trg Bana Josipa Jelačića 11, 10000 Zagreb</derivirana_varijabla>
  </DomainObject.Predmet.ProtustrankaWithAdressOIB>
  <DomainObject.Predmet.ProtustrankaNazivFormated>
    <izvorni_sadrzaj>EXPOLUX d.o.o.</izvorni_sadrzaj>
    <derivirana_varijabla naziv="DomainObject.Predmet.ProtustrankaNazivFormated_1">EXPOLUX d.o.o.</derivirana_varijabla>
  </DomainObject.Predmet.ProtustrankaNazivFormated>
  <DomainObject.Predmet.ProtustrankaNazivFormatedOIB>
    <izvorni_sadrzaj>EXPOLUX d.o.o., OIB 19399174648</izvorni_sadrzaj>
    <derivirana_varijabla naziv="DomainObject.Predmet.ProtustrankaNazivFormatedOIB_1">EXPOLUX d.o.o., OIB 19399174648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EXPOLUX d.o.o. zastupanog po punomoćniku VELJKO MARTON</item>
    </izvorni_sadrzaj>
    <derivirana_varijabla naziv="DomainObject.Predmet.ProtuStrankaListFormated_1">
      <item>EXPOLUX d.o.o. zastupanog po punomoćniku VELJKO MARTON</item>
    </derivirana_varijabla>
  </DomainObject.Predmet.ProtuStrankaListFormated>
  <DomainObject.Predmet.ProtuStrankaListFormatedOIB>
    <izvorni_sadrzaj>
      <item>EXPOLUX d.o.o., OIB 19399174648 zastupanog po punomoćniku VELJKO MARTON</item>
    </izvorni_sadrzaj>
    <derivirana_varijabla naziv="DomainObject.Predmet.ProtuStrankaListFormatedOIB_1">
      <item>EXPOLUX d.o.o., OIB 19399174648 zastupanog po punomoćniku VELJKO MARTON</item>
    </derivirana_varijabla>
  </DomainObject.Predmet.ProtuStrankaListFormatedOIB>
  <DomainObject.Predmet.ProtuStrankaListFormatedWithAdress>
    <izvorni_sadrzaj>
      <item>EXPOLUX d.o.o., Trg Bana Josipa Jelačića 11, 10000 Zagreb zastupanog po punomoćniku VELJKO MARTON</item>
    </izvorni_sadrzaj>
    <derivirana_varijabla naziv="DomainObject.Predmet.ProtuStrankaListFormatedWithAdress_1">
      <item>EXPOLUX d.o.o., Trg Bana Josipa Jelačića 11, 10000 Zagreb zastupanog po punomoćniku VELJKO MARTON</item>
    </derivirana_varijabla>
  </DomainObject.Predmet.ProtuStrankaListFormatedWithAdress>
  <DomainObject.Predmet.ProtuStrankaListFormatedWithAdressOIB>
    <izvorni_sadrzaj>
      <item>EXPOLUX d.o.o., OIB 19399174648, Trg Bana Josipa Jelačića 11, 10000 Zagreb zastupanog po punomoćniku VELJKO MARTON</item>
    </izvorni_sadrzaj>
    <derivirana_varijabla naziv="DomainObject.Predmet.ProtuStrankaListFormatedWithAdressOIB_1">
      <item>EXPOLUX d.o.o., OIB 19399174648, Trg Bana Josipa Jelačića 11, 10000 Zagreb zastupanog po punomoćniku VELJKO MARTON</item>
    </derivirana_varijabla>
  </DomainObject.Predmet.ProtuStrankaListFormatedWithAdressOIB>
  <DomainObject.Predmet.ProtuStrankaListNazivFormated>
    <izvorni_sadrzaj>
      <item>EXPOLUX d.o.o.</item>
    </izvorni_sadrzaj>
    <derivirana_varijabla naziv="DomainObject.Predmet.ProtuStrankaListNazivFormated_1">
      <item>EXPOLUX d.o.o.</item>
    </derivirana_varijabla>
  </DomainObject.Predmet.ProtuStrankaListNazivFormated>
  <DomainObject.Predmet.ProtuStrankaListNazivFormatedOIB>
    <izvorni_sadrzaj>
      <item>EXPOLUX d.o.o., OIB 19399174648</item>
    </izvorni_sadrzaj>
    <derivirana_varijabla naziv="DomainObject.Predmet.ProtuStrankaListNazivFormatedOIB_1">
      <item>EXPOLUX d.o.o., OIB 19399174648</item>
    </derivirana_varijabla>
  </DomainObject.Predmet.ProtuStrankaListNazivFormatedOIB>
  <DomainObject.Predmet.OstaliListFormated>
    <izvorni_sadrzaj>
      <item>GOLUBIĆ I PARTNERI ODVJETNIČKO DRUŠTVO jtd.</item>
      <item>VELJKO MARTON punomoćnik sudionika u postupku EXPOLUX d.o.o.</item>
    </izvorni_sadrzaj>
    <derivirana_varijabla naziv="DomainObject.Predmet.OstaliListFormated_1">
      <item>GOLUBIĆ I PARTNERI ODVJETNIČKO DRUŠTVO jtd.</item>
      <item>VELJKO MARTON punomoćnik sudionika u postupku EXPOLUX d.o.o.</item>
    </derivirana_varijabla>
  </DomainObject.Predmet.OstaliListFormated>
  <DomainObject.Predmet.OstaliListFormatedOIB>
    <izvorni_sadrzaj>
      <item>GOLUBIĆ I PARTNERI ODVJETNIČKO DRUŠTVO jtd.</item>
      <item>VELJKO MARTON, OIB 18078566097 punomoćnik sudionika u postupku EXPOLUX d.o.o.</item>
    </izvorni_sadrzaj>
    <derivirana_varijabla naziv="DomainObject.Predmet.OstaliListFormatedOIB_1">
      <item>GOLUBIĆ I PARTNERI ODVJETNIČKO DRUŠTVO jtd.</item>
      <item>VELJKO MARTON, OIB 18078566097 punomoćnik sudionika u postupku EXPOLUX d.o.o.</item>
    </derivirana_varijabla>
  </DomainObject.Predmet.OstaliListFormatedOIB>
  <DomainObject.Predmet.OstaliListFormatedWithAdress>
    <izvorni_sadrzaj>
      <item>GOLUBIĆ I PARTNERI ODVJETNIČKO DRUŠTVO jtd., Amruševa 13, 10000 Zagreb</item>
      <item>VELJKO MARTON, Jurjevska 7, 10430 Samobor punomoćnik sudionika u postupku EXPOLUX d.o.o.</item>
    </izvorni_sadrzaj>
    <derivirana_varijabla naziv="DomainObject.Predmet.OstaliListFormatedWithAdress_1">
      <item>GOLUBIĆ I PARTNERI ODVJETNIČKO DRUŠTVO jtd., Amruševa 13, 10000 Zagreb</item>
      <item>VELJKO MARTON, Jurjevska 7, 10430 Samobor punomoćnik sudionika u postupku EXPOLUX d.o.o.</item>
    </derivirana_varijabla>
  </DomainObject.Predmet.OstaliListFormatedWithAdress>
  <DomainObject.Predmet.OstaliListFormatedWithAdressOIB>
    <izvorni_sadrzaj>
      <item>GOLUBIĆ I PARTNERI ODVJETNIČKO DRUŠTVO jtd., Amruševa 13, 10000 Zagreb</item>
      <item>VELJKO MARTON, OIB 18078566097, Jurjevska 7, 10430 Samobor punomoćnik sudionika u postupku EXPOLUX d.o.o.</item>
    </izvorni_sadrzaj>
    <derivirana_varijabla naziv="DomainObject.Predmet.OstaliListFormatedWithAdressOIB_1">
      <item>GOLUBIĆ I PARTNERI ODVJETNIČKO DRUŠTVO jtd., Amruševa 13, 10000 Zagreb</item>
      <item>VELJKO MARTON, OIB 18078566097, Jurjevska 7, 10430 Samobor punomoćnik sudionika u postupku EXPOLUX d.o.o.</item>
    </derivirana_varijabla>
  </DomainObject.Predmet.OstaliListFormatedWithAdressOIB>
  <DomainObject.Predmet.OstaliListNazivFormated>
    <izvorni_sadrzaj>
      <item>GOLUBIĆ I PARTNERI ODVJETNIČKO DRUŠTVO jtd.</item>
      <item>VELJKO MARTON</item>
    </izvorni_sadrzaj>
    <derivirana_varijabla naziv="DomainObject.Predmet.OstaliListNazivFormated_1">
      <item>GOLUBIĆ I PARTNERI ODVJETNIČKO DRUŠTVO jtd.</item>
      <item>VELJKO MARTON</item>
    </derivirana_varijabla>
  </DomainObject.Predmet.OstaliListNazivFormated>
  <DomainObject.Predmet.OstaliListNazivFormatedOIB>
    <izvorni_sadrzaj>
      <item>GOLUBIĆ I PARTNERI ODVJETNIČKO DRUŠTVO jtd.</item>
      <item>VELJKO MARTON, OIB 18078566097</item>
    </izvorni_sadrzaj>
    <derivirana_varijabla naziv="DomainObject.Predmet.OstaliListNazivFormatedOIB_1">
      <item>GOLUBIĆ I PARTNERI ODVJETNIČKO DRUŠTVO jtd.</item>
      <item>VELJKO MARTON, OIB 18078566097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listopada 2016.</izvorni_sadrzaj>
    <derivirana_varijabla naziv="DomainObject.Datum_1">28.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EXPOLUX d.o.o.</izvorni_sadrzaj>
    <derivirana_varijabla naziv="DomainObject.Predmet.ProtustrankaIDrugi_1">EXPOLUX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EXPOLUX d.o.o., OIB 19399174648, Trg Bana Josipa Jelačića 11, 10000 Zagreb</izvorni_sadrzaj>
    <derivirana_varijabla naziv="DomainObject.Predmet.ProtustrankaIDrugiAdressOIB_1">EXPOLUX d.o.o., OIB 19399174648, Trg Bana Josipa Jelačića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EXPOLUX d.o.o.</item>
      <item>FINA Regionalni centar Zagreb</item>
      <item>GOLUBIĆ I PARTNERI ODVJETNIČKO DRUŠTVO jtd.</item>
      <item>VELJKO MARTON</item>
    </izvorni_sadrzaj>
    <derivirana_varijabla naziv="DomainObject.Predmet.SudioniciListNaziv_1">
      <item>EXPOLUX d.o.o.</item>
      <item>FINA Regionalni centar Zagreb</item>
      <item>GOLUBIĆ I PARTNERI ODVJETNIČKO DRUŠTVO jtd.</item>
      <item>VELJKO MARTON</item>
    </derivirana_varijabla>
  </DomainObject.Predmet.SudioniciListNaziv>
  <DomainObject.Predmet.SudioniciListAdressOIB>
    <izvorni_sadrzaj>
      <item>EXPOLUX d.o.o., OIB 19399174648, Trg Bana Josipa Jelačića 11,10000 Zagreb</item>
      <item>FINA Regionalni centar Zagreb, OIB 85821130368, Trg svibanjskih žrtava 1995. 1,10000 Zagreb</item>
      <item>GOLUBIĆ I PARTNERI ODVJETNIČKO DRUŠTVO jtd., Amruševa 13,10000 Zagreb</item>
      <item>VELJKO MARTON, OIB 18078566097, Jurjevska 7,10430 Samobor</item>
    </izvorni_sadrzaj>
    <derivirana_varijabla naziv="DomainObject.Predmet.SudioniciListAdressOIB_1">
      <item>EXPOLUX d.o.o., OIB 19399174648, Trg Bana Josipa Jelačića 11,10000 Zagreb</item>
      <item>FINA Regionalni centar Zagreb, OIB 85821130368, Trg svibanjskih žrtava 1995. 1,10000 Zagreb</item>
      <item>GOLUBIĆ I PARTNERI ODVJETNIČKO DRUŠTVO jtd., Amruševa 13,10000 Zagreb</item>
      <item>VELJKO MARTON, OIB 18078566097, Jurjevska 7,10430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19399174648</item>
      <item>, OIB 85821130368</item>
      <item>, OIB null</item>
      <item>, OIB 18078566097</item>
    </izvorni_sadrzaj>
    <derivirana_varijabla naziv="DomainObject.Predmet.SudioniciListNazivOIB_1">
      <item>, OIB 19399174648</item>
      <item>, OIB 85821130368</item>
      <item>, OIB null</item>
      <item>, OIB 18078566097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247</properties:Words>
  <properties:Characters>1337</properties:Characters>
  <properties:Lines>47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2016-10-28T06:31:00Z</dcterms:created>
  <dc:creator>Sudsko vijeæe</dc:creator>
  <cp:lastModifiedBy>Zlatka Plivelić</cp:lastModifiedBy>
  <cp:lastPrinted>2016-09-09T11:43:00Z</cp:lastPrinted>
  <dcterms:modified xmlns:xsi="http://www.w3.org/2001/XMLSchema-instance" xsi:type="dcterms:W3CDTF">2016-10-28T06:39:00Z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