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d950" w14:paraId="21cd950" w:rsidRDefault="00F17419" w:rsidP="00F17419" w:rsidR="00F17419" w:rsidRPr="007C1ED8">
      <w:pPr>
        <w:pStyle w:val="Bezproreda"/>
        <w:ind w:firstLine="0"/>
        <w:jc w:val="left"/>
        <w15:collapsed w:val="false"/>
        <w:rPr>
          <w:bCs/>
        </w:rPr>
      </w:pPr>
      <w:bookmarkStart w:name="_GoBack" w:id="0"/>
      <w:bookmarkEnd w:id="0"/>
      <w:r w:rsidRPr="007C1ED8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1ED8">
        <w:rPr>
          <w:noProof/>
        </w:rPr>
        <w:t xml:space="preserve">       </w:t>
      </w:r>
    </w:p>
    <w:p w:rsidRDefault="00F17419" w:rsidP="00F17419" w:rsidR="00F17419" w:rsidRPr="007C1ED8">
      <w:pPr>
        <w:pStyle w:val="Bezproreda"/>
        <w:ind w:firstLine="0"/>
        <w:jc w:val="left"/>
        <w:rPr>
          <w:b/>
        </w:rPr>
      </w:pPr>
      <w:r w:rsidRPr="007C1ED8">
        <w:t xml:space="preserve">REPUBLIKA HRVATSKA </w:t>
      </w:r>
    </w:p>
    <w:p w:rsidRDefault="00F17419" w:rsidP="00F17419" w:rsidR="00F17419" w:rsidRPr="007C1ED8">
      <w:pPr>
        <w:pStyle w:val="Bezproreda"/>
        <w:ind w:firstLine="0"/>
        <w:jc w:val="left"/>
        <w:rPr>
          <w:bCs/>
        </w:rPr>
      </w:pPr>
      <w:r w:rsidRPr="007C1ED8">
        <w:rPr>
          <w:bCs/>
        </w:rPr>
        <w:t>TRGOVAČKI SUD U ZAGREBU</w:t>
      </w:r>
    </w:p>
    <w:p w:rsidRDefault="00F17419" w:rsidP="00F17419" w:rsidR="00F17419" w:rsidRPr="007C1ED8">
      <w:pPr>
        <w:pStyle w:val="Bezproreda"/>
        <w:ind w:firstLine="0"/>
        <w:jc w:val="left"/>
        <w:rPr>
          <w:bCs/>
        </w:rPr>
      </w:pPr>
      <w:r w:rsidRPr="007C1ED8">
        <w:rPr>
          <w:bCs/>
        </w:rPr>
        <w:t>Zagreb, Amruševa 2/II</w:t>
      </w:r>
      <w:r w:rsidRPr="007C1ED8">
        <w:rPr>
          <w:bCs/>
        </w:rPr>
        <w:tab/>
      </w:r>
      <w:r w:rsidRPr="007C1ED8">
        <w:rPr>
          <w:bCs/>
        </w:rPr>
        <w:tab/>
      </w:r>
      <w:r w:rsidRPr="007C1ED8">
        <w:rPr>
          <w:bCs/>
        </w:rPr>
        <w:tab/>
      </w:r>
      <w:r w:rsidRPr="007C1ED8">
        <w:rPr>
          <w:bCs/>
        </w:rPr>
        <w:tab/>
      </w:r>
      <w:r w:rsidRPr="007C1ED8">
        <w:rPr>
          <w:bCs/>
        </w:rPr>
        <w:tab/>
      </w:r>
      <w:r w:rsidRPr="007C1ED8">
        <w:rPr>
          <w:bCs/>
        </w:rPr>
        <w:tab/>
      </w:r>
    </w:p>
    <w:p w:rsidRDefault="00F17419" w:rsidP="00F17419" w:rsidR="00F17419" w:rsidRPr="007C1ED8">
      <w:pPr>
        <w:rPr>
          <w:bCs/>
        </w:rPr>
      </w:pPr>
    </w:p>
    <w:p w:rsidRDefault="00F17419" w:rsidP="00F17419" w:rsidR="00F17419" w:rsidRPr="007C1ED8">
      <w:pPr>
        <w:jc w:val="center"/>
        <w:rPr>
          <w:bCs/>
        </w:rPr>
      </w:pPr>
      <w:r w:rsidRPr="007C1ED8">
        <w:rPr>
          <w:bCs/>
        </w:rPr>
        <w:t xml:space="preserve">R E P U B L I K A   H R V A T S K A </w:t>
      </w:r>
    </w:p>
    <w:p w:rsidRDefault="00F17419" w:rsidP="00F17419" w:rsidR="00F17419" w:rsidRPr="007C1ED8">
      <w:pPr>
        <w:jc w:val="center"/>
        <w:rPr>
          <w:bCs/>
        </w:rPr>
      </w:pPr>
    </w:p>
    <w:p w:rsidRDefault="00F17419" w:rsidP="00F17419" w:rsidR="00F17419" w:rsidRPr="007C1ED8">
      <w:pPr>
        <w:pStyle w:val="Naslov2"/>
        <w:rPr>
          <w:b w:val="false"/>
          <w:sz w:val="24"/>
        </w:rPr>
      </w:pPr>
      <w:r w:rsidRPr="007C1ED8">
        <w:rPr>
          <w:b w:val="false"/>
          <w:sz w:val="24"/>
        </w:rPr>
        <w:t>R J E Š E NJ E</w:t>
      </w:r>
    </w:p>
    <w:p w:rsidRDefault="004008CE" w:rsidP="003B2A53" w:rsidR="004008CE" w:rsidRPr="007C1ED8"/>
    <w:p w:rsidRDefault="00F17419" w:rsidP="00F17419" w:rsidR="000D234B" w:rsidRPr="007C1ED8">
      <w:pPr>
        <w:ind w:firstLine="708"/>
      </w:pPr>
      <w:r w:rsidRPr="007C1ED8">
        <w:rPr>
          <w:bCs/>
        </w:rPr>
        <w:t>Trgovački sud u Zagrebu, p</w:t>
      </w:r>
      <w:r w:rsidRPr="007C1ED8">
        <w:t>o sucu toga suda Vesni Sremac Šoštar, a povodom prijedloga predlagatelja VIADUKT PROJEKT d.o.o., Zagreb, Kranjčevićeva 2, OIB: 00668169514, radi otvaranja stečajnog postupka nad stečajnim dužnikom VIADUKT PROJEKT d.o.o., Zagreb, Kranjčevićeva 2, OIB: 00668169514</w:t>
      </w:r>
      <w:r w:rsidR="009C54CF">
        <w:t>,</w:t>
      </w:r>
      <w:r w:rsidRPr="007C1ED8">
        <w:t xml:space="preserve"> dana 24. studenog 2017.,</w:t>
      </w:r>
    </w:p>
    <w:p w:rsidRDefault="00BD535C" w:rsidP="003B2A53" w:rsidR="002179C2" w:rsidRPr="007C1ED8">
      <w:r w:rsidRPr="007C1ED8">
        <w:t xml:space="preserve">                                               </w:t>
      </w:r>
      <w:r w:rsidR="002179C2" w:rsidRPr="007C1ED8">
        <w:t>r i j e š i o    j e</w:t>
      </w:r>
    </w:p>
    <w:p w:rsidRDefault="0097040B" w:rsidP="003B2A53" w:rsidR="0097040B" w:rsidRPr="007C1ED8"/>
    <w:p w:rsidRDefault="00F17419" w:rsidP="007C1ED8" w:rsidR="008A56FB" w:rsidRPr="007C1ED8">
      <w:pPr>
        <w:pStyle w:val="Odlomakpopisa"/>
        <w:numPr>
          <w:ilvl w:val="0"/>
          <w:numId w:val="3"/>
        </w:numPr>
        <w:ind w:left="720"/>
      </w:pPr>
      <w:r w:rsidRPr="007C1ED8">
        <w:t>Milorad Zajkovski iz Zaprešića, Ivana Vencla 32, OB: 59768013642</w:t>
      </w:r>
      <w:r w:rsidR="00FC4653" w:rsidRPr="007C1ED8">
        <w:t xml:space="preserve">, </w:t>
      </w:r>
      <w:r w:rsidR="006B600E" w:rsidRPr="007C1ED8">
        <w:t xml:space="preserve">razrješava se dužnosti stečajnog upravitelja dužnika </w:t>
      </w:r>
      <w:r w:rsidRPr="007C1ED8">
        <w:t>VIADUKT PROJEKT d.o.o., Zagreb, Kranjčevićeva 2, OIB: 00668169514</w:t>
      </w:r>
      <w:r w:rsidR="006B600E" w:rsidRPr="007C1ED8">
        <w:t xml:space="preserve">. </w:t>
      </w:r>
    </w:p>
    <w:p w:rsidRDefault="00F17419" w:rsidP="007C1ED8" w:rsidR="002E515C" w:rsidRPr="007C1ED8">
      <w:pPr>
        <w:pStyle w:val="Odlomakpopisa"/>
        <w:numPr>
          <w:ilvl w:val="0"/>
          <w:numId w:val="3"/>
        </w:numPr>
        <w:ind w:left="720"/>
      </w:pPr>
      <w:r w:rsidRPr="007C1ED8">
        <w:t>Milan Kanjer iz Zagreba, II Praćanska 6a, OIB: 19841318135</w:t>
      </w:r>
      <w:r w:rsidR="006B600E" w:rsidRPr="007C1ED8">
        <w:t xml:space="preserve">, </w:t>
      </w:r>
      <w:r w:rsidR="00604508" w:rsidRPr="007C1ED8">
        <w:t xml:space="preserve">imenuje </w:t>
      </w:r>
      <w:r w:rsidR="003A49B9" w:rsidRPr="007C1ED8">
        <w:t xml:space="preserve">se </w:t>
      </w:r>
      <w:r w:rsidR="006B600E" w:rsidRPr="007C1ED8">
        <w:t>stečajn</w:t>
      </w:r>
      <w:r w:rsidR="007F3910" w:rsidRPr="007C1ED8">
        <w:t>im</w:t>
      </w:r>
      <w:r w:rsidR="006B600E" w:rsidRPr="007C1ED8">
        <w:t xml:space="preserve"> upravitelj</w:t>
      </w:r>
      <w:r w:rsidR="007F3910" w:rsidRPr="007C1ED8">
        <w:t>em</w:t>
      </w:r>
      <w:r w:rsidR="006B600E" w:rsidRPr="007C1ED8">
        <w:t xml:space="preserve"> dužnika</w:t>
      </w:r>
      <w:r w:rsidR="004C20D2" w:rsidRPr="007C1ED8">
        <w:t xml:space="preserve"> </w:t>
      </w:r>
      <w:r w:rsidRPr="007C1ED8">
        <w:t>VIADUKT PROJEKT d.o.o., Zagreb, Kranjčevićeva 2, OIB: 00668169514.</w:t>
      </w:r>
    </w:p>
    <w:p w:rsidRDefault="008E6585" w:rsidP="007C1ED8" w:rsidR="007C698F" w:rsidRPr="007C1ED8">
      <w:pPr>
        <w:pStyle w:val="Odlomakpopisa"/>
        <w:numPr>
          <w:ilvl w:val="0"/>
          <w:numId w:val="3"/>
        </w:numPr>
        <w:ind w:left="720"/>
      </w:pPr>
      <w:r w:rsidRPr="007C1ED8">
        <w:t xml:space="preserve">Ovo rješenje će se </w:t>
      </w:r>
      <w:r w:rsidR="00E614F7" w:rsidRPr="007C1ED8">
        <w:t>objavi</w:t>
      </w:r>
      <w:r w:rsidR="003A49B9" w:rsidRPr="007C1ED8">
        <w:t xml:space="preserve">ti na e-oglasnoj ploči suda te </w:t>
      </w:r>
      <w:r w:rsidRPr="007C1ED8">
        <w:t xml:space="preserve">dostaviti sudskom registru ovog suda. </w:t>
      </w:r>
    </w:p>
    <w:p w:rsidRDefault="001976F7" w:rsidP="003B2A53" w:rsidR="001976F7" w:rsidRPr="007C1ED8"/>
    <w:p w:rsidRDefault="008E6585" w:rsidP="007C1ED8" w:rsidR="008E6585" w:rsidRPr="007C1ED8">
      <w:pPr>
        <w:jc w:val="center"/>
      </w:pPr>
      <w:r w:rsidRPr="007C1ED8">
        <w:t>Obrazloženje</w:t>
      </w:r>
    </w:p>
    <w:p w:rsidRDefault="000E55DB" w:rsidP="003B2A53" w:rsidR="000E55DB" w:rsidRPr="007C1ED8"/>
    <w:p w:rsidRDefault="00FC4653" w:rsidP="003B2A53" w:rsidR="002E515C" w:rsidRPr="007C1ED8">
      <w:r w:rsidRPr="007C1ED8">
        <w:t xml:space="preserve">  R</w:t>
      </w:r>
      <w:r w:rsidR="000B3E4B" w:rsidRPr="007C1ED8">
        <w:t xml:space="preserve">ješenjem </w:t>
      </w:r>
      <w:r w:rsidR="007C1ED8" w:rsidRPr="007C1ED8">
        <w:t>ovog suda, broj St-1958/16</w:t>
      </w:r>
      <w:r w:rsidR="002E515C" w:rsidRPr="007C1ED8">
        <w:t xml:space="preserve"> od </w:t>
      </w:r>
      <w:r w:rsidR="007C1ED8" w:rsidRPr="007C1ED8">
        <w:t>15. studenog 2017</w:t>
      </w:r>
      <w:r w:rsidR="002E515C" w:rsidRPr="007C1ED8">
        <w:t>.</w:t>
      </w:r>
      <w:r w:rsidR="009C54CF">
        <w:t>,</w:t>
      </w:r>
      <w:r w:rsidR="000B3E4B" w:rsidRPr="007C1ED8">
        <w:t xml:space="preserve"> nad dužnikom </w:t>
      </w:r>
      <w:r w:rsidR="007C1ED8" w:rsidRPr="007C1ED8">
        <w:t xml:space="preserve">VIADUKT PROJEKT d.o.o., Zagreb, Kranjčevićeva 2, OIB: 00668169514 </w:t>
      </w:r>
      <w:r w:rsidR="002E515C" w:rsidRPr="007C1ED8">
        <w:t xml:space="preserve">otvoren je </w:t>
      </w:r>
      <w:r w:rsidR="009C54CF">
        <w:t xml:space="preserve"> stečajni postupak i </w:t>
      </w:r>
      <w:r w:rsidR="002E515C" w:rsidRPr="007C1ED8">
        <w:t>imenovan je stečajni upravitelj iz točke I izreke ovog rješenja.</w:t>
      </w:r>
    </w:p>
    <w:p w:rsidRDefault="002E515C" w:rsidP="007C1ED8" w:rsidR="005258C2" w:rsidRPr="007C1ED8">
      <w:r w:rsidRPr="007C1ED8">
        <w:t xml:space="preserve"> Podneskom</w:t>
      </w:r>
      <w:r w:rsidR="000B3E4B" w:rsidRPr="007C1ED8">
        <w:t xml:space="preserve"> od </w:t>
      </w:r>
      <w:r w:rsidR="007C1ED8" w:rsidRPr="007C1ED8">
        <w:t>20. studenog 2017</w:t>
      </w:r>
      <w:r w:rsidR="003B2A53" w:rsidRPr="007C1ED8">
        <w:t>.</w:t>
      </w:r>
      <w:r w:rsidR="007C1ED8" w:rsidRPr="007C1ED8">
        <w:t>,</w:t>
      </w:r>
      <w:r w:rsidR="003B2A53" w:rsidRPr="007C1ED8">
        <w:t xml:space="preserve"> </w:t>
      </w:r>
      <w:r w:rsidR="00741EF6" w:rsidRPr="007C1ED8">
        <w:t>imenovani stečajni upravitelj</w:t>
      </w:r>
      <w:r w:rsidR="003B2A53" w:rsidRPr="007C1ED8">
        <w:t xml:space="preserve"> </w:t>
      </w:r>
      <w:r w:rsidR="00741EF6" w:rsidRPr="007C1ED8">
        <w:t>je podnio</w:t>
      </w:r>
      <w:r w:rsidR="000B3E4B" w:rsidRPr="007C1ED8">
        <w:t xml:space="preserve"> zahtjev za </w:t>
      </w:r>
      <w:r w:rsidR="003A49B9" w:rsidRPr="007C1ED8">
        <w:t>razrješenje</w:t>
      </w:r>
      <w:r w:rsidR="00741EF6" w:rsidRPr="007C1ED8">
        <w:t>,</w:t>
      </w:r>
      <w:r w:rsidR="003A49B9" w:rsidRPr="007C1ED8">
        <w:t xml:space="preserve"> navodeći </w:t>
      </w:r>
      <w:r w:rsidR="009C54CF">
        <w:t>opravdane razloga za to u smislu čl. 91. st. 5. SZ-a (NN 71/15)</w:t>
      </w:r>
      <w:r w:rsidRPr="007C1ED8">
        <w:t>.</w:t>
      </w:r>
    </w:p>
    <w:p w:rsidRDefault="006F52B0" w:rsidP="005258C2" w:rsidR="00D82AE0" w:rsidRPr="007C1ED8">
      <w:r w:rsidRPr="007C1ED8">
        <w:t>Slijedom naprijed navedenog</w:t>
      </w:r>
      <w:r w:rsidR="003B2A53" w:rsidRPr="007C1ED8">
        <w:t>, valjalo je dosadašnjeg stečajnog upravitelja razriješ</w:t>
      </w:r>
      <w:r w:rsidR="00BD535C" w:rsidRPr="007C1ED8">
        <w:t>iti</w:t>
      </w:r>
      <w:r w:rsidR="005258C2" w:rsidRPr="007C1ED8">
        <w:t>, imenovati novoga primjenom članka 84</w:t>
      </w:r>
      <w:r w:rsidR="009C54CF">
        <w:t>. st. 1.</w:t>
      </w:r>
      <w:r w:rsidR="005258C2" w:rsidRPr="007C1ED8">
        <w:t xml:space="preserve"> SZ-a (NN 71/15) </w:t>
      </w:r>
      <w:r w:rsidR="00BD535C" w:rsidRPr="007C1ED8">
        <w:t>i temeljem članka</w:t>
      </w:r>
      <w:r w:rsidR="005258C2" w:rsidRPr="007C1ED8">
        <w:t xml:space="preserve"> 91</w:t>
      </w:r>
      <w:r w:rsidR="009C54CF">
        <w:t>.</w:t>
      </w:r>
      <w:r w:rsidR="005258C2" w:rsidRPr="007C1ED8">
        <w:t xml:space="preserve"> stavaka</w:t>
      </w:r>
      <w:r w:rsidR="00BD535C" w:rsidRPr="007C1ED8">
        <w:t xml:space="preserve"> </w:t>
      </w:r>
      <w:r w:rsidR="003A49B9" w:rsidRPr="007C1ED8">
        <w:t>5</w:t>
      </w:r>
      <w:r w:rsidR="009C54CF">
        <w:t xml:space="preserve">. i 8. </w:t>
      </w:r>
      <w:r w:rsidR="005258C2" w:rsidRPr="007C1ED8">
        <w:t xml:space="preserve">riješiti </w:t>
      </w:r>
      <w:r w:rsidRPr="007C1ED8">
        <w:t xml:space="preserve">kao </w:t>
      </w:r>
      <w:r w:rsidR="005258C2" w:rsidRPr="007C1ED8">
        <w:t>u izreci.</w:t>
      </w:r>
    </w:p>
    <w:p w:rsidRDefault="00E2474F" w:rsidP="003B2A53" w:rsidR="00E2474F" w:rsidRPr="007C1ED8"/>
    <w:p w:rsidRDefault="005258C2" w:rsidP="003B2A53" w:rsidR="008E6585" w:rsidRPr="007C1ED8">
      <w:r w:rsidRPr="007C1ED8">
        <w:t xml:space="preserve">                             U </w:t>
      </w:r>
      <w:r w:rsidR="008E6585" w:rsidRPr="007C1ED8">
        <w:t>Zagreb</w:t>
      </w:r>
      <w:r w:rsidRPr="007C1ED8">
        <w:t>u</w:t>
      </w:r>
      <w:r w:rsidR="008E6585" w:rsidRPr="007C1ED8">
        <w:t xml:space="preserve">, </w:t>
      </w:r>
      <w:r w:rsidR="007C1ED8" w:rsidRPr="007C1ED8">
        <w:t>24. studenog 2017. godine</w:t>
      </w:r>
    </w:p>
    <w:p w:rsidRDefault="002179C2" w:rsidP="003B2A53" w:rsidR="002179C2" w:rsidRPr="007C1ED8"/>
    <w:p w:rsidRDefault="00DE242F" w:rsidP="003B2A53" w:rsidR="008E6585" w:rsidRPr="007C1ED8">
      <w:r w:rsidRPr="007C1ED8">
        <w:tab/>
      </w:r>
      <w:r w:rsidRPr="007C1ED8">
        <w:tab/>
      </w:r>
      <w:r w:rsidRPr="007C1ED8">
        <w:tab/>
      </w:r>
      <w:r w:rsidRPr="007C1ED8">
        <w:tab/>
      </w:r>
      <w:r w:rsidRPr="007C1ED8">
        <w:tab/>
      </w:r>
      <w:r w:rsidRPr="007C1ED8">
        <w:tab/>
      </w:r>
      <w:r w:rsidRPr="007C1ED8">
        <w:tab/>
      </w:r>
      <w:r w:rsidR="005258C2" w:rsidRPr="007C1ED8">
        <w:t xml:space="preserve">                             </w:t>
      </w:r>
      <w:r w:rsidR="008E6585" w:rsidRPr="007C1ED8">
        <w:t>S</w:t>
      </w:r>
      <w:r w:rsidR="002179C2" w:rsidRPr="007C1ED8">
        <w:t>udac</w:t>
      </w:r>
      <w:r w:rsidR="008E6585" w:rsidRPr="007C1ED8">
        <w:t xml:space="preserve">: </w:t>
      </w:r>
    </w:p>
    <w:p w:rsidRDefault="005258C2" w:rsidP="00E53D3D" w:rsidR="00F30140">
      <w:pPr>
        <w:pStyle w:val="Uvuenotijeloteksta"/>
        <w:ind w:firstLine="141" w:left="1983"/>
        <w:jc w:val="right"/>
      </w:pPr>
      <w:r w:rsidRPr="007C1ED8">
        <w:t xml:space="preserve">                              </w:t>
      </w:r>
      <w:r w:rsidR="00F30140">
        <w:t xml:space="preserve">                               </w:t>
      </w:r>
      <w:r w:rsidRPr="007C1ED8">
        <w:t xml:space="preserve"> Vesna Sremac Šoštar</w:t>
      </w:r>
      <w:r w:rsidR="00F30140">
        <w:t>,v.r.</w:t>
      </w:r>
    </w:p>
    <w:p w:rsidRDefault="00F30140" w:rsidP="00D338FD" w:rsidR="00F30140">
      <w:pPr>
        <w:pStyle w:val="Uvuenotijeloteksta"/>
        <w:ind w:firstLine="141" w:left="1983"/>
        <w:jc w:val="right"/>
      </w:pPr>
      <w:r>
        <w:t>Za točnost otpravka</w:t>
      </w:r>
    </w:p>
    <w:p w:rsidRDefault="00F30140" w:rsidP="00F30140" w:rsidR="008D5B22" w:rsidRPr="007C1ED8">
      <w:pPr>
        <w:jc w:val="right"/>
      </w:pPr>
      <w:r>
        <w:t>Matea Bizjak</w:t>
      </w:r>
    </w:p>
    <w:p w:rsidRDefault="003A49B9" w:rsidP="003B2A53" w:rsidR="003A49B9" w:rsidRPr="007C1ED8"/>
    <w:p w:rsidRDefault="007C1ED8" w:rsidP="007C1ED8" w:rsidR="007C1ED8">
      <w:pPr>
        <w:ind w:firstLine="0"/>
      </w:pPr>
    </w:p>
    <w:p w:rsidRDefault="007C1ED8" w:rsidP="007C1ED8" w:rsidR="007C1ED8">
      <w:pPr>
        <w:ind w:firstLine="0"/>
      </w:pPr>
    </w:p>
    <w:p w:rsidRDefault="007C1ED8" w:rsidP="007C1ED8" w:rsidR="007C1ED8">
      <w:pPr>
        <w:ind w:firstLine="0"/>
      </w:pPr>
    </w:p>
    <w:p w:rsidRDefault="007C1ED8" w:rsidP="007C1ED8" w:rsidR="007C1ED8">
      <w:pPr>
        <w:ind w:firstLine="0"/>
      </w:pPr>
    </w:p>
    <w:p w:rsidRDefault="00F30140" w:rsidP="007C1ED8" w:rsidR="00F30140">
      <w:pPr>
        <w:ind w:firstLine="0"/>
      </w:pPr>
    </w:p>
    <w:p w:rsidRDefault="00F30140" w:rsidP="007C1ED8" w:rsidR="00F30140">
      <w:pPr>
        <w:ind w:firstLine="0"/>
      </w:pPr>
    </w:p>
    <w:p w:rsidRDefault="00F30140" w:rsidP="007C1ED8" w:rsidR="00F30140">
      <w:pPr>
        <w:ind w:firstLine="0"/>
      </w:pPr>
    </w:p>
    <w:p w:rsidRDefault="002179C2" w:rsidP="00F30140" w:rsidR="003A49B9" w:rsidRPr="007C1ED8">
      <w:pPr>
        <w:ind w:firstLine="0"/>
      </w:pPr>
      <w:r w:rsidRPr="007C1ED8">
        <w:t xml:space="preserve">Uputa o pravnom lijeku: </w:t>
      </w:r>
    </w:p>
    <w:p w:rsidRDefault="008E6585" w:rsidP="003A49B9" w:rsidR="008E6585">
      <w:pPr>
        <w:ind w:firstLine="0"/>
      </w:pPr>
      <w:r w:rsidRPr="007C1ED8">
        <w:t>Protiv ovog rješenja dopuštena je žalba u roku od 8 dana.  Žalba se podnosi ovom sudu u 2 primj</w:t>
      </w:r>
      <w:r w:rsidR="00B84D54" w:rsidRPr="007C1ED8">
        <w:t xml:space="preserve">erka za Visoki trgovački sud </w:t>
      </w:r>
      <w:r w:rsidR="003A49B9" w:rsidRPr="007C1ED8">
        <w:t>RH</w:t>
      </w:r>
      <w:r w:rsidR="000531CA" w:rsidRPr="007C1ED8">
        <w:t xml:space="preserve">, a pravo na žalbu imaju samo stečajni vjerovnici </w:t>
      </w:r>
      <w:r w:rsidR="003A49B9" w:rsidRPr="007C1ED8">
        <w:t xml:space="preserve">(članak 91 stavak </w:t>
      </w:r>
      <w:r w:rsidR="000531CA" w:rsidRPr="007C1ED8">
        <w:t>4 SZ-a)</w:t>
      </w:r>
    </w:p>
    <w:p w:rsidRDefault="00F30140" w:rsidP="003A49B9" w:rsidR="00F30140" w:rsidRPr="007C1ED8">
      <w:pPr>
        <w:ind w:firstLine="0"/>
      </w:pPr>
    </w:p>
    <w:p w:rsidRDefault="00F30140" w:rsidP="00F30140" w:rsidR="00F30140">
      <w:pPr>
        <w:ind w:firstLine="0"/>
      </w:pPr>
    </w:p>
    <w:p w:rsidRDefault="000531CA" w:rsidP="00F30140" w:rsidR="000531CA" w:rsidRPr="007C1ED8">
      <w:pPr>
        <w:ind w:firstLine="0"/>
      </w:pPr>
    </w:p>
    <w:sectPr w:rsidSect="007C1ED8" w:rsidR="000531CA" w:rsidRPr="007C1ED8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B54" w:rsidP="003B2A53" w:rsidR="00E20B54">
      <w:r>
        <w:separator/>
      </w:r>
    </w:p>
  </w:endnote>
  <w:endnote w:id="0" w:type="continuationSeparator">
    <w:p w:rsidRDefault="00E20B54" w:rsidP="003B2A53" w:rsidR="00E20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06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B54" w:rsidP="003B2A53" w:rsidR="00E20B54">
      <w:r>
        <w:separator/>
      </w:r>
    </w:p>
  </w:footnote>
  <w:footnote w:id="0" w:type="continuationSeparator">
    <w:p w:rsidRDefault="00E20B54" w:rsidP="003B2A53" w:rsidR="00E20B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ED8" w:rsidP="007C1ED8" w:rsidR="008D5B22">
    <w:pPr>
      <w:pStyle w:val="Zaglavlje"/>
      <w:jc w:val="center"/>
    </w:pPr>
    <w:r>
      <w:rPr>
        <w:rStyle w:val="Brojstranice"/>
      </w:rPr>
      <w:tab/>
    </w:r>
    <w:r>
      <w:rPr>
        <w:rStyle w:val="Brojstranice"/>
      </w:rPr>
      <w:tab/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BD0658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="005258C2" w:rsidRPr="005258C2">
      <w:rPr>
        <w:rStyle w:val="Brojstranice"/>
      </w:rPr>
      <w:t xml:space="preserve">                              </w:t>
    </w:r>
    <w:r w:rsidR="0095063E">
      <w:rPr>
        <w:rStyle w:val="Brojstranice"/>
      </w:rPr>
      <w:t xml:space="preserve">                      </w:t>
    </w:r>
    <w:r w:rsidR="005258C2">
      <w:rPr>
        <w:rStyle w:val="Brojstranice"/>
      </w:rPr>
      <w:t xml:space="preserve"> </w:t>
    </w:r>
    <w:r w:rsidR="0095063E">
      <w:rPr>
        <w:rStyle w:val="Brojstranice"/>
      </w:rPr>
      <w:t>48 St-</w:t>
    </w:r>
    <w:r>
      <w:rPr>
        <w:rStyle w:val="Brojstranice"/>
      </w:rPr>
      <w:t>1958/17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6414929"/>
      <w:docPartObj>
        <w:docPartGallery w:val="Page Numbers (Top of Page)"/>
        <w:docPartUnique/>
      </w:docPartObj>
    </w:sdtPr>
    <w:sdtEndPr/>
    <w:sdtContent>
      <w:p w:rsidRDefault="007C1ED8" w:rsidP="007C1ED8" w:rsidR="007C1ED8">
        <w:pPr>
          <w:pStyle w:val="Zaglavlje"/>
          <w:jc w:val="right"/>
        </w:pPr>
        <w:r>
          <w:t>48.St-1958/17</w:t>
        </w:r>
      </w:p>
    </w:sdtContent>
  </w:sdt>
  <w:p w:rsidRDefault="007C1ED8" w:rsidR="007C1E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51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517BEF"/>
    <w:rsid w:val="005258C2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E05DA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41EF6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1ED8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5063E"/>
    <w:rsid w:val="00955A8C"/>
    <w:rsid w:val="00955D2D"/>
    <w:rsid w:val="00963321"/>
    <w:rsid w:val="0097040B"/>
    <w:rsid w:val="00983FE5"/>
    <w:rsid w:val="00986ADD"/>
    <w:rsid w:val="009B2095"/>
    <w:rsid w:val="009B5F2C"/>
    <w:rsid w:val="009C54CF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534BC"/>
    <w:rsid w:val="00B62987"/>
    <w:rsid w:val="00B84D54"/>
    <w:rsid w:val="00B949C2"/>
    <w:rsid w:val="00BA7D17"/>
    <w:rsid w:val="00BD0658"/>
    <w:rsid w:val="00BD535C"/>
    <w:rsid w:val="00BD7216"/>
    <w:rsid w:val="00C06EC4"/>
    <w:rsid w:val="00C30121"/>
    <w:rsid w:val="00C365DD"/>
    <w:rsid w:val="00C41F13"/>
    <w:rsid w:val="00C42504"/>
    <w:rsid w:val="00C56F75"/>
    <w:rsid w:val="00C61EB8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0B54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17419"/>
    <w:rsid w:val="00F30140"/>
    <w:rsid w:val="00F43FA9"/>
    <w:rsid w:val="00F82D66"/>
    <w:rsid w:val="00FA184C"/>
    <w:rsid w:val="00FB21FA"/>
    <w:rsid w:val="00FC4653"/>
    <w:rsid w:val="00FC5A41"/>
    <w:rsid w:val="00FD2D6D"/>
    <w:rsid w:val="00FE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1741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1741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Bezproreda" w:type="paragraph">
    <w:name w:val="No Spacing"/>
    <w:uiPriority w:val="1"/>
    <w:qFormat/>
    <w:rsid w:val="00F17419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C1ED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30140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F301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0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6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65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6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6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1741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1741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Bezproreda" w:type="paragraph">
    <w:name w:val="No Spacing"/>
    <w:uiPriority w:val="1"/>
    <w:qFormat/>
    <w:rsid w:val="00F17419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C1ED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30140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F301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0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65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65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65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65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St-1958/2017</izvorni_sadrzaj>
    <derivirana_varijabla naziv="DomainObject.Predmet.OznakaBroj_1">St-1958/2017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VIADUKT PROJEKT d.o.o. zastupanog po punomoćniku Marijan Šteković</izvorni_sadrzaj>
    <derivirana_varijabla naziv="DomainObject.Predmet.ProtustrankaFormated_1">  VIADUKT PROJEKT d.o.o. zastupanog po punomoćniku Marijan Šteković</derivirana_varijabla>
  </DomainObject.Predmet.ProtustrankaFormated>
  <DomainObject.Predmet.ProtustrankaFormatedOIB>
    <izvorni_sadrzaj>  VIADUKT PROJEKT d.o.o., OIB 00668169514 zastupanog po punomoćniku Marijan Šteković</izvorni_sadrzaj>
    <derivirana_varijabla naziv="DomainObject.Predmet.ProtustrankaFormatedOIB_1">  VIADUKT PROJEKT d.o.o., OIB 00668169514 zastupanog po punomoćniku Marijan Šteković</derivirana_varijabla>
  </DomainObject.Predmet.ProtustrankaFormatedOIB>
  <DomainObject.Predmet.ProtustrankaFormatedWithAdress>
    <izvorni_sadrzaj> VIADUKT PROJEKT d.o.o., Kranjčevićeva 2, 10000 Zagreb zastupanog po punomoćniku Marijan Šteković</izvorni_sadrzaj>
    <derivirana_varijabla naziv="DomainObject.Predmet.ProtustrankaFormatedWithAdress_1"> VIADUKT PROJEKT d.o.o., Kranjčevićeva 2, 10000 Zagreb zastupanog po punomoćniku Marijan Šteković</derivirana_varijabla>
  </DomainObject.Predmet.ProtustrankaFormatedWithAdress>
  <DomainObject.Predmet.ProtustrankaFormatedWithAdressOIB>
    <izvorni_sadrzaj> VIADUKT PROJEKT d.o.o., OIB 00668169514, Kranjčevićeva 2, 10000 Zagreb zastupanog po punomoćniku Marijan Šteković</izvorni_sadrzaj>
    <derivirana_varijabla naziv="DomainObject.Predmet.ProtustrankaFormatedWithAdressOIB_1"> VIADUKT PROJEKT d.o.o., OIB 00668169514, Kranjčevićeva 2, 10000 Zagreb zastupanog po punomoćniku Marijan Šteković</derivirana_varijabla>
  </DomainObject.Predmet.ProtustrankaFormatedWithAdressOIB>
  <DomainObject.Predmet.ProtustrankaWithAdress>
    <izvorni_sadrzaj>VIADUKT PROJEKT d.o.o. Kranjčevićeva 2, 10000 Zagreb</izvorni_sadrzaj>
    <derivirana_varijabla naziv="DomainObject.Predmet.ProtustrankaWithAdress_1">VIADUKT PROJEKT d.o.o. Kranjčevićeva 2, 10000 Zagreb</derivirana_varijabla>
  </DomainObject.Predmet.ProtustrankaWithAdress>
  <DomainObject.Predmet.ProtustrankaWithAdressOIB>
    <izvorni_sadrzaj>VIADUKT PROJEKT d.o.o., OIB 00668169514, Kranjčevićeva 2, 10000 Zagreb</izvorni_sadrzaj>
    <derivirana_varijabla naziv="DomainObject.Predmet.ProtustrankaWithAdressOIB_1">VIADUKT PROJEKT d.o.o., OIB 00668169514, Kranjčevićeva 2, 10000 Zagreb</derivirana_varijabla>
  </DomainObject.Predmet.ProtustrankaWithAdressOIB>
  <DomainObject.Predmet.ProtustrankaNazivFormated>
    <izvorni_sadrzaj>VIADUKT PROJEKT d.o.o.</izvorni_sadrzaj>
    <derivirana_varijabla naziv="DomainObject.Predmet.ProtustrankaNazivFormated_1">VIADUKT PROJEKT d.o.o.</derivirana_varijabla>
  </DomainObject.Predmet.ProtustrankaNazivFormated>
  <DomainObject.Predmet.ProtustrankaNazivFormatedOIB>
    <izvorni_sadrzaj>VIADUKT PROJEKT d.o.o., OIB 00668169514</izvorni_sadrzaj>
    <derivirana_varijabla naziv="DomainObject.Predmet.ProtustrankaNazivFormatedOIB_1">VIADUKT PROJEKT d.o.o., OIB 00668169514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PROJEKT d.o.o.</izvorni_sadrzaj>
    <derivirana_varijabla naziv="DomainObject.Predmet.StrankaFormated_1">  VIADUKT PROJEKT d.o.o.</derivirana_varijabla>
  </DomainObject.Predmet.StrankaFormated>
  <DomainObject.Predmet.StrankaFormatedOIB>
    <izvorni_sadrzaj>  VIADUKT PROJEKT d.o.o., OIB 00668169514</izvorni_sadrzaj>
    <derivirana_varijabla naziv="DomainObject.Predmet.StrankaFormatedOIB_1">  VIADUKT PROJEKT d.o.o., OIB 00668169514</derivirana_varijabla>
  </DomainObject.Predmet.StrankaFormatedOIB>
  <DomainObject.Predmet.StrankaFormatedWithAdress>
    <izvorni_sadrzaj> VIADUKT PROJEKT d.o.o., Kranjčevićeva 2, 10000 Zagreb</izvorni_sadrzaj>
    <derivirana_varijabla naziv="DomainObject.Predmet.StrankaFormatedWithAdress_1"> VIADUKT PROJEKT d.o.o., Kranjčevićeva 2, 10000 Zagreb</derivirana_varijabla>
  </DomainObject.Predmet.StrankaFormatedWithAdress>
  <DomainObject.Predmet.StrankaFormatedWithAdressOIB>
    <izvorni_sadrzaj> VIADUKT PROJEKT d.o.o., OIB 00668169514, Kranjčevićeva 2, 10000 Zagreb</izvorni_sadrzaj>
    <derivirana_varijabla naziv="DomainObject.Predmet.StrankaFormatedWithAdressOIB_1"> VIADUKT PROJEKT d.o.o., OIB 00668169514, Kranjčevićeva 2, 10000 Zagreb</derivirana_varijabla>
  </DomainObject.Predmet.StrankaFormatedWithAdressOIB>
  <DomainObject.Predmet.StrankaWithAdress>
    <izvorni_sadrzaj>VIADUKT PROJEKT d.o.o. Kranjčevićeva 2,10000 Zagreb</izvorni_sadrzaj>
    <derivirana_varijabla naziv="DomainObject.Predmet.StrankaWithAdress_1">VIADUKT PROJEKT d.o.o. Kranjčevićeva 2,10000 Zagreb</derivirana_varijabla>
  </DomainObject.Predmet.StrankaWithAdress>
  <DomainObject.Predmet.StrankaWithAdressOIB>
    <izvorni_sadrzaj>VIADUKT PROJEKT d.o.o., OIB 00668169514, Kranjčevićeva 2,10000 Zagreb</izvorni_sadrzaj>
    <derivirana_varijabla naziv="DomainObject.Predmet.StrankaWithAdressOIB_1">VIADUKT PROJEKT d.o.o., OIB 00668169514, Kranjčevićeva 2,10000 Zagreb</derivirana_varijabla>
  </DomainObject.Predmet.StrankaWithAdressOIB>
  <DomainObject.Predmet.StrankaNazivFormated>
    <izvorni_sadrzaj>VIADUKT PROJEKT d.o.o.</izvorni_sadrzaj>
    <derivirana_varijabla naziv="DomainObject.Predmet.StrankaNazivFormated_1">VIADUKT PROJEKT d.o.o.</derivirana_varijabla>
  </DomainObject.Predmet.StrankaNazivFormated>
  <DomainObject.Predmet.StrankaNazivFormatedOIB>
    <izvorni_sadrzaj>VIADUKT PROJEKT d.o.o., OIB 00668169514</izvorni_sadrzaj>
    <derivirana_varijabla naziv="DomainObject.Predmet.StrankaNazivFormatedOIB_1">VIADUKT PROJEKT d.o.o., OIB 00668169514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VIADUKT PROJEKT d.o.o.</item>
    </izvorni_sadrzaj>
    <derivirana_varijabla naziv="DomainObject.Predmet.StrankaListFormated_1">
      <item>VIADUKT PROJEKT d.o.o.</item>
    </derivirana_varijabla>
  </DomainObject.Predmet.StrankaListFormated>
  <DomainObject.Predmet.StrankaListFormatedOIB>
    <izvorni_sadrzaj>
      <item>VIADUKT PROJEKT d.o.o., OIB 00668169514</item>
    </izvorni_sadrzaj>
    <derivirana_varijabla naziv="DomainObject.Predmet.StrankaListFormatedOIB_1">
      <item>VIADUKT PROJEKT d.o.o., OIB 00668169514</item>
    </derivirana_varijabla>
  </DomainObject.Predmet.StrankaListFormatedOIB>
  <DomainObject.Predmet.StrankaListFormatedWithAdress>
    <izvorni_sadrzaj>
      <item>VIADUKT PROJEKT d.o.o., Kranjčevićeva 2, 10000 Zagreb</item>
    </izvorni_sadrzaj>
    <derivirana_varijabla naziv="DomainObject.Predmet.StrankaListFormatedWithAdress_1">
      <item>VIADUKT PROJEKT d.o.o., Kranjčevićeva 2, 10000 Zagreb</item>
    </derivirana_varijabla>
  </DomainObject.Predmet.StrankaListFormatedWithAdress>
  <DomainObject.Predmet.StrankaListFormatedWithAdressOIB>
    <izvorni_sadrzaj>
      <item>VIADUKT PROJEKT d.o.o., OIB 00668169514, Kranjčevićeva 2, 10000 Zagreb</item>
    </izvorni_sadrzaj>
    <derivirana_varijabla naziv="DomainObject.Predmet.StrankaListFormatedWithAdressOIB_1">
      <item>VIADUKT PROJEKT d.o.o., OIB 00668169514, Kranjčevićeva 2, 10000 Zagreb</item>
    </derivirana_varijabla>
  </DomainObject.Predmet.StrankaListFormatedWithAdressOIB>
  <DomainObject.Predmet.StrankaListNazivFormated>
    <izvorni_sadrzaj>
      <item>VIADUKT PROJEKT d.o.o.</item>
    </izvorni_sadrzaj>
    <derivirana_varijabla naziv="DomainObject.Predmet.StrankaListNazivFormated_1">
      <item>VIADUKT PROJEKT d.o.o.</item>
    </derivirana_varijabla>
  </DomainObject.Predmet.StrankaListNazivFormated>
  <DomainObject.Predmet.StrankaListNazivFormatedOIB>
    <izvorni_sadrzaj>
      <item>VIADUKT PROJEKT d.o.o., OIB 00668169514</item>
    </izvorni_sadrzaj>
    <derivirana_varijabla naziv="DomainObject.Predmet.StrankaListNazivFormatedOIB_1">
      <item>VIADUKT PROJEKT d.o.o., OIB 00668169514</item>
    </derivirana_varijabla>
  </DomainObject.Predmet.StrankaListNazivFormatedOIB>
  <DomainObject.Predmet.ProtuStrankaListFormated>
    <izvorni_sadrzaj>
      <item>VIADUKT PROJEKT d.o.o. zastupanog po punomoćniku Marijan Šteković</item>
    </izvorni_sadrzaj>
    <derivirana_varijabla naziv="DomainObject.Predmet.ProtuStrankaListFormated_1">
      <item>VIADUKT PROJEKT d.o.o. zastupanog po punomoćniku Marijan Šteković</item>
    </derivirana_varijabla>
  </DomainObject.Predmet.ProtuStrankaListFormated>
  <DomainObject.Predmet.ProtuStrankaListFormatedOIB>
    <izvorni_sadrzaj>
      <item>VIADUKT PROJEKT d.o.o., OIB 00668169514 zastupanog po punomoćniku Marijan Šteković</item>
    </izvorni_sadrzaj>
    <derivirana_varijabla naziv="DomainObject.Predmet.ProtuStrankaListFormatedOIB_1">
      <item>VIADUKT PROJEKT d.o.o., OIB 00668169514 zastupanog po punomoćniku Marijan Šteković</item>
    </derivirana_varijabla>
  </DomainObject.Predmet.ProtuStrankaListFormatedOIB>
  <DomainObject.Predmet.ProtuStrankaListFormatedWithAdress>
    <izvorni_sadrzaj>
      <item>VIADUKT PROJEKT d.o.o., Kranjčevićeva 2, 10000 Zagreb zastupanog po punomoćniku Marijan Šteković</item>
    </izvorni_sadrzaj>
    <derivirana_varijabla naziv="DomainObject.Predmet.ProtuStrankaListFormatedWithAdress_1">
      <item>VIADUKT PROJEKT d.o.o., Kranjčevićeva 2, 10000 Zagreb zastupanog po punomoćniku Marijan Šteković</item>
    </derivirana_varijabla>
  </DomainObject.Predmet.ProtuStrankaListFormatedWithAdress>
  <DomainObject.Predmet.ProtuStrankaListFormatedWithAdressOIB>
    <izvorni_sadrzaj>
      <item>VIADUKT PROJEKT d.o.o., OIB 00668169514, Kranjčevićeva 2, 10000 Zagreb zastupanog po punomoćniku Marijan Šteković</item>
    </izvorni_sadrzaj>
    <derivirana_varijabla naziv="DomainObject.Predmet.ProtuStrankaListFormatedWithAdressOIB_1">
      <item>VIADUKT PROJEKT d.o.o., OIB 00668169514, Kranjčevićeva 2, 10000 Zagreb zastupanog po punomoćniku Marijan Šteković</item>
    </derivirana_varijabla>
  </DomainObject.Predmet.ProtuStrankaListFormatedWithAdressOIB>
  <DomainObject.Predmet.ProtuStrankaListNazivFormated>
    <izvorni_sadrzaj>
      <item>VIADUKT PROJEKT d.o.o.</item>
    </izvorni_sadrzaj>
    <derivirana_varijabla naziv="DomainObject.Predmet.ProtuStrankaListNazivFormated_1">
      <item>VIADUKT PROJEKT d.o.o.</item>
    </derivirana_varijabla>
  </DomainObject.Predmet.ProtuStrankaListNazivFormated>
  <DomainObject.Predmet.ProtuStrankaListNazivFormatedOIB>
    <izvorni_sadrzaj>
      <item>VIADUKT PROJEKT d.o.o., OIB 00668169514</item>
    </izvorni_sadrzaj>
    <derivirana_varijabla naziv="DomainObject.Predmet.ProtuStrankaListNazivFormatedOIB_1">
      <item>VIADUKT PROJEKT d.o.o., OIB 00668169514</item>
    </derivirana_varijabla>
  </DomainObject.Predmet.ProtuStrankaListNazivFormatedOIB>
  <DomainObject.Predmet.OstaliListFormated>
    <izvorni_sadrzaj>
      <item>Marijan Šteković punomoćnik sudionika u postupku VIADUKT PROJEKT d.o.o.</item>
    </izvorni_sadrzaj>
    <derivirana_varijabla naziv="DomainObject.Predmet.OstaliListFormated_1">
      <item>Marijan Šteković punomoćnik sudionika u postupku VIADUKT PROJEKT d.o.o.</item>
    </derivirana_varijabla>
  </DomainObject.Predmet.OstaliListFormated>
  <DomainObject.Predmet.OstaliListFormatedOIB>
    <izvorni_sadrzaj>
      <item>Marijan Šteković, OIB 75896557043 punomoćnik sudionika u postupku VIADUKT PROJEKT d.o.o.</item>
    </izvorni_sadrzaj>
    <derivirana_varijabla naziv="DomainObject.Predmet.OstaliListFormatedOIB_1">
      <item>Marijan Šteković, OIB 75896557043 punomoćnik sudionika u postupku VIADUKT PROJEKT d.o.o.</item>
    </derivirana_varijabla>
  </DomainObject.Predmet.OstaliListFormatedOIB>
  <DomainObject.Predmet.OstaliListFormatedWithAdress>
    <izvorni_sadrzaj>
      <item>Marijan Šteković, Gorjanska 38, 10000 Zagreb punomoćnik sudionika u postupku VIADUKT PROJEKT d.o.o.</item>
    </izvorni_sadrzaj>
    <derivirana_varijabla naziv="DomainObject.Predmet.OstaliListFormatedWithAdress_1">
      <item>Marijan Šteković, Gorjanska 38, 10000 Zagreb punomoćnik sudionika u postupku VIADUKT PROJEKT d.o.o.</item>
    </derivirana_varijabla>
  </DomainObject.Predmet.OstaliListFormatedWithAdress>
  <DomainObject.Predmet.OstaliListFormatedWithAdressOIB>
    <izvorni_sadrzaj>
      <item>Marijan Šteković, OIB 75896557043, Gorjanska 38, 10000 Zagreb punomoćnik sudionika u postupku VIADUKT PROJEKT d.o.o.</item>
    </izvorni_sadrzaj>
    <derivirana_varijabla naziv="DomainObject.Predmet.OstaliListFormatedWithAdressOIB_1">
      <item>Marijan Šteković, OIB 75896557043, Gorjanska 38, 10000 Zagreb punomoćnik sudionika u postupku VIADUKT PROJEKT d.o.o.</item>
    </derivirana_varijabla>
  </DomainObject.Predmet.OstaliListFormatedWithAdressOIB>
  <DomainObject.Predmet.OstaliListNazivFormated>
    <izvorni_sadrzaj>
      <item>Marijan Šteković</item>
    </izvorni_sadrzaj>
    <derivirana_varijabla naziv="DomainObject.Predmet.OstaliListNazivFormated_1">
      <item>Marijan Šteković</item>
    </derivirana_varijabla>
  </DomainObject.Predmet.OstaliListNazivFormated>
  <DomainObject.Predmet.OstaliListNazivFormatedOIB>
    <izvorni_sadrzaj>
      <item>Marijan Šteković, OIB 75896557043</item>
    </izvorni_sadrzaj>
    <derivirana_varijabla naziv="DomainObject.Predmet.OstaliListNazivFormatedOIB_1">
      <item>Marijan Šteković, OIB 75896557043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VIADUKT PROJEKT d.o.o.</izvorni_sadrzaj>
    <derivirana_varijabla naziv="DomainObject.Predmet.StrankaIDrugi_1">VIADUKT PROJEKT d.o.o.</derivirana_varijabla>
  </DomainObject.Predmet.StrankaIDrugi>
  <DomainObject.Predmet.ProtustrankaIDrugi>
    <izvorni_sadrzaj>VIADUKT PROJEKT d.o.o.</izvorni_sadrzaj>
    <derivirana_varijabla naziv="DomainObject.Predmet.ProtustrankaIDrugi_1">VIADUKT PROJEKT d.o.o.</derivirana_varijabla>
  </DomainObject.Predmet.ProtustrankaIDrugi>
  <DomainObject.Predmet.StrankaIDrugiAdressOIB>
    <izvorni_sadrzaj>VIADUKT PROJEKT d.o.o., OIB 00668169514, Kranjčevićeva 2, 10000 Zagreb</izvorni_sadrzaj>
    <derivirana_varijabla naziv="DomainObject.Predmet.StrankaIDrugiAdressOIB_1">VIADUKT PROJEKT d.o.o., OIB 00668169514, Kranjčevićeva 2, 10000 Zagreb</derivirana_varijabla>
  </DomainObject.Predmet.StrankaIDrugiAdressOIB>
  <DomainObject.Predmet.ProtustrankaIDrugiAdressOIB>
    <izvorni_sadrzaj>VIADUKT PROJEKT d.o.o., OIB 00668169514, Kranjčevićeva 2, 10000 Zagreb</izvorni_sadrzaj>
    <derivirana_varijabla naziv="DomainObject.Predmet.ProtustrankaIDrugiAdressOIB_1">VIADUKT PROJEKT d.o.o., OIB 00668169514,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PROJEKT d.o.o.</item>
      <item>VIADUKT PROJEKT d.o.o.</item>
      <item>Marijan Šteković</item>
    </izvorni_sadrzaj>
    <derivirana_varijabla naziv="DomainObject.Predmet.SudioniciListNaziv_1">
      <item>VIADUKT PROJEKT d.o.o.</item>
      <item>VIADUKT PROJEKT d.o.o.</item>
      <item>Marijan Šteković</item>
    </derivirana_varijabla>
  </DomainObject.Predmet.SudioniciListNaziv>
  <DomainObject.Predmet.SudioniciListAdressOIB>
    <izvorni_sadrzaj>
      <item>VIADUKT PROJEKT d.o.o., OIB 00668169514, Kranjčevićeva 2,10000 Zagreb</item>
      <item>VIADUKT PROJEKT d.o.o., OIB 00668169514, Kranjčevićeva 2,10000 Zagreb</item>
      <item>Marijan Šteković, OIB 75896557043, Gorjanska 38,10000 Zagreb</item>
    </izvorni_sadrzaj>
    <derivirana_varijabla naziv="DomainObject.Predmet.SudioniciListAdressOIB_1">
      <item>VIADUKT PROJEKT d.o.o., OIB 00668169514, Kranjčevićeva 2,10000 Zagreb</item>
      <item>VIADUKT PROJEKT d.o.o., OIB 00668169514, Kranjčevićeva 2,10000 Zagreb</item>
      <item>Marijan Šteković, OIB 75896557043, Gorjanska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00668169514</item>
      <item>, OIB 00668169514</item>
      <item>, OIB 75896557043</item>
    </izvorni_sadrzaj>
    <derivirana_varijabla naziv="DomainObject.Predmet.SudioniciListNazivOIB_1">
      <item>, OIB 00668169514</item>
      <item>, OIB 00668169514</item>
      <item>, OIB 75896557043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A2D280-E33F-4288-AEDF-5F59B6A720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296</properties:Words>
  <properties:Characters>1567</properties:Characters>
  <properties:Lines>57</properties:Lines>
  <properties:Paragraphs>21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2017-10-09T10:36:00Z</dcterms:created>
  <dc:creator>Ante</dc:creator>
  <cp:lastModifiedBy>Matea Bizjak</cp:lastModifiedBy>
  <cp:lastPrinted>2017-11-24T12:32:00Z</cp:lastPrinted>
  <dcterms:modified xmlns:xsi="http://www.w3.org/2001/XMLSchema-instance" xsi:type="dcterms:W3CDTF">2017-11-24T12:33:00Z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