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42db" w14:paraId="a6542db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A271F2" w:rsidRPr="005144AF">
        <w:rPr>
          <w:rFonts w:cs="Times New Roman" w:eastAsia="Times New Roman"/>
          <w:b/>
        </w:rPr>
        <w:t>St-</w:t>
      </w:r>
      <w:r w:rsidR="007243AF">
        <w:rPr>
          <w:rFonts w:cs="Times New Roman" w:eastAsia="Times New Roman"/>
          <w:b/>
        </w:rPr>
        <w:t>2461/17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7243AF">
        <w:rPr>
          <w:rFonts w:cs="Times New Roman" w:eastAsia="Times New Roman"/>
          <w:b/>
        </w:rPr>
        <w:t>2461/17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7243AF">
        <w:rPr>
          <w:b/>
          <w:bCs/>
        </w:rPr>
        <w:t>AMPLUS PICTUS</w:t>
      </w:r>
      <w:r w:rsidRPr="00BA2933">
        <w:rPr>
          <w:b/>
          <w:bCs/>
        </w:rPr>
        <w:t xml:space="preserve"> d.o.o – u stečaju, </w:t>
      </w:r>
    </w:p>
    <w:p w:rsidRDefault="007243AF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Jankomir 25/F, 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7243AF">
        <w:rPr>
          <w:rFonts w:cs="Times New Roman" w:eastAsia="Times New Roman"/>
          <w:b/>
        </w:rPr>
        <w:t>14138952609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43AF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AGENCIJA ZA OSIGURANJE RADNIČKIH POTRAŽIVANJA</w:t>
            </w:r>
          </w:p>
          <w:p w:rsidRDefault="007243AF" w:rsidP="00EB31E0" w:rsidR="007243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Frankopanska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11</w:t>
            </w:r>
          </w:p>
          <w:p w:rsidRDefault="007243AF" w:rsidP="00EB31E0" w:rsidR="007243AF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43AF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04323472109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43AF" w:rsidP="00F86EF2" w:rsidR="00EB31E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Rješenja AORT-a i obavijesti o izvršenoj uplati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B31E0" w:rsidP="00F86EF2" w:rsidR="00EB31E0" w:rsidRPr="00244994"/>
          <w:p w:rsidRDefault="00EB31E0" w:rsidP="00F86EF2" w:rsidR="00EB31E0"/>
          <w:p w:rsidRDefault="00EB31E0" w:rsidP="00F86EF2" w:rsidR="00EB31E0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43AF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41.116,54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43AF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41.116,54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2E5DA9" w:rsidR="002E5DA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E5DA9" w:rsidP="002E5DA9" w:rsidR="002E5DA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2E5DA9" w:rsidP="002E5DA9" w:rsidR="002E5DA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8.502,02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8.502,02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49.618,56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49.618,56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6D172D" w:rsidP="006D172D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0F2CAC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D628BB" w:rsidP="00D628BB" w:rsidR="006D172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</w:t>
            </w:r>
            <w:r w:rsidR="006D172D">
              <w:rPr>
                <w:rFonts w:cs="Times New Roman"/>
                <w:bCs/>
                <w:sz w:val="22"/>
                <w:szCs w:val="22"/>
              </w:rPr>
              <w:t xml:space="preserve"> na dobit</w:t>
            </w:r>
            <w:r>
              <w:rPr>
                <w:rFonts w:cs="Times New Roman"/>
                <w:bCs/>
                <w:sz w:val="22"/>
                <w:szCs w:val="22"/>
              </w:rPr>
              <w:t>-obrazac PD</w:t>
            </w:r>
            <w:r w:rsidR="006D172D">
              <w:rPr>
                <w:rFonts w:cs="Times New Roman"/>
                <w:bCs/>
                <w:sz w:val="22"/>
                <w:szCs w:val="22"/>
              </w:rPr>
              <w:t xml:space="preserve">, </w:t>
            </w:r>
            <w:r>
              <w:rPr>
                <w:rFonts w:cs="Times New Roman"/>
                <w:bCs/>
                <w:sz w:val="22"/>
                <w:szCs w:val="22"/>
              </w:rPr>
              <w:t>Ovjerena analitička kartica računa</w:t>
            </w:r>
            <w:r w:rsidR="006D172D">
              <w:rPr>
                <w:rFonts w:cs="Times New Roman"/>
                <w:bCs/>
                <w:sz w:val="22"/>
                <w:szCs w:val="22"/>
              </w:rPr>
              <w:t>, PDV</w:t>
            </w:r>
            <w:r w:rsidR="00E92C32">
              <w:rPr>
                <w:rFonts w:cs="Times New Roman"/>
                <w:bCs/>
                <w:sz w:val="22"/>
                <w:szCs w:val="22"/>
              </w:rPr>
              <w:t xml:space="preserve"> obrasci</w:t>
            </w:r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r w:rsidR="006D172D">
              <w:rPr>
                <w:rFonts w:cs="Times New Roman"/>
                <w:bCs/>
                <w:sz w:val="22"/>
                <w:szCs w:val="22"/>
              </w:rPr>
              <w:t>JOPPD</w:t>
            </w:r>
            <w:r>
              <w:rPr>
                <w:rFonts w:cs="Times New Roman"/>
                <w:bCs/>
                <w:sz w:val="22"/>
                <w:szCs w:val="22"/>
              </w:rPr>
              <w:t xml:space="preserve"> obrasci, obračunske prijave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628BB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7023B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421.545,12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421.545,12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E85165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WIENER OSIGURANJE</w:t>
            </w:r>
          </w:p>
          <w:p w:rsidRDefault="00D628BB" w:rsidP="00E85165" w:rsidR="00D628BB">
            <w:pPr>
              <w:pStyle w:val="TableContents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Vienna</w:t>
            </w:r>
            <w:proofErr w:type="spellEnd"/>
            <w:r>
              <w:rPr>
                <w:sz w:val="22"/>
                <w:szCs w:val="22"/>
              </w:rPr>
              <w:t xml:space="preserve"> Insurance Group d.d.</w:t>
            </w:r>
          </w:p>
          <w:p w:rsidRDefault="00D628BB" w:rsidP="00E85165" w:rsidR="00D628B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Slovenska ul. 24</w:t>
            </w:r>
          </w:p>
          <w:p w:rsidRDefault="00D628BB" w:rsidP="00E85165" w:rsidR="00D628BB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6E3758" w:rsidR="006E3758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D628BB" w:rsidP="006E3758" w:rsidR="00D628BB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Izvadak iz poslovnih knjiga, ugovor o osiguranju, polica cestovnog kaska, ponuda cestovnog kaska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F12C9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10,56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660E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528,21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220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528,21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2E6B" w:rsidP="00C50979" w:rsid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KOMERS d.o.o.</w:t>
            </w:r>
          </w:p>
          <w:p w:rsidRDefault="00F92E6B" w:rsidP="00C50979" w:rsid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Stinice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12</w:t>
            </w:r>
          </w:p>
          <w:p w:rsidRDefault="00F92E6B" w:rsidP="00C50979" w:rsidR="00F92E6B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2E6B" w:rsidP="00C50979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57704055740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2E6B" w:rsidP="00112A32" w:rsid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F92E6B" w:rsidP="00112A32" w:rsidR="00F92E6B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2E6B" w:rsidP="008300E5" w:rsidR="00DD0F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ured Petra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Mostarčić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Iković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Boženka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Mostarčić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Marko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Ogresta</w:t>
            </w:r>
            <w:proofErr w:type="spellEnd"/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92E6B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2E6B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1.527.390,62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92E6B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1.527.390,62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DD0FD4" w:rsidR="00604575" w:rsidRPr="00DD0F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3E93" w:rsidP="00E85165" w:rsidR="00E117E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BA3E93" w:rsidP="00E85165" w:rsidR="00BA3E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Stinice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12</w:t>
            </w:r>
          </w:p>
          <w:p w:rsidRDefault="00BA3E93" w:rsidP="00E85165" w:rsidR="00BA3E93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3E93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30241456408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3E93" w:rsidP="00BA3E93" w:rsidR="00BA3E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BA3E93" w:rsidP="00BA3E93" w:rsidR="00E117E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E85165" w:rsidR="00112A3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3E93" w:rsidP="00112A32" w:rsidR="00112A32" w:rsidRPr="00953F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ured Petra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Mostarčić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Iković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Boženka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Mostarčić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Marko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Ogresta</w:t>
            </w:r>
            <w:proofErr w:type="spellEnd"/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A3E93" w:rsidP="00E117EA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3E93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19.302,54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A3E93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19.302,54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57530E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7530E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Litostrojska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cesta 52</w:t>
            </w:r>
          </w:p>
          <w:p w:rsidRDefault="0057530E" w:rsidP="002A6680" w:rsidR="0057530E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112A32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34400079000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57530E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7530E" w:rsidP="002A6680" w:rsidR="002A6680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57530E">
              <w:rPr>
                <w:rFonts w:cs="Times New Roman"/>
                <w:bCs/>
                <w:sz w:val="22"/>
                <w:szCs w:val="22"/>
              </w:rPr>
              <w:t>Kartica kupca, računi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57530E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ured Petra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Mostarčić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Iković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Boženka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Mostarčić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i Marko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Ogresta</w:t>
            </w:r>
            <w:proofErr w:type="spellEnd"/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7530E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218.760,00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218.760,00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4C00F2" w:rsid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VIPNET d.o.o.</w:t>
            </w:r>
          </w:p>
          <w:p w:rsidRDefault="0057530E" w:rsidP="004C00F2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Vrtni put 1</w:t>
            </w:r>
          </w:p>
          <w:p w:rsidRDefault="0057530E" w:rsidP="004C00F2" w:rsidR="0057530E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29524210204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D628BB" w:rsid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7530E" w:rsidP="00D628BB" w:rsidR="0057530E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Okvirni ugovor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61EA7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7530E" w:rsidP="0057530E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336,03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16.801,31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7530E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16.801,31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06735" w:rsidP="004D125B" w:rsid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INTERSPORT H d.o.o.</w:t>
            </w:r>
          </w:p>
          <w:p w:rsidRDefault="00406735" w:rsidP="004D125B" w:rsidR="00406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Posavskog 5</w:t>
            </w:r>
          </w:p>
          <w:p w:rsidRDefault="00406735" w:rsidP="004D125B" w:rsidR="00406735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06735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8730173479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06735" w:rsidP="00112A32" w:rsid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Dvostruka uplata vjerovnika po računu dužnika</w:t>
            </w:r>
          </w:p>
          <w:p w:rsidRDefault="00406735" w:rsidP="00112A32" w:rsidR="00406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406735" w:rsidP="00112A32" w:rsidR="00406735" w:rsidRP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Račun, potvrde o izvršenom nalogu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E85165" w:rsidR="00DB0C9F" w:rsidRP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06735" w:rsidP="0020470A" w:rsidR="00F233B1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Željko Olujić, Iva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Pezić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Fran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Olujić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406735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F233B1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06735" w:rsidP="00E124BD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37.055,55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B2B60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37.055,55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F86EF2" w:rsidR="00F233B1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0470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4E1D" w:rsidP="0020470A" w:rsidR="004A4E8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EKO-FLOR PLUS d.o.o.</w:t>
            </w:r>
          </w:p>
          <w:p w:rsidRDefault="00C74E1D" w:rsidP="0020470A" w:rsidR="00C74E1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Mokrice 180/C</w:t>
            </w:r>
          </w:p>
          <w:p w:rsidRDefault="00C74E1D" w:rsidP="0020470A" w:rsidR="00C74E1D" w:rsidRPr="002047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Oroslavlje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4E1D" w:rsidP="00112A32" w:rsidR="0020470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50730247993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4E1D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B2AAC" w:rsidP="00BF0A07" w:rsidR="00C74E1D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Otvorene stavke, obračun kamata, ugovor o uslugama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E124BD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20470A" w:rsidR="0020470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B2AAC" w:rsidP="00112A32" w:rsidR="0020470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89,02</w:t>
            </w:r>
          </w:p>
        </w:tc>
      </w:tr>
      <w:tr w:rsidTr="00E85165" w:rsidR="0020470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20470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112A32" w:rsidR="0020470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B2AAC" w:rsidP="00E124BD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4.451,11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B2AAC" w:rsidP="00112A32" w:rsidR="0020470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4.451,11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0470A" w:rsidP="00F86EF2" w:rsidR="0020470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0470A" w:rsidP="00112A32" w:rsidR="0020470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BF0A0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607B" w:rsidP="00BF0A07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POSTED IT podrška d.o.o.</w:t>
            </w:r>
          </w:p>
          <w:p w:rsidRDefault="0086607B" w:rsidP="00BF0A07" w:rsidR="0086607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Francesca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Tenchinija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4</w:t>
            </w:r>
          </w:p>
          <w:p w:rsidRDefault="0086607B" w:rsidP="00BF0A07" w:rsidR="0086607B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607B" w:rsidP="00112A32" w:rsidR="00BF0A0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60890987317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607B" w:rsidP="00112A32" w:rsid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6607B" w:rsidP="00112A32" w:rsidR="0086607B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E124BD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7729D7" w:rsidR="00BF0A07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6607B" w:rsidP="00112A32" w:rsidR="00BF0A0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BF0A0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BF0A07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112A32" w:rsidR="00BF0A0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607B" w:rsidP="00E124BD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46.059,38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607B" w:rsidP="00112A32" w:rsidR="00BF0A0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46.059,38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F0A07" w:rsidP="00F86EF2" w:rsidR="00BF0A07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F0A07" w:rsidP="00112A32" w:rsidR="00BF0A0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9B3F9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9B3F99" w:rsid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TRIGLAV OSIGURANJE d.d.</w:t>
            </w:r>
          </w:p>
          <w:p w:rsidRDefault="009B3F99" w:rsidP="009B3F99" w:rsid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9B3F99" w:rsidP="009B3F99" w:rsidR="009B3F99" w:rsidRP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B3F99">
              <w:rPr>
                <w:rFonts w:cs="Times New Roman"/>
                <w:bCs/>
                <w:sz w:val="22"/>
                <w:szCs w:val="22"/>
              </w:rPr>
              <w:t>Vjerodostojna isprava</w:t>
            </w:r>
            <w:r>
              <w:rPr>
                <w:rFonts w:cs="Times New Roman"/>
                <w:bCs/>
                <w:sz w:val="22"/>
                <w:szCs w:val="22"/>
              </w:rPr>
              <w:t>:</w:t>
            </w:r>
          </w:p>
          <w:p w:rsidRDefault="009B3F99" w:rsidP="009B3F99" w:rsidR="009B3F99" w:rsidRP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Račun, obračun kamata, IOS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E124BD" w:rsidR="009B3F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F86EF2" w:rsidR="009B3F99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B3F99" w:rsidP="00112A32" w:rsidR="009B3F9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78,10</w:t>
            </w:r>
          </w:p>
        </w:tc>
      </w:tr>
      <w:tr w:rsidTr="00E85165" w:rsidR="009B3F9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E8A" w:rsidP="00112A32" w:rsidR="009B3F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E124BD" w:rsidR="009B3F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3.904,68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112A32" w:rsidR="009B3F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3.904,68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3F99" w:rsidP="00F86EF2" w:rsidR="009B3F99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B3F99" w:rsidP="00112A32" w:rsidR="009B3F9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72689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726890" w:rsid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IGEPA PLANA d.o.o.</w:t>
            </w:r>
          </w:p>
          <w:p w:rsidRDefault="00726890" w:rsidP="00726890" w:rsid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Josipa Lončara 5</w:t>
            </w:r>
          </w:p>
          <w:p w:rsidRDefault="00726890" w:rsidP="00726890" w:rsidR="00726890" w:rsidRP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32642260178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 w:rsidRP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26890"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726890" w:rsidP="00112A32" w:rsidR="00726890" w:rsidRP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26890">
              <w:rPr>
                <w:rFonts w:cs="Times New Roman"/>
                <w:bCs/>
                <w:sz w:val="22"/>
                <w:szCs w:val="22"/>
              </w:rPr>
              <w:t>Računi, IOS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E124BD" w:rsidR="007268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726890" w:rsidR="00726890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društvo Buterin &amp; Posavec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26E8A" w:rsidP="00112A32" w:rsidR="0072689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104,67</w:t>
            </w:r>
          </w:p>
        </w:tc>
      </w:tr>
      <w:tr w:rsidTr="00E85165" w:rsidR="0072689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E8A" w:rsidP="00112A32" w:rsidR="007268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112A32" w:rsidR="0072689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E124BD" w:rsidR="007268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5.233,23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E8A" w:rsidP="00112A32" w:rsidR="0072689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5.233,23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26890" w:rsidP="00F86EF2" w:rsidR="00726890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26890" w:rsidP="00112A32" w:rsidR="0072689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9E7F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9E7F5B" w:rsid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HRT, javna ustanova</w:t>
            </w:r>
          </w:p>
          <w:p w:rsidRDefault="009E7F5B" w:rsidP="009E7F5B" w:rsid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Prisavlje 3</w:t>
            </w:r>
          </w:p>
          <w:p w:rsidRDefault="009E7F5B" w:rsidP="009E7F5B" w:rsidR="009E7F5B" w:rsidRP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E7F5B">
              <w:rPr>
                <w:rFonts w:cs="Times New Roman"/>
                <w:bCs/>
                <w:sz w:val="22"/>
                <w:szCs w:val="22"/>
              </w:rPr>
              <w:t>RTV pristojba</w:t>
            </w:r>
          </w:p>
          <w:p w:rsidRDefault="009E7F5B" w:rsidP="00112A32" w:rsid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9E7F5B" w:rsidP="00112A32" w:rsidR="009E7F5B" w:rsidRP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Računi, specifikacija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E124BD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9E7F5B" w:rsidR="009E7F5B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društvo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Hanžeković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&amp; partneri d.o.o.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44DB4" w:rsidP="00112A32" w:rsidR="009E7F5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34,28</w:t>
            </w:r>
          </w:p>
        </w:tc>
      </w:tr>
      <w:tr w:rsidTr="00E85165" w:rsidR="009E7F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E124BD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1.714,09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1.714,09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F86EF2" w:rsidR="009E7F5B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E7F5B" w:rsidP="00112A32" w:rsidR="009E7F5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9E7F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9E7F5B" w:rsid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EC4EE3" w:rsidP="009E7F5B" w:rsidR="00EC4EE3" w:rsidRP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4EE3" w:rsidP="00112A32" w:rsidR="009E7F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4EE3" w:rsidP="00112A32" w:rsid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C4EE3">
              <w:rPr>
                <w:rFonts w:cs="Times New Roman"/>
                <w:bCs/>
                <w:sz w:val="22"/>
                <w:szCs w:val="22"/>
              </w:rPr>
              <w:t>Ugovori o kreditu</w:t>
            </w:r>
          </w:p>
          <w:p w:rsidRDefault="00EC4EE3" w:rsidP="00112A32" w:rsidR="00EC4EE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EC4EE3" w:rsidP="00112A32" w:rsidR="00EC4EE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Zadužnice br. OV-13140/2014 i OV-8301/16</w:t>
            </w:r>
          </w:p>
          <w:p w:rsidRDefault="00EC4EE3" w:rsidP="00112A32" w:rsidR="00EC4EE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EC4EE3" w:rsidP="00112A32" w:rsidR="00EC4EE3" w:rsidRPr="00EC4EE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E124BD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4EE3" w:rsidP="00EC4EE3" w:rsidR="009E7F5B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društvo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Suić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&amp;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Škunca</w:t>
            </w:r>
            <w:proofErr w:type="spellEnd"/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C4EE3" w:rsidP="00112A32" w:rsidR="009E7F5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9E7F5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112A32" w:rsidR="009E7F5B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4EE3" w:rsidP="00E124BD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51.669,30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4EE3" w:rsidP="00112A32" w:rsidR="009E7F5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51.669,30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E7F5B" w:rsidP="00F86EF2" w:rsidR="009E7F5B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E7F5B" w:rsidP="00112A32" w:rsidR="009E7F5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D113E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D113EF" w:rsid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MARIJA BABIĆ,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vl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. Obrta „BAPLAST“</w:t>
            </w:r>
          </w:p>
          <w:p w:rsidRDefault="00D113EF" w:rsidP="00D113EF" w:rsid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Zeleni Brijeg 1</w:t>
            </w:r>
          </w:p>
          <w:p w:rsidRDefault="00D113EF" w:rsidP="00D113EF" w:rsidR="00D113EF" w:rsidRP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Brezovica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76473791459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113EF"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3D3F73" w:rsidP="00112A32" w:rsidR="00D113EF" w:rsidRP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Nepravomoćno </w:t>
            </w:r>
            <w:r w:rsidR="00D113EF">
              <w:rPr>
                <w:rFonts w:cs="Times New Roman"/>
                <w:bCs/>
                <w:sz w:val="22"/>
                <w:szCs w:val="22"/>
              </w:rPr>
              <w:t>Rješenj</w:t>
            </w:r>
            <w:r>
              <w:rPr>
                <w:rFonts w:cs="Times New Roman"/>
                <w:bCs/>
                <w:sz w:val="22"/>
                <w:szCs w:val="22"/>
              </w:rPr>
              <w:t>e o ovrsi br. Ovrv-220/17, IOS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E124BD" w:rsidR="00D11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3F73" w:rsidP="003D3F73" w:rsid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Zastupnik: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odvj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Alojz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Jančik</w:t>
            </w:r>
            <w:proofErr w:type="spellEnd"/>
          </w:p>
          <w:p w:rsidRDefault="003D3F73" w:rsidP="003D3F73" w:rsidR="003D3F7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3D3F73" w:rsidP="003D3F73" w:rsidR="003D3F73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Razlog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osporovanja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: sudski postupak u tijeku pred Trgovačkim sudom u Zagrebu pod br. Povrv-846/17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D3F73" w:rsidP="00112A32" w:rsidR="00D113E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D113E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D11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13EF" w:rsidP="00112A32" w:rsidR="00D113E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3F73" w:rsidP="00E124BD" w:rsidR="00D11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42.435,05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3F73" w:rsidP="00112A32" w:rsidR="00D113E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D3F73" w:rsidP="00F86EF2" w:rsidR="00D113EF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3D3F73">
              <w:rPr>
                <w:rFonts w:cs="Times New Roman"/>
                <w:bCs/>
                <w:sz w:val="22"/>
                <w:szCs w:val="22"/>
              </w:rPr>
              <w:t>42.435,05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113EF" w:rsidP="00112A32" w:rsidR="00D113E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E44DB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E44DB4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VB LEASING d.o.o. Horvatova 82, </w:t>
            </w:r>
          </w:p>
          <w:p w:rsidRDefault="00E44DB4" w:rsidP="00E44DB4" w:rsidR="00E44DB4" w:rsidRP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55525619967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44DB4">
              <w:rPr>
                <w:rFonts w:cs="Times New Roman"/>
                <w:bCs/>
                <w:sz w:val="22"/>
                <w:szCs w:val="22"/>
              </w:rPr>
              <w:t xml:space="preserve">Ugovor o financijskom </w:t>
            </w:r>
            <w:proofErr w:type="spellStart"/>
            <w:r w:rsidRPr="00E44DB4">
              <w:rPr>
                <w:rFonts w:cs="Times New Roman"/>
                <w:bCs/>
                <w:sz w:val="22"/>
                <w:szCs w:val="22"/>
              </w:rPr>
              <w:t>leasingu</w:t>
            </w:r>
            <w:proofErr w:type="spellEnd"/>
          </w:p>
          <w:p w:rsidRDefault="00E44DB4" w:rsidP="00112A32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E44DB4" w:rsidP="00112A32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Zadužnica OV-28373/15</w:t>
            </w:r>
          </w:p>
          <w:p w:rsidRDefault="00E44DB4" w:rsidP="00112A32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E44DB4" w:rsidP="00112A32" w:rsidR="00E44DB4" w:rsidRP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informativni obračun ugovora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E124BD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F86EF2" w:rsidR="00E44DB4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E44DB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E124BD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634.017,58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634.017,58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F86EF2" w:rsidR="00E44DB4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E44DB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E44DB4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OBRT ZA PROMIDŽBU „GA</w:t>
            </w:r>
            <w:r w:rsidR="00E26CBC">
              <w:rPr>
                <w:rFonts w:cs="Times New Roman"/>
                <w:bCs/>
                <w:sz w:val="22"/>
                <w:szCs w:val="22"/>
              </w:rPr>
              <w:t>M</w:t>
            </w:r>
            <w:r>
              <w:rPr>
                <w:rFonts w:cs="Times New Roman"/>
                <w:bCs/>
                <w:sz w:val="22"/>
                <w:szCs w:val="22"/>
              </w:rPr>
              <w:t xml:space="preserve">MARUS“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vl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Branimir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Rajšek</w:t>
            </w:r>
            <w:proofErr w:type="spellEnd"/>
          </w:p>
          <w:p w:rsidRDefault="00E44DB4" w:rsidP="00E44DB4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Franje Ožbolta Velikog 32</w:t>
            </w:r>
          </w:p>
          <w:p w:rsidRDefault="00E44DB4" w:rsidP="00E44DB4" w:rsidR="00E44DB4" w:rsidRP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Čabar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90670483084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6CBC" w:rsidP="00112A32" w:rsid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26CBC"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E26CBC" w:rsidP="00112A32" w:rsidR="00E26C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i ovršno rješenje o ovrsi br. Ovrv-235/17</w:t>
            </w:r>
          </w:p>
          <w:p w:rsidRDefault="00E26CBC" w:rsidP="00112A32" w:rsidR="00E26C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E26CBC" w:rsidP="00112A32" w:rsidR="00E26CBC" w:rsidRPr="00E26C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zateznih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E124BD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F86EF2" w:rsidR="00E44DB4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C0F5F" w:rsidP="00112A32" w:rsidR="00E44DB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E44DB4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112A32" w:rsidR="00E44DB4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C0F5F" w:rsidP="00E124BD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132.041,79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C0F5F" w:rsidP="00112A32" w:rsidR="00E44DB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132.041,79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4DB4" w:rsidP="00F86EF2" w:rsidR="00E44DB4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44DB4" w:rsidP="00112A32" w:rsidR="00E44DB4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DB110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112A32" w:rsidR="00DB11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DB110E" w:rsidR="00DB11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</w:t>
            </w:r>
            <w:r w:rsidR="00DB110E">
              <w:rPr>
                <w:rFonts w:cs="Times New Roman"/>
                <w:bCs/>
                <w:sz w:val="22"/>
                <w:szCs w:val="22"/>
              </w:rPr>
              <w:t xml:space="preserve">4NEXT </w:t>
            </w:r>
            <w:r>
              <w:rPr>
                <w:rFonts w:cs="Times New Roman"/>
                <w:bCs/>
                <w:sz w:val="22"/>
                <w:szCs w:val="22"/>
              </w:rPr>
              <w:t>LEASING CROATIA d.o.o.</w:t>
            </w:r>
          </w:p>
          <w:p w:rsidRDefault="00190BF5" w:rsidP="00DB110E" w:rsid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190BF5" w:rsidP="00DB110E" w:rsidR="00190BF5" w:rsidRPr="00DB11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112A32" w:rsidR="00DB11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112A32" w:rsidR="00DB11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0BF5">
              <w:rPr>
                <w:rFonts w:cs="Times New Roman"/>
                <w:bCs/>
                <w:sz w:val="22"/>
                <w:szCs w:val="22"/>
              </w:rPr>
              <w:t xml:space="preserve">Ugovor o operativnom </w:t>
            </w:r>
            <w:proofErr w:type="spellStart"/>
            <w:r w:rsidRPr="00190BF5">
              <w:rPr>
                <w:rFonts w:cs="Times New Roman"/>
                <w:bCs/>
                <w:sz w:val="22"/>
                <w:szCs w:val="22"/>
              </w:rPr>
              <w:t>leasingu</w:t>
            </w:r>
            <w:proofErr w:type="spellEnd"/>
          </w:p>
          <w:p w:rsidRDefault="00190BF5" w:rsidP="00112A32" w:rsid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190BF5" w:rsidP="00190BF5" w:rsidR="00190BF5" w:rsidRP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Zadužnice OV-4125/15 i OV-14513/15</w:t>
            </w:r>
            <w:r w:rsidRPr="00190BF5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Pr="00190BF5">
              <w:rPr>
                <w:rFonts w:cs="Times New Roman"/>
                <w:bCs/>
                <w:sz w:val="22"/>
                <w:szCs w:val="22"/>
              </w:rPr>
              <w:lastRenderedPageBreak/>
              <w:t>Vjerodostojna isprava:</w:t>
            </w:r>
          </w:p>
          <w:p w:rsidRDefault="00190BF5" w:rsidP="00112A32" w:rsidR="00190BF5" w:rsidRP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Otvorene stavke kupca, obračuni kamata i obračunski dopis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E124BD" w:rsidR="00DB11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112A32" w:rsidR="00DB11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F86EF2" w:rsidR="00DB110E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90BF5" w:rsidP="00112A32" w:rsidR="00DB110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DB110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112A32" w:rsidR="00DB110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DB11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112A32" w:rsidR="00DB110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190BF5" w:rsidR="00190BF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E124BD" w:rsidR="00DB11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154.827,25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112A32" w:rsidR="00DB110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154.827,25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110E" w:rsidP="00F86EF2" w:rsidR="00DB110E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B110E" w:rsidP="00112A32" w:rsidR="00DB110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7A3BB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12A32" w:rsidR="007A3BB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7A3BB8" w:rsid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Robni terminali Zagreb</w:t>
            </w:r>
          </w:p>
          <w:p w:rsidRDefault="007A3BB8" w:rsidP="007A3BB8" w:rsid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7A3BB8" w:rsidP="007A3BB8" w:rsidR="007A3BB8" w:rsidRP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12A32" w:rsidR="007A3BB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90BF5" w:rsid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A3BB8">
              <w:rPr>
                <w:rFonts w:cs="Times New Roman"/>
                <w:bCs/>
                <w:sz w:val="22"/>
                <w:szCs w:val="22"/>
              </w:rPr>
              <w:t>Zakup skladišnog prostora</w:t>
            </w:r>
          </w:p>
          <w:p w:rsidRDefault="007A3BB8" w:rsidP="00190BF5" w:rsid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7A3BB8" w:rsidP="007A3BB8" w:rsid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Bjanko zadužnice br. OV-11895/15 i br. OV-20836/15</w:t>
            </w:r>
          </w:p>
          <w:p w:rsidRDefault="007A3BB8" w:rsidP="007A3BB8" w:rsid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7A3BB8" w:rsidP="007A3BB8" w:rsidR="007A3BB8" w:rsidRP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ovjerovljenih knjiga, računi, obračuni kamata, ugovor o zakupu skladišnog prostora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E124BD" w:rsidR="007A3BB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12A32" w:rsidR="007A3BB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F86EF2" w:rsidR="007A3BB8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A3BB8" w:rsidP="00112A32" w:rsidR="007A3BB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7A3BB8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12A32" w:rsidR="007A3BB8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7A3BB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12A32" w:rsidR="007A3BB8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90BF5" w:rsidR="007A3BB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E124BD" w:rsidR="007A3BB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361.204,15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112A32" w:rsidR="007A3BB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361.204,15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A3BB8" w:rsidP="00F86EF2" w:rsidR="007A3BB8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A3BB8" w:rsidP="00112A32" w:rsidR="007A3BB8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0E1FB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12A32" w:rsidR="000E1FB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0E1FBF" w:rsid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RADIN-GRAFIKA d.o.o.</w:t>
            </w:r>
          </w:p>
          <w:p w:rsidRDefault="000E1FBF" w:rsidP="000E1FBF" w:rsid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Gospodarska 9</w:t>
            </w:r>
          </w:p>
          <w:p w:rsidRDefault="000E1FBF" w:rsidP="000E1FBF" w:rsidR="000E1FBF" w:rsidRP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Sveta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Nedelja</w:t>
            </w:r>
            <w:proofErr w:type="spellEnd"/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12A32" w:rsidR="000E1FB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51934286030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90BF5" w:rsid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E1FBF">
              <w:rPr>
                <w:rFonts w:cs="Times New Roman"/>
                <w:bCs/>
                <w:sz w:val="22"/>
                <w:szCs w:val="22"/>
              </w:rPr>
              <w:t>Ugovor o poslovnoj suradnji</w:t>
            </w:r>
          </w:p>
          <w:p w:rsidRDefault="000E1FBF" w:rsidP="00190BF5" w:rsid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0E1FBF" w:rsidP="00190BF5" w:rsid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Bjanko zadužnice br. OV-38662/12 i br. OV-11892/15</w:t>
            </w:r>
          </w:p>
          <w:p w:rsidRDefault="000E1FBF" w:rsidP="00190BF5" w:rsid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0E1FBF" w:rsidP="00190BF5" w:rsidR="000E1FBF" w:rsidRP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Izvadak iz poslovnih knjiga, </w:t>
            </w:r>
            <w:r w:rsidR="00C576EB">
              <w:rPr>
                <w:rFonts w:cs="Times New Roman"/>
                <w:bCs/>
                <w:sz w:val="22"/>
                <w:szCs w:val="22"/>
              </w:rPr>
              <w:t xml:space="preserve">računi, </w:t>
            </w: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E124BD" w:rsidR="000E1FB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12A32" w:rsidR="000E1FB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F86EF2" w:rsidR="000E1FBF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E1FBF" w:rsidP="00112A32" w:rsidR="000E1FB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0E1FBF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12A32" w:rsidR="000E1FB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112A32" w:rsidR="000E1FB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12A32" w:rsidR="000E1FB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190BF5" w:rsidR="000E1FB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E124BD" w:rsidR="000E1FB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181.613,56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76EB" w:rsidP="00112A32" w:rsidR="000E1FBF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181.613,56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FBF" w:rsidP="00F86EF2" w:rsidR="000E1FBF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E1FBF" w:rsidP="00112A32" w:rsidR="000E1FB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B6A5E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3.860.554,52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53EC5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3.818.119,47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36FD7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42.435,05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CA6BD1" w:rsidP="00C0769E" w:rsidR="00CA6BD1">
      <w:pPr>
        <w:pStyle w:val="TableContents"/>
        <w:rPr>
          <w:rFonts w:cs="Times New Roman"/>
          <w:bCs/>
          <w:sz w:val="22"/>
          <w:szCs w:val="22"/>
        </w:rPr>
      </w:pPr>
    </w:p>
    <w:p w:rsidRDefault="00BC198D" w:rsidP="00C0769E" w:rsidR="00BC198D">
      <w:pPr>
        <w:pStyle w:val="TableContents"/>
        <w:rPr>
          <w:rFonts w:cs="Times New Roman"/>
          <w:bCs/>
          <w:sz w:val="22"/>
          <w:szCs w:val="22"/>
        </w:rPr>
      </w:pPr>
    </w:p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A56EE5" w:rsidP="009A5D24" w:rsidR="00A56EE5">
      <w:pPr>
        <w:rPr>
          <w:rFonts w:cs="Times New Roman"/>
          <w:bCs/>
          <w:sz w:val="22"/>
          <w:szCs w:val="22"/>
        </w:rPr>
      </w:pPr>
    </w:p>
    <w:p w:rsidRDefault="00A56EE5" w:rsidP="009A5D24" w:rsidR="00A56EE5">
      <w:pPr>
        <w:rPr>
          <w:rFonts w:cs="Times New Roman"/>
          <w:bCs/>
          <w:sz w:val="22"/>
          <w:szCs w:val="22"/>
        </w:rPr>
      </w:pPr>
    </w:p>
    <w:p w:rsidRDefault="00A56EE5" w:rsidP="009A5D24" w:rsidR="00A56EE5">
      <w:pPr>
        <w:rPr>
          <w:rFonts w:cs="Times New Roman"/>
          <w:bCs/>
          <w:sz w:val="22"/>
          <w:szCs w:val="22"/>
        </w:rPr>
      </w:pPr>
    </w:p>
    <w:p w:rsidRDefault="000E169D" w:rsidP="009A5D24" w:rsidR="000E169D">
      <w:pPr>
        <w:rPr>
          <w:rFonts w:cs="Times New Roman"/>
          <w:bCs/>
          <w:sz w:val="22"/>
          <w:szCs w:val="22"/>
        </w:rPr>
      </w:pPr>
    </w:p>
    <w:p w:rsidRDefault="00A56EE5" w:rsidP="000E169D" w:rsidR="000E169D" w:rsidRPr="003726DD">
      <w:pPr>
        <w:jc w:val="center"/>
        <w:rPr>
          <w:b/>
        </w:rPr>
      </w:pPr>
      <w:r>
        <w:rPr>
          <w:b/>
        </w:rPr>
        <w:lastRenderedPageBreak/>
        <w:t>II</w:t>
      </w:r>
      <w:r w:rsidR="000E169D">
        <w:rPr>
          <w:b/>
        </w:rPr>
        <w:t xml:space="preserve">. TABLICA IZLUČNIH </w:t>
      </w:r>
      <w:r w:rsidR="000E169D" w:rsidRPr="00655B39">
        <w:rPr>
          <w:b/>
        </w:rPr>
        <w:t>PRAVA</w:t>
      </w:r>
    </w:p>
    <w:p w:rsidRDefault="000E169D" w:rsidP="000E169D" w:rsidR="000E169D" w:rsidRPr="00467379">
      <w:pPr>
        <w:pStyle w:val="Standard"/>
        <w:tabs>
          <w:tab w:pos="4005" w:val="left"/>
        </w:tabs>
        <w:rPr>
          <w:b/>
          <w:bCs/>
        </w:rPr>
      </w:pPr>
    </w:p>
    <w:p w:rsidRDefault="000E169D" w:rsidP="000E169D" w:rsidR="000E169D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1860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4"/>
        <w:gridCol w:w="2694"/>
        <w:gridCol w:w="1417"/>
        <w:gridCol w:w="3119"/>
        <w:gridCol w:w="4066"/>
      </w:tblGrid>
      <w:tr w:rsidTr="000E169D" w:rsidR="000E169D" w:rsidRPr="00467379">
        <w:trPr>
          <w:trHeight w:val="23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proofErr w:type="spellStart"/>
            <w:r w:rsidRPr="00E732EB">
              <w:rPr>
                <w:b/>
                <w:bCs/>
                <w:sz w:val="22"/>
                <w:szCs w:val="22"/>
              </w:rPr>
              <w:t>R.b</w:t>
            </w:r>
            <w:proofErr w:type="spellEnd"/>
            <w:r w:rsidRPr="00E732E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3119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type="dxa" w:w="406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Tr="000E169D" w:rsidR="000E169D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E169D" w:rsidR="000E16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0E169D" w:rsidP="000E169D" w:rsidR="000E16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Litostrojarska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cesta 52,</w:t>
            </w:r>
          </w:p>
          <w:p w:rsidRDefault="000E169D" w:rsidP="000E169D" w:rsidR="000E16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  <w:p w:rsidRDefault="000E169D" w:rsidP="000C4673" w:rsidR="000E169D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E169D" w:rsidR="000E169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Matični broj:</w:t>
            </w:r>
          </w:p>
          <w:p w:rsidRDefault="000E169D" w:rsidP="000E169D" w:rsidR="000E169D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3440079000</w:t>
            </w:r>
          </w:p>
        </w:tc>
        <w:tc>
          <w:tcPr>
            <w:tcW w:type="dxa" w:w="3119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Sporazum o operativnom </w:t>
            </w:r>
            <w:proofErr w:type="spellStart"/>
            <w:r>
              <w:rPr>
                <w:bCs/>
                <w:sz w:val="22"/>
                <w:szCs w:val="22"/>
              </w:rPr>
              <w:t>leasingu</w:t>
            </w:r>
            <w:proofErr w:type="spellEnd"/>
            <w:r>
              <w:rPr>
                <w:bCs/>
                <w:sz w:val="22"/>
                <w:szCs w:val="22"/>
              </w:rPr>
              <w:t>, najam broj: 2016SLOFO002</w:t>
            </w:r>
          </w:p>
        </w:tc>
        <w:tc>
          <w:tcPr>
            <w:tcW w:type="dxa" w:w="406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E169D" w:rsidP="000C4673" w:rsidR="000E169D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HP </w:t>
            </w:r>
            <w:proofErr w:type="spellStart"/>
            <w:r>
              <w:rPr>
                <w:bCs/>
                <w:sz w:val="22"/>
                <w:szCs w:val="22"/>
              </w:rPr>
              <w:t>Scitex</w:t>
            </w:r>
            <w:proofErr w:type="spellEnd"/>
            <w:r>
              <w:rPr>
                <w:bCs/>
                <w:sz w:val="22"/>
                <w:szCs w:val="22"/>
              </w:rPr>
              <w:t xml:space="preserve"> FB 7600, serijski broj: IL4000D061</w:t>
            </w:r>
            <w:r w:rsidRPr="00E732EB">
              <w:rPr>
                <w:bCs/>
                <w:sz w:val="22"/>
                <w:szCs w:val="22"/>
              </w:rPr>
              <w:t xml:space="preserve"> </w:t>
            </w:r>
          </w:p>
        </w:tc>
      </w:tr>
      <w:tr w:rsidTr="000E169D" w:rsidR="00190BF5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90BF5" w:rsidP="000C4673" w:rsidR="00190BF5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62A" w:rsidP="0010062A" w:rsidR="0010062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10062A" w:rsidP="0010062A" w:rsidR="0010062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10062A" w:rsidP="0010062A" w:rsid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62A" w:rsidP="000E169D" w:rsid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  <w:tc>
          <w:tcPr>
            <w:tcW w:type="dxa" w:w="3119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62A" w:rsidP="0010062A" w:rsidR="0010062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0BF5">
              <w:rPr>
                <w:rFonts w:cs="Times New Roman"/>
                <w:bCs/>
                <w:sz w:val="22"/>
                <w:szCs w:val="22"/>
              </w:rPr>
              <w:t>Ugovor</w:t>
            </w:r>
            <w:r>
              <w:rPr>
                <w:rFonts w:cs="Times New Roman"/>
                <w:bCs/>
                <w:sz w:val="22"/>
                <w:szCs w:val="22"/>
              </w:rPr>
              <w:t>i</w:t>
            </w:r>
            <w:r w:rsidRPr="00190BF5">
              <w:rPr>
                <w:rFonts w:cs="Times New Roman"/>
                <w:bCs/>
                <w:sz w:val="22"/>
                <w:szCs w:val="22"/>
              </w:rPr>
              <w:t xml:space="preserve"> o operativnom </w:t>
            </w:r>
            <w:proofErr w:type="spellStart"/>
            <w:r w:rsidRPr="00190BF5">
              <w:rPr>
                <w:rFonts w:cs="Times New Roman"/>
                <w:bCs/>
                <w:sz w:val="22"/>
                <w:szCs w:val="22"/>
              </w:rPr>
              <w:t>leasingu</w:t>
            </w:r>
            <w:proofErr w:type="spellEnd"/>
          </w:p>
          <w:p w:rsidRDefault="0010062A" w:rsidP="000C4673" w:rsidR="00190BF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br. 003-02/15 i 003-05/15</w:t>
            </w:r>
          </w:p>
        </w:tc>
        <w:tc>
          <w:tcPr>
            <w:tcW w:type="dxa" w:w="406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0062A" w:rsidP="000C4673" w:rsidR="00190BF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HP DESIGNJET L65500 PRINTER,</w:t>
            </w:r>
          </w:p>
          <w:p w:rsidRDefault="0010062A" w:rsidP="000C4673" w:rsidR="0010062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PRINTER DURST RHO 700 PRESTO.</w:t>
            </w:r>
          </w:p>
          <w:p w:rsidRDefault="0010062A" w:rsidP="000C4673" w:rsidR="0010062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DUPLI RED GLAVA 4C</w:t>
            </w:r>
          </w:p>
        </w:tc>
      </w:tr>
    </w:tbl>
    <w:p w:rsidRDefault="000E169D" w:rsidP="009A5D24" w:rsidR="000E169D">
      <w:pPr>
        <w:rPr>
          <w:rFonts w:cs="Times New Roman"/>
          <w:bCs/>
          <w:sz w:val="22"/>
          <w:szCs w:val="22"/>
        </w:rPr>
      </w:pPr>
    </w:p>
    <w:p w:rsidRDefault="000E169D" w:rsidP="009A5D24" w:rsidR="000E169D">
      <w:pPr>
        <w:rPr>
          <w:rFonts w:cs="Times New Roman"/>
          <w:bCs/>
          <w:sz w:val="22"/>
          <w:szCs w:val="22"/>
        </w:rPr>
      </w:pPr>
    </w:p>
    <w:p w:rsidRDefault="00F1681E" w:rsidP="009A5D24" w:rsidR="00F1681E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AB53C4">
        <w:rPr>
          <w:rFonts w:cs="Times New Roman"/>
          <w:bCs/>
          <w:sz w:val="22"/>
          <w:szCs w:val="22"/>
        </w:rPr>
        <w:t>1</w:t>
      </w:r>
      <w:r w:rsidR="00961C15">
        <w:rPr>
          <w:rFonts w:cs="Times New Roman"/>
          <w:bCs/>
          <w:sz w:val="22"/>
          <w:szCs w:val="22"/>
        </w:rPr>
        <w:t>0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961C15">
        <w:rPr>
          <w:rFonts w:cs="Times New Roman"/>
          <w:bCs/>
          <w:sz w:val="22"/>
          <w:szCs w:val="22"/>
        </w:rPr>
        <w:t>veljače</w:t>
      </w:r>
      <w:r w:rsidR="00365F9A">
        <w:rPr>
          <w:rFonts w:cs="Times New Roman"/>
          <w:bCs/>
          <w:sz w:val="22"/>
          <w:szCs w:val="22"/>
        </w:rPr>
        <w:t xml:space="preserve"> 201</w:t>
      </w:r>
      <w:r w:rsidR="00961C15">
        <w:rPr>
          <w:rFonts w:cs="Times New Roman"/>
          <w:bCs/>
          <w:sz w:val="22"/>
          <w:szCs w:val="22"/>
        </w:rPr>
        <w:t>8</w:t>
      </w:r>
      <w:r w:rsidR="00365F9A">
        <w:rPr>
          <w:rFonts w:cs="Times New Roman"/>
          <w:bCs/>
          <w:sz w:val="22"/>
          <w:szCs w:val="22"/>
        </w:rPr>
        <w:t>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proofErr w:type="spellStart"/>
      <w:r w:rsidR="00C868CD">
        <w:rPr>
          <w:rFonts w:cs="Times New Roman"/>
          <w:sz w:val="22"/>
          <w:szCs w:val="22"/>
        </w:rPr>
        <w:t>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proofErr w:type="spellEnd"/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 xml:space="preserve">Rajka </w:t>
      </w:r>
      <w:proofErr w:type="spellStart"/>
      <w:r w:rsidRPr="00A87074">
        <w:rPr>
          <w:rFonts w:cs="Times New Roman"/>
          <w:sz w:val="22"/>
          <w:szCs w:val="22"/>
        </w:rPr>
        <w:t>Jagmarević</w:t>
      </w:r>
      <w:proofErr w:type="spellEnd"/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F12" w:rsidR="00B56F12">
      <w:r>
        <w:separator/>
      </w:r>
    </w:p>
  </w:endnote>
  <w:endnote w:id="0" w:type="continuationSeparator">
    <w:p w:rsidRDefault="00B56F12" w:rsidR="00B56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F12" w:rsidR="00B56F12">
      <w:r>
        <w:rPr>
          <w:color w:val="000000"/>
        </w:rPr>
        <w:separator/>
      </w:r>
    </w:p>
  </w:footnote>
  <w:footnote w:id="0" w:type="continuationSeparator">
    <w:p w:rsidRDefault="00B56F12" w:rsidR="00B56F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0902"/>
    <w:rsid w:val="00020A50"/>
    <w:rsid w:val="00030B5E"/>
    <w:rsid w:val="0003295E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B6A5E"/>
    <w:rsid w:val="000C55FB"/>
    <w:rsid w:val="000C59BF"/>
    <w:rsid w:val="000D0C40"/>
    <w:rsid w:val="000D4F7F"/>
    <w:rsid w:val="000D6B6A"/>
    <w:rsid w:val="000E169D"/>
    <w:rsid w:val="000E1FBF"/>
    <w:rsid w:val="000E2855"/>
    <w:rsid w:val="000F04F7"/>
    <w:rsid w:val="000F1758"/>
    <w:rsid w:val="000F2847"/>
    <w:rsid w:val="000F2CAC"/>
    <w:rsid w:val="0010062A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023B"/>
    <w:rsid w:val="0017209C"/>
    <w:rsid w:val="00177A3E"/>
    <w:rsid w:val="00180FCF"/>
    <w:rsid w:val="0018232B"/>
    <w:rsid w:val="001845A1"/>
    <w:rsid w:val="00190BF5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5DA9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56E6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2E1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04575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556C"/>
    <w:rsid w:val="007960D2"/>
    <w:rsid w:val="00796851"/>
    <w:rsid w:val="007A3BB8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07B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3F09"/>
    <w:rsid w:val="00956885"/>
    <w:rsid w:val="00956889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44F4"/>
    <w:rsid w:val="009F6D66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EE5"/>
    <w:rsid w:val="00A56FF2"/>
    <w:rsid w:val="00A57838"/>
    <w:rsid w:val="00A63D06"/>
    <w:rsid w:val="00A708F2"/>
    <w:rsid w:val="00A7393B"/>
    <w:rsid w:val="00A76945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76EB"/>
    <w:rsid w:val="00C670DF"/>
    <w:rsid w:val="00C72AF7"/>
    <w:rsid w:val="00C73CF5"/>
    <w:rsid w:val="00C74E1D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13EF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2C32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4EE3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90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902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902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902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90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902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902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902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ABCD6-94A6-4CFE-8A46-66DDC6111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768</properties:Words>
  <properties:Characters>5126</properties:Characters>
  <properties:Lines>603</properties:Lines>
  <properties:Paragraphs>318</properties:Paragraphs>
  <properties:TotalTime>252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2017-12-05T12:14:00Z</dcterms:created>
  <dc:creator>Dante</dc:creator>
  <cp:lastModifiedBy>Matea Bizjak</cp:lastModifiedBy>
  <cp:lastPrinted>2014-05-20T08:10:00Z</cp:lastPrinted>
  <dcterms:modified xmlns:xsi="http://www.w3.org/2001/XMLSchema-instance" xsi:type="dcterms:W3CDTF">2018-02-19T07:24:00Z</dcterms:modified>
  <cp:revision>35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tablica prij. tražbina.docx</vt:lpwstr>
  </prop:property>
  <prop:property name="CC_coloring" pid="8" fmtid="{D5CDD505-2E9C-101B-9397-08002B2CF9AE}">
    <vt:bool>false</vt:bool>
  </prop:property>
  <prop:property name="BrojStranica" pid="9" fmtid="{D5CDD505-2E9C-101B-9397-08002B2CF9AE}">
    <vt:i4>6</vt:i4>
  </prop:property>
</prop:Properties>
</file>