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167b" w14:paraId="ef6167b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 </w:t>
      </w:r>
      <w:r w:rsidR="00CE2826">
        <w:t xml:space="preserve"> </w:t>
      </w:r>
      <w:r w:rsidRPr="00F1439C">
        <w:t xml:space="preserve">  </w:t>
      </w:r>
      <w:r w:rsidR="005E0DDA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CE2826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CE2826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nad </w:t>
      </w:r>
      <w:r w:rsidR="00692DF9" w:rsidRPr="00692DF9">
        <w:t>INTEC d.o.o. u stečaju Pula, Radićeva 40, OIB: 98649267172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692DF9" w:rsidP="00343E78" w:rsidR="00343E78" w:rsidRPr="00F1439C">
      <w:pPr>
        <w:jc w:val="center"/>
      </w:pPr>
      <w:r>
        <w:t>1</w:t>
      </w:r>
      <w:r w:rsidR="00E55F22">
        <w:t>2</w:t>
      </w:r>
      <w:r w:rsidR="005B44F0" w:rsidRPr="00F1439C">
        <w:t xml:space="preserve">. </w:t>
      </w:r>
      <w:r w:rsidR="00E55F22">
        <w:t>ožujka</w:t>
      </w:r>
      <w:r w:rsidR="005B44F0" w:rsidRPr="00F1439C">
        <w:t xml:space="preserve"> 201</w:t>
      </w:r>
      <w:r>
        <w:t>8</w:t>
      </w:r>
      <w:r w:rsidR="005B44F0" w:rsidRPr="00F1439C">
        <w:t>.</w:t>
      </w:r>
      <w:r w:rsidR="00343E78" w:rsidRPr="00F1439C">
        <w:t xml:space="preserve"> u </w:t>
      </w:r>
      <w:r w:rsidR="00E55F22">
        <w:t>12</w:t>
      </w:r>
      <w:r w:rsidR="0070590F">
        <w:t>:</w:t>
      </w:r>
      <w:r w:rsidR="00E55F22">
        <w:t>0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692DF9">
        <w:t>1</w:t>
      </w:r>
      <w:r w:rsidR="00A53A24">
        <w:t>6</w:t>
      </w:r>
      <w:r w:rsidR="005B44F0" w:rsidRPr="00F1439C">
        <w:t xml:space="preserve">. </w:t>
      </w:r>
      <w:r w:rsidR="00E55F22">
        <w:t>veljače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>Ivan Dujić</w:t>
      </w:r>
      <w:r w:rsidR="005E0DDA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405631" w:rsidP="00405631" w:rsidR="00405631">
      <w:pPr>
        <w:jc w:val="both"/>
      </w:pPr>
      <w:r>
        <w:t>- stečajnom upravitelju Bogdanu Veselinoviću iz Rijeke, Marijana Stepčića 34</w:t>
      </w:r>
    </w:p>
    <w:p w:rsidRDefault="00405631" w:rsidP="00405631" w:rsidR="00F1439C" w:rsidRPr="00F1439C">
      <w:pPr>
        <w:jc w:val="both"/>
      </w:pPr>
      <w:r>
        <w:t>- Veneto banka d.d. Zagreb, Draškovićeva 58</w:t>
      </w:r>
    </w:p>
    <w:sectPr w:rsidSect="00CE2826" w:rsidR="00F1439C" w:rsidRPr="00F1439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6D4" w:rsidP="00C60648" w:rsidR="00DF56D4">
      <w:r>
        <w:separator/>
      </w:r>
    </w:p>
  </w:endnote>
  <w:endnote w:id="0" w:type="continuationSeparator">
    <w:p w:rsidRDefault="00DF56D4" w:rsidP="00C60648" w:rsidR="00DF5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6D4" w:rsidP="00C60648" w:rsidR="00DF56D4">
      <w:r>
        <w:separator/>
      </w:r>
    </w:p>
  </w:footnote>
  <w:footnote w:id="0" w:type="continuationSeparator">
    <w:p w:rsidRDefault="00DF56D4" w:rsidP="00C60648" w:rsidR="00DF5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692DF9">
      <w:t>10 St-534/2016-1</w:t>
    </w:r>
    <w:r w:rsidR="00E55F22"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1C65C4"/>
    <w:rsid w:val="001D7FEF"/>
    <w:rsid w:val="00202458"/>
    <w:rsid w:val="002640FE"/>
    <w:rsid w:val="00271F94"/>
    <w:rsid w:val="0029744C"/>
    <w:rsid w:val="002B6635"/>
    <w:rsid w:val="002D5F7A"/>
    <w:rsid w:val="0032234E"/>
    <w:rsid w:val="00343E78"/>
    <w:rsid w:val="00355F8C"/>
    <w:rsid w:val="003D135C"/>
    <w:rsid w:val="00405631"/>
    <w:rsid w:val="004253CB"/>
    <w:rsid w:val="00455752"/>
    <w:rsid w:val="00455EB8"/>
    <w:rsid w:val="005B44F0"/>
    <w:rsid w:val="005C144C"/>
    <w:rsid w:val="005D274A"/>
    <w:rsid w:val="005E0DDA"/>
    <w:rsid w:val="00670253"/>
    <w:rsid w:val="00673420"/>
    <w:rsid w:val="00692DF9"/>
    <w:rsid w:val="006A5E5B"/>
    <w:rsid w:val="0070590F"/>
    <w:rsid w:val="00792D5F"/>
    <w:rsid w:val="0085204F"/>
    <w:rsid w:val="008B0B74"/>
    <w:rsid w:val="008E602F"/>
    <w:rsid w:val="00A53A24"/>
    <w:rsid w:val="00B223F6"/>
    <w:rsid w:val="00BD6347"/>
    <w:rsid w:val="00C11B58"/>
    <w:rsid w:val="00C23C39"/>
    <w:rsid w:val="00C60648"/>
    <w:rsid w:val="00C60A39"/>
    <w:rsid w:val="00CE2826"/>
    <w:rsid w:val="00DD2044"/>
    <w:rsid w:val="00DE51E6"/>
    <w:rsid w:val="00DF56D4"/>
    <w:rsid w:val="00E37E55"/>
    <w:rsid w:val="00E55F22"/>
    <w:rsid w:val="00EF1BB0"/>
    <w:rsid w:val="00F1439C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13.2.18. spis je fizički u ref. 10, a
elektronski je poslan na VTS 
spisu prileže 2 registratora 
(prijave tražbina)</izvorni_sadrzaj>
    <derivirana_varijabla naziv="DomainObject.Predmet.Opis_1">13.2.18. spis je fizički u ref. 10, a
elektronski je poslan na VTS 
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16.2.2018. u 
ref 10</izvorni_sadrzaj>
    <derivirana_varijabla naziv="DomainObject.Predmet.PrimjedbaSuca_1">od dana 16.2.2018. u 
ref 10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veljače 2018.</izvorni_sadrzaj>
    <derivirana_varijabla naziv="DomainObject.Predmet.SpisIzvanSuda.DatumIzlazaSpisa_1">13.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180</properties:Words>
  <properties:Characters>917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2018-02-16T13:27:00Z</dcterms:created>
  <dc:creator>drabar</dc:creator>
  <cp:lastModifiedBy>Sanja Lakošeljac</cp:lastModifiedBy>
  <cp:lastPrinted>2010-09-17T07:20:00Z</cp:lastPrinted>
  <dcterms:modified xmlns:xsi="http://www.w3.org/2001/XMLSchema-instance" xsi:type="dcterms:W3CDTF">2018-02-16T13:29:00Z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