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7e739" w14:paraId="e47e73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800A0" w:rsidP="001800A0" w:rsidR="001800A0">
      <w:pPr>
        <w:jc w:val="right"/>
        <w:rPr>
          <w:rFonts w:hAnsi="Arial" w:ascii="Arial"/>
        </w:rPr>
      </w:pPr>
      <w:r>
        <w:rPr>
          <w:rFonts w:hAnsi="Arial" w:ascii="Arial"/>
        </w:rPr>
        <w:tab/>
        <w:t xml:space="preserve">             7 St-408/2017-5.</w:t>
      </w:r>
    </w:p>
    <w:p w:rsidRDefault="001800A0" w:rsidP="001800A0" w:rsidR="001800A0">
      <w:pPr>
        <w:jc w:val="center"/>
        <w:rPr>
          <w:rFonts w:hAnsi="Arial" w:ascii="Arial"/>
          <w:b/>
        </w:rPr>
      </w:pPr>
    </w:p>
    <w:p w:rsidRDefault="001800A0" w:rsidP="001800A0" w:rsidR="001800A0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1800A0" w:rsidP="001800A0" w:rsidR="001800A0">
      <w:pPr>
        <w:jc w:val="center"/>
        <w:rPr>
          <w:rFonts w:hAnsi="Arial" w:ascii="Arial"/>
          <w:b/>
        </w:rPr>
      </w:pPr>
    </w:p>
    <w:p w:rsidRDefault="001800A0" w:rsidP="001800A0" w:rsidR="001800A0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1800A0" w:rsidP="001800A0" w:rsidR="001800A0">
      <w:pPr>
        <w:jc w:val="both"/>
        <w:rPr>
          <w:rFonts w:hAnsi="Arial" w:ascii="Arial"/>
        </w:rPr>
      </w:pPr>
    </w:p>
    <w:p w:rsidRDefault="001800A0" w:rsidP="001800A0" w:rsidR="001800A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Bjelovar, </w:t>
      </w:r>
      <w:proofErr w:type="spellStart"/>
      <w:r>
        <w:rPr>
          <w:rFonts w:hAnsi="Arial" w:ascii="Arial"/>
        </w:rPr>
        <w:t>F.Supila</w:t>
      </w:r>
      <w:proofErr w:type="spellEnd"/>
      <w:r>
        <w:rPr>
          <w:rFonts w:hAnsi="Arial" w:ascii="Arial"/>
        </w:rPr>
        <w:t xml:space="preserve"> 4, za pokretanje stečajnog postupka nad dužnikom OBITELJSKO GOSPODARSTVO MARAS j.d.o.o. za ugostiteljstvo i poljoprivredu iz </w:t>
      </w:r>
      <w:proofErr w:type="spellStart"/>
      <w:r>
        <w:rPr>
          <w:rFonts w:hAnsi="Arial" w:ascii="Arial"/>
        </w:rPr>
        <w:t>Cabune</w:t>
      </w:r>
      <w:proofErr w:type="spellEnd"/>
      <w:r>
        <w:rPr>
          <w:rFonts w:hAnsi="Arial" w:ascii="Arial"/>
        </w:rPr>
        <w:t>, Stjepana Radića 24, OIB 57208819543, dana 12. rujna 2017. godine</w:t>
      </w:r>
    </w:p>
    <w:p w:rsidRDefault="001800A0" w:rsidP="001800A0" w:rsidR="001800A0">
      <w:pPr>
        <w:jc w:val="both"/>
        <w:rPr>
          <w:rFonts w:hAnsi="Arial" w:ascii="Arial"/>
        </w:rPr>
      </w:pPr>
    </w:p>
    <w:p w:rsidRDefault="001800A0" w:rsidP="001800A0" w:rsidR="001800A0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1800A0" w:rsidP="001800A0" w:rsidR="001800A0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OBITELJSKO GOSPODARSTVO MARAS j.d.o.o. za ugostiteljstvo i poljoprivredu iz </w:t>
      </w:r>
      <w:proofErr w:type="spellStart"/>
      <w:r>
        <w:rPr>
          <w:rFonts w:hAnsi="Arial" w:ascii="Arial"/>
        </w:rPr>
        <w:t>Cabune</w:t>
      </w:r>
      <w:proofErr w:type="spellEnd"/>
      <w:r>
        <w:rPr>
          <w:rFonts w:hAnsi="Arial" w:ascii="Arial"/>
        </w:rPr>
        <w:t xml:space="preserve">, Stjepana Radića 24, OIB 57208819543,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05 540-408-17. </w:t>
      </w:r>
    </w:p>
    <w:p w:rsidRDefault="001800A0" w:rsidP="001800A0" w:rsidR="001800A0">
      <w:pPr>
        <w:jc w:val="both"/>
        <w:rPr>
          <w:rFonts w:hAnsi="Arial" w:ascii="Arial"/>
        </w:rPr>
      </w:pPr>
    </w:p>
    <w:p w:rsidRDefault="001800A0" w:rsidP="001800A0" w:rsidR="001800A0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OBITELJSKO GOSPODARSTVO MARAS j.d.o.o. za ugostiteljstvo i poljoprivredu iz </w:t>
      </w:r>
      <w:proofErr w:type="spellStart"/>
      <w:r>
        <w:rPr>
          <w:rFonts w:hAnsi="Arial" w:ascii="Arial"/>
        </w:rPr>
        <w:t>Cabune</w:t>
      </w:r>
      <w:proofErr w:type="spellEnd"/>
      <w:r>
        <w:rPr>
          <w:rFonts w:hAnsi="Arial" w:ascii="Arial"/>
        </w:rPr>
        <w:t>, Stjepana Radića 24, OIB 57208819543.</w:t>
      </w:r>
    </w:p>
    <w:p w:rsidRDefault="001800A0" w:rsidP="001800A0" w:rsidR="001800A0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1800A0" w:rsidP="001800A0" w:rsidR="001800A0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Bjelovar, predložila je otvaranje stečajnog postupka nad dužnikom na temelju čl.444.Stečajnog zakona. U svom prijedlogu ističe da na dan 04.07.2017. godine dužnik u Očevidniku redoslijeda osnova za plaćanje ima evidentirane neizvršene osnove za plaćanje u ukupnom iznosu od 23.420,39 kuna, u neprekinutom razdoblju od 120 dana, te da ima jednog </w:t>
      </w:r>
      <w:r>
        <w:rPr>
          <w:rFonts w:hAnsi="Arial" w:ascii="Arial"/>
        </w:rPr>
        <w:lastRenderedPageBreak/>
        <w:t>zaposlenog djelatnika, dok drugih podataka o imovini dužnika FINA nema. 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1800A0" w:rsidP="001800A0" w:rsidR="001800A0">
      <w:pPr>
        <w:jc w:val="both"/>
        <w:rPr>
          <w:rFonts w:hAnsi="Arial" w:ascii="Arial"/>
        </w:rPr>
      </w:pPr>
      <w:r>
        <w:rPr>
          <w:rFonts w:hAnsi="Arial" w:ascii="Arial"/>
        </w:rPr>
        <w:tab/>
        <w:t>Zakonski zastupnik dužnika u ostavljenom roku nije dostavio sudu pisano izvješće o financijsko gospodarskom stanju dužnika sukladno nalogu suda.</w:t>
      </w:r>
    </w:p>
    <w:p w:rsidRDefault="001800A0" w:rsidP="001800A0" w:rsidR="001800A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120 dana u ukupnom iznosu od 23.420,39 kuna, koji podatak zakonski zastupnik dužnika nije osporio, sud utvrđuje da je ispunjen razlog nesposobnosti za plaćanje, propisan čl.6.st.2.Stečajnog zakona.</w:t>
      </w:r>
    </w:p>
    <w:p w:rsidRDefault="001800A0" w:rsidP="001800A0" w:rsidR="001800A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zatražene podatke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1800A0" w:rsidP="001800A0" w:rsidR="001800A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1800A0" w:rsidP="001800A0" w:rsidR="001800A0">
      <w:pPr>
        <w:jc w:val="both"/>
        <w:rPr>
          <w:rFonts w:hAnsi="Arial" w:ascii="Arial"/>
        </w:rPr>
      </w:pPr>
    </w:p>
    <w:p w:rsidRDefault="001800A0" w:rsidP="001800A0" w:rsidR="001800A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12. rujna 2017. godine</w:t>
      </w:r>
    </w:p>
    <w:p w:rsidRDefault="001800A0" w:rsidP="001800A0" w:rsidR="001800A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1800A0" w:rsidP="001800A0" w:rsidR="001800A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bookmarkStart w:name="_GoBack" w:id="0"/>
      <w:bookmarkEnd w:id="0"/>
    </w:p>
    <w:p w:rsidRDefault="001800A0" w:rsidP="001800A0" w:rsidR="001800A0">
      <w:pPr>
        <w:ind w:firstLine="720"/>
        <w:jc w:val="both"/>
        <w:rPr>
          <w:rFonts w:hAnsi="Arial" w:ascii="Arial"/>
        </w:rPr>
      </w:pPr>
    </w:p>
    <w:p w:rsidRDefault="001800A0" w:rsidP="001800A0" w:rsidR="001800A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1800A0" w:rsidP="001800A0" w:rsidR="001800A0">
      <w:pPr>
        <w:jc w:val="both"/>
        <w:rPr>
          <w:rFonts w:hAnsi="Arial" w:ascii="Arial"/>
        </w:rPr>
      </w:pPr>
    </w:p>
    <w:p w:rsidRDefault="001800A0" w:rsidP="001800A0" w:rsidR="001800A0">
      <w:pPr>
        <w:jc w:val="both"/>
        <w:rPr>
          <w:rFonts w:hAnsi="Arial" w:ascii="Arial"/>
        </w:rPr>
      </w:pPr>
    </w:p>
    <w:p w:rsidRDefault="001800A0" w:rsidP="001800A0" w:rsidR="001800A0">
      <w:pPr>
        <w:jc w:val="both"/>
        <w:rPr>
          <w:rFonts w:hAnsi="Arial" w:ascii="Arial"/>
        </w:rPr>
      </w:pPr>
    </w:p>
    <w:p w:rsidRDefault="001800A0" w:rsidP="001800A0" w:rsidR="001800A0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1800A0" w:rsidP="001800A0" w:rsidR="001800A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Bjelovar putem e-oglasne ploče suda </w:t>
      </w:r>
    </w:p>
    <w:p w:rsidRDefault="001800A0" w:rsidP="001800A0" w:rsidR="001800A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1800A0" w:rsidP="001800A0" w:rsidR="001800A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putem e-oglasne ploče suda i putem pošte</w:t>
      </w:r>
    </w:p>
    <w:p w:rsidRDefault="001800A0" w:rsidP="001800A0" w:rsidR="001800A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1800A0" w:rsidP="001800A0" w:rsidR="001800A0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1800A0" w:rsidP="001800A0" w:rsidR="001800A0">
      <w:pPr>
        <w:jc w:val="both"/>
        <w:rPr>
          <w:rFonts w:hAnsi="Arial" w:ascii="Arial"/>
        </w:rPr>
      </w:pPr>
      <w:r>
        <w:rPr>
          <w:rFonts w:hAnsi="Arial" w:ascii="Arial"/>
        </w:rPr>
        <w:t>Bj.12.09.2017.g.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00A0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200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St-408/2017-5</izvorni_sadrzaj>
    <derivirana_varijabla naziv="DomainObject.Oznaka_1">St-408/2017-5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St-408/2017</izvorni_sadrzaj>
    <derivirana_varijabla naziv="DomainObject.Predmet.OznakaBroj_1">St-408/2017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OBITELJSKO GOSPODARSTVO MARAS j.d.o.o. za ugostiteljstvo i poljoprivredu zastupanog po punomoćniku Daniel Maras</izvorni_sadrzaj>
    <derivirana_varijabla naziv="DomainObject.Predmet.ProtustrankaFormated_1">  OBITELJSKO GOSPODARSTVO MARAS j.d.o.o. za ugostiteljstvo i poljoprivredu zastupanog po punomoćniku Daniel Maras</derivirana_varijabla>
  </DomainObject.Predmet.ProtustrankaFormated>
  <DomainObject.Predmet.ProtustrankaFormatedOIB>
    <izvorni_sadrzaj>  OBITELJSKO GOSPODARSTVO MARAS j.d.o.o. za ugostiteljstvo i poljoprivredu, OIB 57208819543 zastupanog po punomoćniku Daniel Maras</izvorni_sadrzaj>
    <derivirana_varijabla naziv="DomainObject.Predmet.ProtustrankaFormatedOIB_1">  OBITELJSKO GOSPODARSTVO MARAS j.d.o.o. za ugostiteljstvo i poljoprivredu, OIB 57208819543 zastupanog po punomoćniku Daniel Maras</derivirana_varijabla>
  </DomainObject.Predmet.ProtustrankaFormatedOIB>
  <DomainObject.Predmet.ProtustrankaFormatedWithAdress>
    <izvorni_sadrzaj> OBITELJSKO GOSPODARSTVO MARAS j.d.o.o. za ugostiteljstvo i poljoprivredu, Stjepana Radića 24, 33410 Cabuna zastupanog po punomoćniku Daniel Maras</izvorni_sadrzaj>
    <derivirana_varijabla naziv="DomainObject.Predmet.ProtustrankaFormatedWithAdress_1"> OBITELJSKO GOSPODARSTVO MARAS j.d.o.o. za ugostiteljstvo i poljoprivredu, Stjepana Radića 24, 33410 Cabuna zastupanog po punomoćniku Daniel Maras</derivirana_varijabla>
  </DomainObject.Predmet.ProtustrankaFormatedWithAdress>
  <DomainObject.Predmet.ProtustrankaFormatedWithAdressOIB>
    <izvorni_sadrzaj> OBITELJSKO GOSPODARSTVO MARAS j.d.o.o. za ugostiteljstvo i poljoprivredu, OIB 57208819543, Stjepana Radića 24, 33410 Cabuna zastupanog po punomoćniku Daniel Maras</izvorni_sadrzaj>
    <derivirana_varijabla naziv="DomainObject.Predmet.ProtustrankaFormatedWithAdressOIB_1"> OBITELJSKO GOSPODARSTVO MARAS j.d.o.o. za ugostiteljstvo i poljoprivredu, OIB 57208819543, Stjepana Radića 24, 33410 Cabuna zastupanog po punomoćniku Daniel Maras</derivirana_varijabla>
  </DomainObject.Predmet.ProtustrankaFormatedWithAdressOIB>
  <DomainObject.Predmet.ProtustrankaWithAdress>
    <izvorni_sadrzaj>OBITELJSKO GOSPODARSTVO MARAS j.d.o.o. za ugostiteljstvo i poljoprivredu Stjepana Radića 24, 33410 Cabuna</izvorni_sadrzaj>
    <derivirana_varijabla naziv="DomainObject.Predmet.ProtustrankaWithAdress_1">OBITELJSKO GOSPODARSTVO MARAS j.d.o.o. za ugostiteljstvo i poljoprivredu Stjepana Radića 24, 33410 Cabuna</derivirana_varijabla>
  </DomainObject.Predmet.ProtustrankaWithAdress>
  <DomainObject.Predmet.ProtustrankaWithAdressOIB>
    <izvorni_sadrzaj>OBITELJSKO GOSPODARSTVO MARAS j.d.o.o. za ugostiteljstvo i poljoprivredu, OIB 57208819543, Stjepana Radića 24, 33410 Cabuna</izvorni_sadrzaj>
    <derivirana_varijabla naziv="DomainObject.Predmet.ProtustrankaWithAdressOIB_1">OBITELJSKO GOSPODARSTVO MARAS j.d.o.o. za ugostiteljstvo i poljoprivredu, OIB 57208819543, Stjepana Radića 24, 33410 Cabuna</derivirana_varijabla>
  </DomainObject.Predmet.ProtustrankaWithAdressOIB>
  <DomainObject.Predmet.ProtustrankaNazivFormated>
    <izvorni_sadrzaj>OBITELJSKO GOSPODARSTVO MARAS j.d.o.o. za ugostiteljstvo i poljoprivredu</izvorni_sadrzaj>
    <derivirana_varijabla naziv="DomainObject.Predmet.ProtustrankaNazivFormated_1">OBITELJSKO GOSPODARSTVO MARAS j.d.o.o. za ugostiteljstvo i poljoprivredu</derivirana_varijabla>
  </DomainObject.Predmet.ProtustrankaNazivFormated>
  <DomainObject.Predmet.ProtustrankaNazivFormatedOIB>
    <izvorni_sadrzaj>OBITELJSKO GOSPODARSTVO MARAS j.d.o.o. za ugostiteljstvo i poljoprivredu, OIB 57208819543</izvorni_sadrzaj>
    <derivirana_varijabla naziv="DomainObject.Predmet.ProtustrankaNazivFormatedOIB_1">OBITELJSKO GOSPODARSTVO MARAS j.d.o.o. za ugostiteljstvo i poljoprivredu, OIB 57208819543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F.Supila 4, 43000 Bjelovar</izvorni_sadrzaj>
    <derivirana_varijabla naziv="DomainObject.Predmet.StrankaFormatedWithAdress_1"> FINA, RC ZAGREB, Podružnica BJELOVAR, F.Supila 4, 43000 Bjelovar</derivirana_varijabla>
  </DomainObject.Predmet.StrankaFormatedWithAdress>
  <DomainObject.Predmet.StrankaFormatedWithAdressOIB>
    <izvorni_sadrzaj> FINA, RC ZAGREB, Podružnica BJELOVAR, OIB 85821130368, F.Supila 4, 43000 Bjelovar</izvorni_sadrzaj>
    <derivirana_varijabla naziv="DomainObject.Predmet.StrankaFormatedWithAdressOIB_1"> FINA, RC ZAGREB, Podružnica BJELOVAR, OIB 85821130368, F.Supila 4, 43000 Bjelovar</derivirana_varijabla>
  </DomainObject.Predmet.StrankaFormatedWithAdressOIB>
  <DomainObject.Predmet.StrankaWithAdress>
    <izvorni_sadrzaj>FINA, RC ZAGREB, Podružnica BJELOVAR F.Supila 4,43000 Bjelovar</izvorni_sadrzaj>
    <derivirana_varijabla naziv="DomainObject.Predmet.StrankaWithAdress_1">FINA, RC ZAGREB, Podružnica BJELOVAR F.Supila 4,43000 Bjelovar</derivirana_varijabla>
  </DomainObject.Predmet.StrankaWithAdress>
  <DomainObject.Predmet.StrankaWithAdressOIB>
    <izvorni_sadrzaj>FINA, RC ZAGREB, Podružnica BJELOVAR, OIB 85821130368, F.Supila 4,43000 Bjelovar</izvorni_sadrzaj>
    <derivirana_varijabla naziv="DomainObject.Predmet.StrankaWithAdressOIB_1">FINA, RC ZAGREB, Podružnica BJELOVAR, OIB 85821130368, F.Supila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F.Supila 4, 43000 Bjelovar</item>
    </izvorni_sadrzaj>
    <derivirana_varijabla naziv="DomainObject.Predmet.StrankaListFormatedWithAdress_1">
      <item>FINA, RC ZAGREB, Podružnica BJELOVAR, F.Supila 4, 43000 Bjelovar</item>
    </derivirana_varijabla>
  </DomainObject.Predmet.StrankaListFormatedWithAdress>
  <DomainObject.Predmet.StrankaListFormatedWithAdressOIB>
    <izvorni_sadrzaj>
      <item>FINA, RC ZAGREB, Podružnica BJELOVAR, OIB 85821130368, F.Supila 4, 43000 Bjelovar</item>
    </izvorni_sadrzaj>
    <derivirana_varijabla naziv="DomainObject.Predmet.StrankaListFormatedWithAdressOIB_1">
      <item>FINA, RC ZAGREB, Podružnica BJELOVAR, OIB 85821130368, F.Supila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OBITELJSKO GOSPODARSTVO MARAS j.d.o.o. za ugostiteljstvo i poljoprivredu zastupanog po punomoćniku Daniel Maras</item>
    </izvorni_sadrzaj>
    <derivirana_varijabla naziv="DomainObject.Predmet.ProtuStrankaListFormated_1">
      <item>OBITELJSKO GOSPODARSTVO MARAS j.d.o.o. za ugostiteljstvo i poljoprivredu zastupanog po punomoćniku Daniel Maras</item>
    </derivirana_varijabla>
  </DomainObject.Predmet.ProtuStrankaListFormated>
  <DomainObject.Predmet.ProtuStrankaListFormatedOIB>
    <izvorni_sadrzaj>
      <item>OBITELJSKO GOSPODARSTVO MARAS j.d.o.o. za ugostiteljstvo i poljoprivredu, OIB 57208819543 zastupanog po punomoćniku Daniel Maras</item>
    </izvorni_sadrzaj>
    <derivirana_varijabla naziv="DomainObject.Predmet.ProtuStrankaListFormatedOIB_1">
      <item>OBITELJSKO GOSPODARSTVO MARAS j.d.o.o. za ugostiteljstvo i poljoprivredu, OIB 57208819543 zastupanog po punomoćniku Daniel Maras</item>
    </derivirana_varijabla>
  </DomainObject.Predmet.ProtuStrankaListFormatedOIB>
  <DomainObject.Predmet.ProtuStrankaListFormatedWithAdress>
    <izvorni_sadrzaj>
      <item>OBITELJSKO GOSPODARSTVO MARAS j.d.o.o. za ugostiteljstvo i poljoprivredu, Stjepana Radića 24, 33410 Cabuna zastupanog po punomoćniku Daniel Maras</item>
    </izvorni_sadrzaj>
    <derivirana_varijabla naziv="DomainObject.Predmet.ProtuStrankaListFormatedWithAdress_1">
      <item>OBITELJSKO GOSPODARSTVO MARAS j.d.o.o. za ugostiteljstvo i poljoprivredu, Stjepana Radića 24, 33410 Cabuna zastupanog po punomoćniku Daniel Maras</item>
    </derivirana_varijabla>
  </DomainObject.Predmet.ProtuStrankaListFormatedWithAdress>
  <DomainObject.Predmet.ProtuStrankaListFormatedWithAdressOIB>
    <izvorni_sadrzaj>
      <item>OBITELJSKO GOSPODARSTVO MARAS j.d.o.o. za ugostiteljstvo i poljoprivredu, OIB 57208819543, Stjepana Radića 24, 33410 Cabuna zastupanog po punomoćniku Daniel Maras</item>
    </izvorni_sadrzaj>
    <derivirana_varijabla naziv="DomainObject.Predmet.ProtuStrankaListFormatedWithAdressOIB_1">
      <item>OBITELJSKO GOSPODARSTVO MARAS j.d.o.o. za ugostiteljstvo i poljoprivredu, OIB 57208819543, Stjepana Radića 24, 33410 Cabuna zastupanog po punomoćniku Daniel Maras</item>
    </derivirana_varijabla>
  </DomainObject.Predmet.ProtuStrankaListFormatedWithAdressOIB>
  <DomainObject.Predmet.ProtuStrankaListNazivFormated>
    <izvorni_sadrzaj>
      <item>OBITELJSKO GOSPODARSTVO MARAS j.d.o.o. za ugostiteljstvo i poljoprivredu</item>
    </izvorni_sadrzaj>
    <derivirana_varijabla naziv="DomainObject.Predmet.ProtuStrankaListNazivFormated_1">
      <item>OBITELJSKO GOSPODARSTVO MARAS j.d.o.o. za ugostiteljstvo i poljoprivredu</item>
    </derivirana_varijabla>
  </DomainObject.Predmet.ProtuStrankaListNazivFormated>
  <DomainObject.Predmet.ProtuStrankaListNazivFormatedOIB>
    <izvorni_sadrzaj>
      <item>OBITELJSKO GOSPODARSTVO MARAS j.d.o.o. za ugostiteljstvo i poljoprivredu, OIB 57208819543</item>
    </izvorni_sadrzaj>
    <derivirana_varijabla naziv="DomainObject.Predmet.ProtuStrankaListNazivFormatedOIB_1">
      <item>OBITELJSKO GOSPODARSTVO MARAS j.d.o.o. za ugostiteljstvo i poljoprivredu, OIB 57208819543</item>
    </derivirana_varijabla>
  </DomainObject.Predmet.ProtuStrankaListNazivFormatedOIB>
  <DomainObject.Predmet.OstaliListFormated>
    <izvorni_sadrzaj>
      <item>Daniel Maras punomoćnik sudionika u postupku OBITELJSKO GOSPODARSTVO MARAS j.d.o.o. za ugostiteljstvo i poljoprivredu</item>
    </izvorni_sadrzaj>
    <derivirana_varijabla naziv="DomainObject.Predmet.OstaliListFormated_1">
      <item>Daniel Maras punomoćnik sudionika u postupku OBITELJSKO GOSPODARSTVO MARAS j.d.o.o. za ugostiteljstvo i poljoprivredu</item>
    </derivirana_varijabla>
  </DomainObject.Predmet.OstaliListFormated>
  <DomainObject.Predmet.OstaliListFormatedOIB>
    <izvorni_sadrzaj>
      <item>Daniel Maras, OIB 80566088710 punomoćnik sudionika u postupku OBITELJSKO GOSPODARSTVO MARAS j.d.o.o. za ugostiteljstvo i poljoprivredu</item>
    </izvorni_sadrzaj>
    <derivirana_varijabla naziv="DomainObject.Predmet.OstaliListFormatedOIB_1">
      <item>Daniel Maras, OIB 80566088710 punomoćnik sudionika u postupku OBITELJSKO GOSPODARSTVO MARAS j.d.o.o. za ugostiteljstvo i poljoprivredu</item>
    </derivirana_varijabla>
  </DomainObject.Predmet.OstaliListFormatedOIB>
  <DomainObject.Predmet.OstaliListFormatedWithAdress>
    <izvorni_sadrzaj>
      <item>Daniel Maras, Stjepana Radića 24, 33410 Cabuna punomoćnik sudionika u postupku OBITELJSKO GOSPODARSTVO MARAS j.d.o.o. za ugostiteljstvo i poljoprivredu</item>
    </izvorni_sadrzaj>
    <derivirana_varijabla naziv="DomainObject.Predmet.OstaliListFormatedWithAdress_1">
      <item>Daniel Maras, Stjepana Radića 24, 33410 Cabuna punomoćnik sudionika u postupku OBITELJSKO GOSPODARSTVO MARAS j.d.o.o. za ugostiteljstvo i poljoprivredu</item>
    </derivirana_varijabla>
  </DomainObject.Predmet.OstaliListFormatedWithAdress>
  <DomainObject.Predmet.OstaliListFormatedWithAdressOIB>
    <izvorni_sadrzaj>
      <item>Daniel Maras, OIB 80566088710, Stjepana Radića 24, 33410 Cabuna punomoćnik sudionika u postupku OBITELJSKO GOSPODARSTVO MARAS j.d.o.o. za ugostiteljstvo i poljoprivredu</item>
    </izvorni_sadrzaj>
    <derivirana_varijabla naziv="DomainObject.Predmet.OstaliListFormatedWithAdressOIB_1">
      <item>Daniel Maras, OIB 80566088710, Stjepana Radića 24, 33410 Cabuna punomoćnik sudionika u postupku OBITELJSKO GOSPODARSTVO MARAS j.d.o.o. za ugostiteljstvo i poljoprivredu</item>
    </derivirana_varijabla>
  </DomainObject.Predmet.OstaliListFormatedWithAdressOIB>
  <DomainObject.Predmet.OstaliListNazivFormated>
    <izvorni_sadrzaj>
      <item>Daniel Maras</item>
    </izvorni_sadrzaj>
    <derivirana_varijabla naziv="DomainObject.Predmet.OstaliListNazivFormated_1">
      <item>Daniel Maras</item>
    </derivirana_varijabla>
  </DomainObject.Predmet.OstaliListNazivFormated>
  <DomainObject.Predmet.OstaliListNazivFormatedOIB>
    <izvorni_sadrzaj>
      <item>Daniel Maras, OIB 80566088710</item>
    </izvorni_sadrzaj>
    <derivirana_varijabla naziv="DomainObject.Predmet.OstaliListNazivFormatedOIB_1">
      <item>Daniel Maras, OIB 80566088710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>St-408/2017-5</izvorni_sadrzaj>
    <derivirana_varijabla naziv="DomainObject.PoslovniBrojDokumenta_1">St-408/2017-5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OBITELJSKO GOSPODARSTVO MARAS j.d.o.o. za ugostiteljstvo i poljoprivredu</izvorni_sadrzaj>
    <derivirana_varijabla naziv="DomainObject.Predmet.ProtustrankaIDrugi_1">OBITELJSKO GOSPODARSTVO MARAS j.d.o.o. za ugostiteljstvo i poljoprivredu</derivirana_varijabla>
  </DomainObject.Predmet.ProtustrankaIDrugi>
  <DomainObject.Predmet.StrankaIDrugiAdressOIB>
    <izvorni_sadrzaj>FINA, RC ZAGREB, Podružnica BJELOVAR, OIB 85821130368, F.Supila 4, 43000 Bjelovar</izvorni_sadrzaj>
    <derivirana_varijabla naziv="DomainObject.Predmet.StrankaIDrugiAdressOIB_1">FINA, RC ZAGREB, Podružnica BJELOVAR, OIB 85821130368, F.Supila 4, 43000 Bjelovar</derivirana_varijabla>
  </DomainObject.Predmet.StrankaIDrugiAdressOIB>
  <DomainObject.Predmet.ProtustrankaIDrugiAdressOIB>
    <izvorni_sadrzaj>OBITELJSKO GOSPODARSTVO MARAS j.d.o.o. za ugostiteljstvo i poljoprivredu, OIB 57208819543, Stjepana Radića 24, 33410 Cabuna</izvorni_sadrzaj>
    <derivirana_varijabla naziv="DomainObject.Predmet.ProtustrankaIDrugiAdressOIB_1">OBITELJSKO GOSPODARSTVO MARAS j.d.o.o. za ugostiteljstvo i poljoprivredu, OIB 57208819543, Stjepana Radića 24, 33410 Cabuna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OBITELJSKO GOSPODARSTVO MARAS j.d.o.o. za ugostiteljstvo i poljoprivredu</item>
      <item>Daniel Maras</item>
    </izvorni_sadrzaj>
    <derivirana_varijabla naziv="DomainObject.Predmet.SudioniciListNaziv_1">
      <item>FINA, RC ZAGREB, Podružnica BJELOVAR</item>
      <item>OBITELJSKO GOSPODARSTVO MARAS j.d.o.o. za ugostiteljstvo i poljoprivredu</item>
      <item>Daniel Maras</item>
    </derivirana_varijabla>
  </DomainObject.Predmet.SudioniciListNaziv>
  <DomainObject.Predmet.SudioniciListAdressOIB>
    <izvorni_sadrzaj>
      <item>FINA, RC ZAGREB, Podružnica BJELOVAR, OIB 85821130368, F.Supila 4,43000 Bjelovar</item>
      <item>OBITELJSKO GOSPODARSTVO MARAS j.d.o.o. za ugostiteljstvo i poljoprivredu, OIB 57208819543, Stjepana Radića 24,33410 Cabuna</item>
      <item>Daniel Maras, OIB 80566088710, Stjepana Radića 24,33410 Cabuna</item>
    </izvorni_sadrzaj>
    <derivirana_varijabla naziv="DomainObject.Predmet.SudioniciListAdressOIB_1">
      <item>FINA, RC ZAGREB, Podružnica BJELOVAR, OIB 85821130368, F.Supila 4,43000 Bjelovar</item>
      <item>OBITELJSKO GOSPODARSTVO MARAS j.d.o.o. za ugostiteljstvo i poljoprivredu, OIB 57208819543, Stjepana Radića 24,33410 Cabuna</item>
      <item>Daniel Maras, OIB 80566088710, Stjepana Radića 24,33410 Cabuna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26AE58-0E8B-4512-8378-D65A5760BA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654</properties:Words>
  <properties:Characters>3827</properties:Characters>
  <properties:Lines>85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2017-09-12T10:44:00Z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St-408/2017-5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