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5a41" w14:paraId="cdb5a41" w:rsidRDefault="0049663C" w:rsidP="001D7C1D" w:rsidR="001D7C1D" w:rsidRPr="001251F9">
      <w:pPr>
        <w15:collapsed w:val="false"/>
      </w:pPr>
      <w:bookmarkStart w:name="_GoBack" w:id="0"/>
      <w:bookmarkEnd w:id="0"/>
      <w:r>
        <w:t xml:space="preserve">     </w:t>
      </w:r>
      <w:r w:rsidR="001D7C1D" w:rsidRPr="001251F9">
        <w:t>REPUBLIKA HRVATSKA</w:t>
      </w:r>
    </w:p>
    <w:p w:rsidRDefault="001D7C1D" w:rsidP="001D7C1D" w:rsidR="001D7C1D" w:rsidRPr="001251F9">
      <w:r w:rsidRPr="001251F9">
        <w:t>TRGOVAČKI SUD U ZAGREBU</w:t>
      </w:r>
    </w:p>
    <w:p w:rsidRDefault="0049663C" w:rsidP="001D7C1D" w:rsidR="005C35E5">
      <w:r>
        <w:t xml:space="preserve">          </w:t>
      </w:r>
      <w:r w:rsidR="001D7C1D" w:rsidRPr="001251F9">
        <w:t>Zagreb, Amruševa 2/II</w:t>
      </w:r>
    </w:p>
    <w:p w:rsidRDefault="001D7C1D" w:rsidP="002C7B2D" w:rsidR="002C7B2D">
      <w:r w:rsidRPr="001251F9">
        <w:t xml:space="preserve">     </w:t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Pr="001251F9">
        <w:tab/>
      </w:r>
      <w:r w:rsidR="002C7B2D">
        <w:tab/>
      </w:r>
      <w:r w:rsidR="002C7B2D">
        <w:tab/>
      </w:r>
      <w:r w:rsidR="002C7B2D">
        <w:tab/>
      </w:r>
      <w:r w:rsidR="002C7B2D">
        <w:tab/>
      </w:r>
      <w:r w:rsidR="001E33AA">
        <w:t xml:space="preserve">     </w:t>
      </w:r>
      <w:r w:rsidR="006637FF">
        <w:t>89</w:t>
      </w:r>
      <w:r w:rsidR="00A660C1">
        <w:t>.</w:t>
      </w:r>
      <w:r w:rsidR="002C7B2D" w:rsidRPr="0063308C">
        <w:t xml:space="preserve"> St-</w:t>
      </w:r>
      <w:r w:rsidR="006637FF">
        <w:t>3359/17-</w:t>
      </w:r>
      <w:r w:rsidR="0049663C">
        <w:t>25</w:t>
      </w:r>
    </w:p>
    <w:p w:rsidRDefault="005C35E5" w:rsidP="00494008" w:rsidR="005C35E5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6E687C" w:rsidP="006E687C" w:rsidR="00452180">
      <w:pPr>
        <w:ind w:left="2880"/>
      </w:pPr>
      <w:r>
        <w:t xml:space="preserve">             </w:t>
      </w:r>
    </w:p>
    <w:p w:rsidRDefault="006E687C" w:rsidP="00452180" w:rsidR="006E687C">
      <w:pPr>
        <w:jc w:val="center"/>
      </w:pPr>
      <w:r w:rsidRPr="00000839">
        <w:t>Z A K LJ U Č A K</w:t>
      </w:r>
    </w:p>
    <w:p w:rsidRDefault="00952AD6" w:rsidP="006E687C" w:rsidR="00952AD6" w:rsidRPr="00000839">
      <w:pPr>
        <w:ind w:left="2880"/>
      </w:pPr>
    </w:p>
    <w:p w:rsidRDefault="006637FF" w:rsidP="006637FF" w:rsidR="006637FF" w:rsidRPr="00C716BA">
      <w:pPr>
        <w:ind w:firstLine="708"/>
        <w:jc w:val="both"/>
      </w:pPr>
      <w:r>
        <w:rPr>
          <w:lang w:val="pt-BR"/>
        </w:rPr>
        <w:t xml:space="preserve">Trgovački sud u Zagrebu, po sucu Nikolini Dorić Hadžisejdić, u predstečajnom postupku nad dužikom </w:t>
      </w:r>
      <w:r w:rsidRPr="00724DB3">
        <w:t>NOVAKOMP d.o.o., Karlovac, Kralja Zvonimira 7, OIB: 83049210151</w:t>
      </w:r>
      <w:r>
        <w:t>, kojeg zastupa punomoćnik Bariša Pavičić, odvjetnik u Zagrebu, Erdodyeva 12, 24. rujna 2018</w:t>
      </w:r>
      <w:r w:rsidRPr="00C716BA">
        <w:t>.</w:t>
      </w:r>
      <w:r>
        <w:t>,</w:t>
      </w:r>
    </w:p>
    <w:p w:rsidRDefault="00EA0CED" w:rsidP="006E687C" w:rsidR="00EA0CED">
      <w:pPr>
        <w:jc w:val="center"/>
      </w:pPr>
    </w:p>
    <w:p w:rsidRDefault="006E687C" w:rsidP="006E687C" w:rsidR="006E687C" w:rsidRPr="001C645C">
      <w:pPr>
        <w:jc w:val="center"/>
      </w:pPr>
      <w:r w:rsidRPr="001C645C">
        <w:t>z a k lj u č i o  j e</w:t>
      </w:r>
    </w:p>
    <w:p w:rsidRDefault="00952AD6" w:rsidP="006E687C" w:rsidR="00952AD6" w:rsidRPr="001C645C">
      <w:pPr>
        <w:jc w:val="center"/>
      </w:pPr>
    </w:p>
    <w:p w:rsidRDefault="009B5DB5" w:rsidP="00290051" w:rsidR="009648A2">
      <w:pPr>
        <w:ind w:firstLine="708"/>
        <w:jc w:val="both"/>
      </w:pPr>
      <w:r>
        <w:t xml:space="preserve">Na temelju odredaba čl. 55. </w:t>
      </w:r>
      <w:r w:rsidR="00094E6A">
        <w:t>Stečajnog zakona ("Narodne novine" broj 71/15,</w:t>
      </w:r>
      <w:r w:rsidR="006637FF">
        <w:t xml:space="preserve"> 104/17</w:t>
      </w:r>
      <w:r w:rsidR="00094E6A">
        <w:t xml:space="preserve"> dalje: SZ), o</w:t>
      </w:r>
      <w:r w:rsidR="001C645C">
        <w:t>dređuje se r</w:t>
      </w:r>
      <w:r w:rsidR="00850C98">
        <w:t xml:space="preserve">očište za glasovanje o planu restrukturiranja </w:t>
      </w:r>
      <w:r w:rsidR="0017606F">
        <w:t xml:space="preserve">dužnika </w:t>
      </w:r>
      <w:r w:rsidR="006637FF" w:rsidRPr="00724DB3">
        <w:t>NOVAKOMP d.o.o., Karlovac, Kralja Zvonimira 7, OIB: 83049210151</w:t>
      </w:r>
      <w:r w:rsidR="00931636" w:rsidRPr="000071A1">
        <w:t>,</w:t>
      </w:r>
      <w:r w:rsidR="00931636">
        <w:t xml:space="preserve"> </w:t>
      </w:r>
      <w:r w:rsidR="00850C98">
        <w:t>za</w:t>
      </w:r>
      <w:r w:rsidR="009648A2">
        <w:t>:</w:t>
      </w:r>
    </w:p>
    <w:p w:rsidRDefault="005C35E5" w:rsidP="00290051" w:rsidR="005C35E5">
      <w:pPr>
        <w:ind w:firstLine="708"/>
        <w:jc w:val="both"/>
      </w:pPr>
    </w:p>
    <w:p w:rsidRDefault="006637FF" w:rsidP="001C645C" w:rsidR="004731E9">
      <w:pPr>
        <w:jc w:val="center"/>
        <w:rPr>
          <w:b/>
        </w:rPr>
      </w:pPr>
      <w:r>
        <w:rPr>
          <w:b/>
        </w:rPr>
        <w:t>26</w:t>
      </w:r>
      <w:r w:rsidR="002936E1">
        <w:rPr>
          <w:b/>
        </w:rPr>
        <w:t xml:space="preserve">. </w:t>
      </w:r>
      <w:r>
        <w:rPr>
          <w:b/>
        </w:rPr>
        <w:t>listopada</w:t>
      </w:r>
      <w:r w:rsidR="004731E9">
        <w:rPr>
          <w:b/>
        </w:rPr>
        <w:t xml:space="preserve"> </w:t>
      </w:r>
      <w:r w:rsidR="00040AC6" w:rsidRPr="00E15C0B">
        <w:rPr>
          <w:b/>
        </w:rPr>
        <w:t>201</w:t>
      </w:r>
      <w:r w:rsidR="00527CEF">
        <w:rPr>
          <w:b/>
        </w:rPr>
        <w:t>8</w:t>
      </w:r>
      <w:r w:rsidR="00040AC6">
        <w:t xml:space="preserve">. </w:t>
      </w:r>
      <w:r w:rsidR="002730D8">
        <w:rPr>
          <w:b/>
        </w:rPr>
        <w:t xml:space="preserve">u </w:t>
      </w:r>
      <w:r w:rsidR="002936E1">
        <w:rPr>
          <w:b/>
        </w:rPr>
        <w:t>9,3</w:t>
      </w:r>
      <w:r w:rsidR="002C7B2D">
        <w:rPr>
          <w:b/>
        </w:rPr>
        <w:t>0</w:t>
      </w:r>
      <w:r w:rsidR="002730D8">
        <w:rPr>
          <w:b/>
        </w:rPr>
        <w:t xml:space="preserve"> </w:t>
      </w:r>
      <w:r w:rsidR="002730D8" w:rsidRPr="00783D90">
        <w:rPr>
          <w:b/>
        </w:rPr>
        <w:t>sati</w:t>
      </w:r>
      <w:r w:rsidR="002730D8" w:rsidRPr="00A715D3">
        <w:rPr>
          <w:b/>
        </w:rPr>
        <w:t xml:space="preserve"> </w:t>
      </w:r>
    </w:p>
    <w:p w:rsidRDefault="0049663C" w:rsidP="001C645C" w:rsidR="0049663C">
      <w:pPr>
        <w:jc w:val="center"/>
        <w:rPr>
          <w:b/>
        </w:rPr>
      </w:pPr>
    </w:p>
    <w:p w:rsidRDefault="007E2E14" w:rsidP="007E2E14" w:rsidR="007E2E14" w:rsidRPr="00B056DF">
      <w:pPr>
        <w:jc w:val="both"/>
      </w:pPr>
      <w:r w:rsidRPr="00B056DF">
        <w:t xml:space="preserve">u prostorijama Trgovačkog suda u Zagrebu, Zagreb, Petrinjska 8, soba </w:t>
      </w:r>
      <w:r>
        <w:t xml:space="preserve">broj </w:t>
      </w:r>
      <w:r w:rsidR="006637FF">
        <w:t xml:space="preserve">96 </w:t>
      </w:r>
      <w:r>
        <w:t>(</w:t>
      </w:r>
      <w:r w:rsidR="006637FF">
        <w:t>mala dvorana-ulična zgrada</w:t>
      </w:r>
      <w:r>
        <w:t>)</w:t>
      </w:r>
    </w:p>
    <w:p w:rsidRDefault="004731E9" w:rsidP="001C645C" w:rsidR="004731E9">
      <w:pPr>
        <w:jc w:val="center"/>
      </w:pPr>
    </w:p>
    <w:p w:rsidRDefault="005C554A" w:rsidP="00290051" w:rsidR="002730D8">
      <w:pPr>
        <w:ind w:firstLine="705"/>
        <w:jc w:val="both"/>
      </w:pPr>
      <w:r>
        <w:t xml:space="preserve">na koje se objavom ovog zaključka na </w:t>
      </w:r>
      <w:r w:rsidR="001C645C">
        <w:t xml:space="preserve">mrežnoj stranici </w:t>
      </w:r>
      <w:r>
        <w:t>e-oglasna ploča</w:t>
      </w:r>
      <w:r w:rsidR="001C645C">
        <w:t xml:space="preserve"> </w:t>
      </w:r>
      <w:r w:rsidR="005A014E">
        <w:t>Trgovačkog</w:t>
      </w:r>
      <w:r>
        <w:t xml:space="preserve"> suda </w:t>
      </w:r>
      <w:r w:rsidR="005A014E">
        <w:t>u Zagrebu</w:t>
      </w:r>
      <w:r w:rsidR="009B5DB5">
        <w:t xml:space="preserve"> </w:t>
      </w:r>
      <w:r>
        <w:t>pozivaju</w:t>
      </w:r>
      <w:r w:rsidR="002730D8">
        <w:t>:</w:t>
      </w:r>
    </w:p>
    <w:p w:rsidRDefault="002730D8" w:rsidP="007E2E14" w:rsidR="007E2E14">
      <w:pPr>
        <w:ind w:left="705"/>
      </w:pPr>
      <w:r>
        <w:tab/>
      </w:r>
      <w:r w:rsidR="007E2E14">
        <w:t>- dužnik</w:t>
      </w:r>
    </w:p>
    <w:p w:rsidRDefault="007E2E14" w:rsidP="007E2E14" w:rsidR="007E2E14">
      <w:pPr>
        <w:ind w:left="705"/>
      </w:pPr>
      <w:r>
        <w:t xml:space="preserve">- osoba ovlaštena za zastupanje dužnika </w:t>
      </w:r>
    </w:p>
    <w:p w:rsidRDefault="007E2E14" w:rsidP="007E2E14" w:rsidR="007E2E14">
      <w:pPr>
        <w:ind w:left="705"/>
      </w:pPr>
      <w:r>
        <w:t>- povjerenik i</w:t>
      </w:r>
    </w:p>
    <w:p w:rsidRDefault="007E2E14" w:rsidP="007E2E14" w:rsidR="007E2E14">
      <w:pPr>
        <w:jc w:val="both"/>
      </w:pPr>
      <w:r>
        <w:tab/>
        <w:t>- vjerovnici dužnika navedeni u popisu vjerovnika i prava glasa koja im pripadaju (čl. 57. SZ), koji popis je javno objavljen na mrežnoj stranici e-oglasna ploča Trgovačkog suda u Zagrebu</w:t>
      </w:r>
      <w:r w:rsidR="00334DB4">
        <w:t>.</w:t>
      </w:r>
    </w:p>
    <w:p w:rsidRDefault="002730D8" w:rsidP="007E2E14" w:rsidR="002730D8">
      <w:pPr>
        <w:jc w:val="both"/>
      </w:pPr>
      <w:r>
        <w:t xml:space="preserve"> </w:t>
      </w:r>
    </w:p>
    <w:p w:rsidRDefault="00D47B9A" w:rsidP="00D47B9A" w:rsidR="00D47B9A">
      <w:pPr>
        <w:ind w:firstLine="360"/>
        <w:jc w:val="both"/>
      </w:pPr>
      <w:r>
        <w:tab/>
      </w:r>
      <w:r w:rsidR="004731E9">
        <w:rPr>
          <w:b/>
        </w:rPr>
        <w:t>NAPOMENA</w:t>
      </w:r>
      <w:r>
        <w:t>:</w:t>
      </w:r>
    </w:p>
    <w:p w:rsidRDefault="0049761C" w:rsidP="00D47B9A" w:rsidR="0049761C">
      <w:pPr>
        <w:ind w:firstLine="360"/>
        <w:jc w:val="both"/>
      </w:pPr>
    </w:p>
    <w:p w:rsidRDefault="00D47B9A" w:rsidP="00D47B9A" w:rsidR="009519C9">
      <w:pPr>
        <w:ind w:firstLine="708"/>
        <w:jc w:val="both"/>
      </w:pPr>
      <w:r>
        <w:t>-</w:t>
      </w:r>
      <w:r w:rsidR="001E5C43">
        <w:t xml:space="preserve"> </w:t>
      </w:r>
      <w:r w:rsidR="00E30BD5">
        <w:t xml:space="preserve">vjerovnici </w:t>
      </w:r>
      <w:r w:rsidR="009519C9">
        <w:t xml:space="preserve">dužnika </w:t>
      </w:r>
      <w:r w:rsidR="00E30BD5">
        <w:t>na</w:t>
      </w:r>
      <w:r w:rsidR="00EC32DC">
        <w:t xml:space="preserve">vedeni u </w:t>
      </w:r>
      <w:r w:rsidR="00E30BD5">
        <w:t>popisu vjerovnika i prava glasa koja im pripadaju</w:t>
      </w:r>
      <w:r w:rsidR="001445A9">
        <w:t xml:space="preserve"> </w:t>
      </w:r>
      <w:r w:rsidR="0017606F">
        <w:t xml:space="preserve">mogu do </w:t>
      </w:r>
      <w:r w:rsidR="00DC795F">
        <w:t xml:space="preserve">ročišta </w:t>
      </w:r>
      <w:r w:rsidR="00EC32DC">
        <w:t>za glasovanje</w:t>
      </w:r>
      <w:r w:rsidR="0017606F">
        <w:t>, pozivom na gornji broj spisa</w:t>
      </w:r>
      <w:r w:rsidR="001251F9">
        <w:t>,</w:t>
      </w:r>
      <w:r w:rsidR="0017606F">
        <w:t xml:space="preserve"> </w:t>
      </w:r>
      <w:r w:rsidR="00DC795F">
        <w:t>dostaviti sudu popunjeni obrazac za glasovanje (obrazac br.</w:t>
      </w:r>
      <w:r w:rsidR="001E5C43">
        <w:t xml:space="preserve"> </w:t>
      </w:r>
      <w:r w:rsidR="00DC795F">
        <w:t xml:space="preserve">11.) propisan </w:t>
      </w:r>
      <w:r w:rsidR="00871FF4">
        <w:t xml:space="preserve">Pravilnikom </w:t>
      </w:r>
      <w:r w:rsidR="00EC32DC">
        <w:t xml:space="preserve">o sadržaju i </w:t>
      </w:r>
      <w:r w:rsidR="009519C9">
        <w:t>obliku obrazaca na kojima se podnose podnesci u predstečajnom i stečajnom postupku (</w:t>
      </w:r>
      <w:r w:rsidR="001E5C43">
        <w:t xml:space="preserve">"Narodne novine" broj </w:t>
      </w:r>
      <w:r w:rsidR="009519C9">
        <w:t>197/15)</w:t>
      </w:r>
      <w:r w:rsidR="00252541">
        <w:t>, koji mora potpisati i ovjeriti ovlaštena osoba.</w:t>
      </w:r>
      <w:r w:rsidR="00CA6224" w:rsidRPr="00CA6224">
        <w:rPr>
          <w:color w:val="484848"/>
        </w:rPr>
        <w:t xml:space="preserve"> </w:t>
      </w:r>
      <w:r w:rsidR="00CA6224" w:rsidRPr="00CA6224">
        <w:t xml:space="preserve">Ako je vjerovnik pravna osoba, uz obrazac mora biti priložen dokaz da </w:t>
      </w:r>
      <w:r w:rsidR="00252541">
        <w:t xml:space="preserve">ga je potpisala ovlaštena osoba (čl. 58. st. 1. SZ), s time da uz potpis </w:t>
      </w:r>
      <w:r w:rsidR="001A748F">
        <w:t>ovlaštene</w:t>
      </w:r>
      <w:r w:rsidR="00252541">
        <w:t xml:space="preserve"> osobe mora biti čitko navedeno njezino ime i prezime kako bi se </w:t>
      </w:r>
      <w:r w:rsidR="001A748F">
        <w:t xml:space="preserve">moglo </w:t>
      </w:r>
      <w:r w:rsidR="00252541">
        <w:t xml:space="preserve">nedvojbeno utvrditi </w:t>
      </w:r>
      <w:r w:rsidR="001A748F">
        <w:t>da se radi o ovlaštenoj osobi</w:t>
      </w:r>
      <w:r w:rsidR="00252541">
        <w:t xml:space="preserve">. </w:t>
      </w:r>
    </w:p>
    <w:p w:rsidRDefault="00D47B9A" w:rsidP="00D47B9A" w:rsidR="00465B4F">
      <w:pPr>
        <w:ind w:firstLine="708"/>
        <w:jc w:val="both"/>
      </w:pPr>
      <w:r>
        <w:lastRenderedPageBreak/>
        <w:t>-</w:t>
      </w:r>
      <w:r w:rsidR="00252541">
        <w:t xml:space="preserve"> </w:t>
      </w:r>
      <w:r>
        <w:t>ako v</w:t>
      </w:r>
      <w:r w:rsidR="00465B4F">
        <w:t>jerovnici  do početka ročišta za glasovanje ne dostave obrazac za glasovanje ili dostave obrazac iz kojeg se ne može nedvojbeno utvrditi</w:t>
      </w:r>
      <w:r w:rsidR="008354D0">
        <w:t xml:space="preserve"> </w:t>
      </w:r>
      <w:r w:rsidR="00465B4F">
        <w:t xml:space="preserve">kako su glasovali, smatrat će se da su glasovali protiv plana restrukturiranja </w:t>
      </w:r>
      <w:r w:rsidR="003A4FA2">
        <w:t>(čl. 58. st. 1. SZ)</w:t>
      </w:r>
      <w:r w:rsidR="00F10019">
        <w:t>.</w:t>
      </w:r>
    </w:p>
    <w:p w:rsidRDefault="0049761C" w:rsidP="00D47B9A" w:rsidR="0049761C">
      <w:pPr>
        <w:ind w:firstLine="708"/>
        <w:jc w:val="both"/>
      </w:pPr>
    </w:p>
    <w:p w:rsidRDefault="00465B4F" w:rsidP="00952AD6" w:rsidR="005C35E5">
      <w:pPr>
        <w:ind w:firstLine="708"/>
        <w:jc w:val="both"/>
      </w:pPr>
      <w:r>
        <w:t>-</w:t>
      </w:r>
      <w:r w:rsidR="00F10019">
        <w:t xml:space="preserve"> </w:t>
      </w:r>
      <w:r>
        <w:t xml:space="preserve">ako vjerovnici </w:t>
      </w:r>
      <w:r w:rsidR="008354D0">
        <w:t xml:space="preserve">s pravom glasa </w:t>
      </w:r>
      <w:r>
        <w:t>nazočni na ročištu za gl</w:t>
      </w:r>
      <w:r w:rsidR="008354D0">
        <w:t>a</w:t>
      </w:r>
      <w:r>
        <w:t xml:space="preserve">sovanje </w:t>
      </w:r>
      <w:r w:rsidR="008354D0">
        <w:t>ne glasuju ni na tom ročištu, smatrat će se da su glasoval</w:t>
      </w:r>
      <w:r w:rsidR="00B33305">
        <w:t>i protiv plana restrukturiranja</w:t>
      </w:r>
      <w:r w:rsidR="00DB0962">
        <w:t xml:space="preserve"> (čl. 58. st. 2. SZ)</w:t>
      </w:r>
      <w:r w:rsidR="003265A6">
        <w:t>.</w:t>
      </w:r>
    </w:p>
    <w:p w:rsidRDefault="0049761C" w:rsidP="00952AD6" w:rsidR="0049761C">
      <w:pPr>
        <w:ind w:firstLine="708"/>
        <w:jc w:val="both"/>
      </w:pPr>
    </w:p>
    <w:p w:rsidRDefault="00B33305" w:rsidP="00EE6BDE" w:rsidR="00EE6BDE">
      <w:pPr>
        <w:ind w:firstLine="708"/>
        <w:jc w:val="both"/>
      </w:pPr>
      <w:r>
        <w:t>-</w:t>
      </w:r>
      <w:r w:rsidRPr="00B33305">
        <w:rPr>
          <w:color w:val="484848"/>
        </w:rPr>
        <w:t xml:space="preserve"> </w:t>
      </w:r>
      <w:r>
        <w:t>a</w:t>
      </w:r>
      <w:r w:rsidRPr="00B33305">
        <w:t>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3265A6">
        <w:t xml:space="preserve"> (čl. 54. st. 1. SZ)</w:t>
      </w:r>
      <w:r w:rsidR="000D7279">
        <w:t>.</w:t>
      </w:r>
    </w:p>
    <w:p w:rsidRDefault="0049761C" w:rsidP="00EE6BDE" w:rsidR="0049761C">
      <w:pPr>
        <w:ind w:firstLine="708"/>
        <w:jc w:val="both"/>
      </w:pPr>
    </w:p>
    <w:p w:rsidRDefault="000D7279" w:rsidP="008138D8" w:rsidR="00EE6BDE" w:rsidRPr="00EE6BDE">
      <w:pPr>
        <w:ind w:firstLine="708"/>
        <w:jc w:val="both"/>
        <w:rPr>
          <w:color w:val="000000"/>
          <w:lang w:eastAsia="hr-HR"/>
        </w:rPr>
      </w:pPr>
      <w:r w:rsidRPr="00EE6BDE">
        <w:t xml:space="preserve">- </w:t>
      </w:r>
      <w:r w:rsidR="008138D8">
        <w:t>s</w:t>
      </w:r>
      <w:r w:rsidR="00EE6BDE" w:rsidRPr="00EE6BDE">
        <w:rPr>
          <w:color w:val="000000"/>
          <w:lang w:eastAsia="hr-HR"/>
        </w:rPr>
        <w:t>vaka skupina vjerovnika s pravom glasa odvojeno glasuje o planu restrukturiranja. Pravila o razvrstavanju sudionika u stečajnom planu na odgovarajući način se primjenjuju na razvrstavanje vjerovnika u predstečajnom postupku</w:t>
      </w:r>
      <w:r w:rsidR="00EE6BDE">
        <w:rPr>
          <w:color w:val="000000"/>
          <w:lang w:eastAsia="hr-HR"/>
        </w:rPr>
        <w:t xml:space="preserve"> (čl. 59. st. 1. SZ)</w:t>
      </w:r>
      <w:r w:rsidR="00EE6BDE" w:rsidRPr="00EE6BDE">
        <w:rPr>
          <w:color w:val="000000"/>
          <w:lang w:eastAsia="hr-HR"/>
        </w:rPr>
        <w:t>.</w:t>
      </w:r>
      <w:r w:rsidR="008138D8">
        <w:rPr>
          <w:color w:val="000000"/>
          <w:lang w:eastAsia="hr-HR"/>
        </w:rPr>
        <w:t xml:space="preserve"> </w:t>
      </w:r>
      <w:r w:rsidR="00EE6BDE" w:rsidRPr="00EE6BDE">
        <w:rPr>
          <w:color w:val="000000"/>
          <w:lang w:eastAsia="hr-HR"/>
        </w:rPr>
        <w:t>Smatrat će se da su vjerovnici prihvatili plan restrukturiranja ako je za njega glasovala većina svih vjerovnika i ako u svakoj skupini zbroj tražbina vjerovnika koji su glasovali za plan dvostruko prelazi zbroj tražbina vjerovnika koji su gla</w:t>
      </w:r>
      <w:r w:rsidR="008138D8">
        <w:rPr>
          <w:color w:val="000000"/>
          <w:lang w:eastAsia="hr-HR"/>
        </w:rPr>
        <w:t>sovali protiv prihvaćanja plana (čl. 59. st. 2. SZ)</w:t>
      </w:r>
      <w:r w:rsidR="00423B6B">
        <w:rPr>
          <w:color w:val="000000"/>
          <w:lang w:eastAsia="hr-HR"/>
        </w:rPr>
        <w:t>.</w:t>
      </w:r>
    </w:p>
    <w:p w:rsidRDefault="00423B6B" w:rsidP="00423B6B" w:rsidR="00EE6BDE" w:rsidRPr="00EE6BDE">
      <w:pPr>
        <w:spacing w:afterAutospacing="true" w:after="100" w:beforeAutospacing="true" w:before="100"/>
        <w:ind w:firstLine="708"/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>- v</w:t>
      </w:r>
      <w:r w:rsidR="00EE6BDE" w:rsidRPr="00EE6BDE">
        <w:rPr>
          <w:color w:val="000000"/>
          <w:lang w:eastAsia="hr-HR"/>
        </w:rPr>
        <w:t>jerovnici koji imaju neko zajedničko pravo ili čija su prava do nastanka predstečajnoga razloga činila jedinstveno pravo računaju se pri glasovanju kao jedan vjerovnik. Na odgovarajući način postupit će se i s nositeljima razlučnih prava ili prava plodouživanja</w:t>
      </w:r>
      <w:r w:rsidR="00BD5142">
        <w:rPr>
          <w:color w:val="000000"/>
          <w:lang w:eastAsia="hr-HR"/>
        </w:rPr>
        <w:t xml:space="preserve"> (čl. 59. st. 3. SZ)</w:t>
      </w:r>
      <w:r w:rsidR="00EE6BDE" w:rsidRPr="00EE6BDE">
        <w:rPr>
          <w:color w:val="000000"/>
          <w:lang w:eastAsia="hr-HR"/>
        </w:rPr>
        <w:t>.</w:t>
      </w:r>
    </w:p>
    <w:p w:rsidRDefault="008E1083" w:rsidP="003F5C7C" w:rsidR="003F5C7C">
      <w:pPr>
        <w:jc w:val="center"/>
      </w:pPr>
      <w:r>
        <w:t>U</w:t>
      </w:r>
      <w:r w:rsidR="00494008">
        <w:t xml:space="preserve"> </w:t>
      </w:r>
      <w:r w:rsidR="005C35E5" w:rsidRPr="00010102">
        <w:t>Zagreb</w:t>
      </w:r>
      <w:r>
        <w:t xml:space="preserve">u </w:t>
      </w:r>
      <w:r w:rsidR="00BA655B">
        <w:t>24</w:t>
      </w:r>
      <w:r w:rsidR="003F5C7C">
        <w:t xml:space="preserve">. </w:t>
      </w:r>
      <w:r w:rsidR="00BA655B">
        <w:t xml:space="preserve">rujna </w:t>
      </w:r>
      <w:r w:rsidR="003F5C7C">
        <w:t>2018.</w:t>
      </w:r>
    </w:p>
    <w:p w:rsidRDefault="005C35E5" w:rsidP="005C35E5" w:rsidR="005C35E5" w:rsidRPr="00010102">
      <w:pPr>
        <w:jc w:val="center"/>
      </w:pPr>
    </w:p>
    <w:p w:rsidRDefault="005C35E5" w:rsidP="0049663C" w:rsidR="005C35E5">
      <w:pPr>
        <w:ind w:firstLine="3" w:left="6369"/>
        <w:jc w:val="right"/>
      </w:pPr>
      <w:r w:rsidRPr="00010102">
        <w:t>Sudac:</w:t>
      </w:r>
    </w:p>
    <w:p w:rsidRDefault="00BA655B" w:rsidP="0049663C" w:rsidR="00BA655B">
      <w:pPr>
        <w:jc w:val="right"/>
      </w:pPr>
      <w:r>
        <w:t>Nikolina Dorić Hadžisejdić</w:t>
      </w:r>
      <w:r w:rsidR="000859AC">
        <w:t>, v.r.</w:t>
      </w:r>
    </w:p>
    <w:p w:rsidRDefault="001D7C1D" w:rsidP="001D7C1D" w:rsidR="001D7C1D">
      <w:r>
        <w:tab/>
      </w:r>
      <w:r>
        <w:tab/>
      </w:r>
      <w:r>
        <w:tab/>
      </w:r>
    </w:p>
    <w:p w:rsidRDefault="000A6171" w:rsidP="001D7C1D" w:rsidR="000A6171"/>
    <w:p w:rsidRDefault="000A6171" w:rsidP="001D7C1D" w:rsidR="000A6171"/>
    <w:p w:rsidRDefault="001D7C1D" w:rsidP="001D7C1D" w:rsidR="001D7C1D">
      <w:r>
        <w:t>UPUTA O PRAVNOM LIJEKU:</w:t>
      </w:r>
    </w:p>
    <w:p w:rsidRDefault="001251F9" w:rsidP="001251F9" w:rsidR="001251F9">
      <w:pPr>
        <w:jc w:val="both"/>
      </w:pPr>
      <w:r>
        <w:t xml:space="preserve">Protiv zaključka </w:t>
      </w:r>
      <w:r w:rsidR="008E1083">
        <w:t>nije dopušten pravni lijek</w:t>
      </w:r>
      <w:r>
        <w:t xml:space="preserve"> (čl</w:t>
      </w:r>
      <w:r w:rsidR="008E1083">
        <w:t xml:space="preserve">. </w:t>
      </w:r>
      <w:r>
        <w:t>19. st</w:t>
      </w:r>
      <w:r w:rsidR="008E1083">
        <w:t xml:space="preserve">. </w:t>
      </w:r>
      <w:r>
        <w:t>7.</w:t>
      </w:r>
      <w:r w:rsidR="008E1083">
        <w:t xml:space="preserve"> </w:t>
      </w:r>
      <w:r>
        <w:t>SZ)</w:t>
      </w:r>
    </w:p>
    <w:p w:rsidRDefault="00873C16" w:rsidP="001D7C1D" w:rsidR="00873C16"/>
    <w:p w:rsidRDefault="00E065DA" w:rsidP="001D7C1D" w:rsidR="00E065DA"/>
    <w:p w:rsidRDefault="00BA655B" w:rsidP="00B76167" w:rsidR="00BA655B">
      <w:pPr>
        <w:autoSpaceDE w:val="false"/>
        <w:autoSpaceDN w:val="false"/>
        <w:adjustRightInd w:val="false"/>
        <w:rPr>
          <w:lang w:eastAsia="hr-HR"/>
        </w:rPr>
      </w:pPr>
    </w:p>
    <w:p w:rsidRDefault="000859AC" w:rsidP="007B64C7" w:rsidR="000859AC">
      <w:pPr>
        <w:ind w:firstLine="708" w:left="3540"/>
        <w:jc w:val="right"/>
      </w:pPr>
      <w:r>
        <w:t>Za točnost otpravka-ovlašteni službenik:</w:t>
      </w:r>
    </w:p>
    <w:p w:rsidRDefault="000859AC" w:rsidP="007B64C7" w:rsidR="000859AC">
      <w:pPr>
        <w:ind w:firstLine="708" w:left="3540"/>
        <w:jc w:val="right"/>
      </w:pPr>
      <w:r>
        <w:t xml:space="preserve">                                       Valentina Gabud</w:t>
      </w:r>
    </w:p>
    <w:p w:rsidRDefault="00BA655B" w:rsidP="0049663C" w:rsidR="00BA655B">
      <w:pPr>
        <w:autoSpaceDE w:val="false"/>
        <w:autoSpaceDN w:val="false"/>
        <w:adjustRightInd w:val="false"/>
        <w:rPr>
          <w:lang w:eastAsia="hr-HR"/>
        </w:rPr>
      </w:pPr>
    </w:p>
    <w:sectPr w:rsidSect="0049663C" w:rsidR="00BA655B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9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33AA">
      <w:t xml:space="preserve">       </w:t>
    </w:r>
    <w:r w:rsidR="006637FF">
      <w:t>89</w:t>
    </w:r>
    <w:r w:rsidR="00974647" w:rsidRPr="0063308C">
      <w:t xml:space="preserve"> St-</w:t>
    </w:r>
    <w:r w:rsidR="006637FF">
      <w:t>3359/</w:t>
    </w:r>
    <w:r w:rsidR="00974647">
      <w:t>1</w:t>
    </w:r>
    <w:r w:rsidR="00EA0CED">
      <w:t>7</w:t>
    </w:r>
    <w:r w:rsidR="006637FF">
      <w:t>-</w:t>
    </w:r>
    <w:r w:rsidR="0049663C">
      <w:t>25</w:t>
    </w:r>
  </w:p>
  <w:p w:rsidRDefault="006E62F6" w:rsidR="006E62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663C" w:rsidR="0049663C">
    <w:pPr>
      <w:pStyle w:val="Zaglavlje"/>
    </w:pPr>
    <w:r>
      <w:t xml:space="preserve">               </w:t>
    </w:r>
    <w:r>
      <w:rPr>
        <w:noProof/>
        <w:lang w:eastAsia="hr-HR"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211F8E"/>
    <w:multiLevelType w:val="hybridMultilevel"/>
    <w:tmpl w:val="F1781E96"/>
    <w:lvl w:tplc="C0A05C4A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40AC6"/>
    <w:rsid w:val="00065FA4"/>
    <w:rsid w:val="00073D97"/>
    <w:rsid w:val="000810CE"/>
    <w:rsid w:val="00082D64"/>
    <w:rsid w:val="000846DF"/>
    <w:rsid w:val="000859AC"/>
    <w:rsid w:val="00094E6A"/>
    <w:rsid w:val="000A6171"/>
    <w:rsid w:val="000D7279"/>
    <w:rsid w:val="001251F9"/>
    <w:rsid w:val="00142CB2"/>
    <w:rsid w:val="001445A9"/>
    <w:rsid w:val="00153D80"/>
    <w:rsid w:val="0017606F"/>
    <w:rsid w:val="0018502B"/>
    <w:rsid w:val="0018613F"/>
    <w:rsid w:val="001A748F"/>
    <w:rsid w:val="001B2AD1"/>
    <w:rsid w:val="001C645C"/>
    <w:rsid w:val="001D7C1D"/>
    <w:rsid w:val="001E33AA"/>
    <w:rsid w:val="001E5C43"/>
    <w:rsid w:val="00201F56"/>
    <w:rsid w:val="00220063"/>
    <w:rsid w:val="00252541"/>
    <w:rsid w:val="002730D8"/>
    <w:rsid w:val="002841E8"/>
    <w:rsid w:val="00287ABB"/>
    <w:rsid w:val="00290051"/>
    <w:rsid w:val="002936E1"/>
    <w:rsid w:val="002C1B18"/>
    <w:rsid w:val="002C4A56"/>
    <w:rsid w:val="002C5E9B"/>
    <w:rsid w:val="002C7B2D"/>
    <w:rsid w:val="00311D3C"/>
    <w:rsid w:val="00320F5B"/>
    <w:rsid w:val="003265A6"/>
    <w:rsid w:val="00334DB4"/>
    <w:rsid w:val="003605FD"/>
    <w:rsid w:val="00366CB2"/>
    <w:rsid w:val="003A4FA2"/>
    <w:rsid w:val="003B213D"/>
    <w:rsid w:val="003F5C7C"/>
    <w:rsid w:val="00411607"/>
    <w:rsid w:val="00413E00"/>
    <w:rsid w:val="00423B6B"/>
    <w:rsid w:val="0042407B"/>
    <w:rsid w:val="00452180"/>
    <w:rsid w:val="00465B4F"/>
    <w:rsid w:val="00471BD2"/>
    <w:rsid w:val="004731E9"/>
    <w:rsid w:val="00494008"/>
    <w:rsid w:val="0049663C"/>
    <w:rsid w:val="0049761C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27CEF"/>
    <w:rsid w:val="00535AB3"/>
    <w:rsid w:val="0055111B"/>
    <w:rsid w:val="00552AAE"/>
    <w:rsid w:val="00554285"/>
    <w:rsid w:val="00585191"/>
    <w:rsid w:val="005A014E"/>
    <w:rsid w:val="005A14BE"/>
    <w:rsid w:val="005A26E1"/>
    <w:rsid w:val="005A3656"/>
    <w:rsid w:val="005B4DE4"/>
    <w:rsid w:val="005C35E5"/>
    <w:rsid w:val="005C554A"/>
    <w:rsid w:val="005C5DB0"/>
    <w:rsid w:val="006263F0"/>
    <w:rsid w:val="00656AB1"/>
    <w:rsid w:val="006637FF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36082"/>
    <w:rsid w:val="00754E3C"/>
    <w:rsid w:val="007550C1"/>
    <w:rsid w:val="0076488F"/>
    <w:rsid w:val="00782D08"/>
    <w:rsid w:val="007B7CA2"/>
    <w:rsid w:val="007E2E14"/>
    <w:rsid w:val="007F5CBE"/>
    <w:rsid w:val="008028AB"/>
    <w:rsid w:val="00806934"/>
    <w:rsid w:val="008138D8"/>
    <w:rsid w:val="00833454"/>
    <w:rsid w:val="008354D0"/>
    <w:rsid w:val="00850C98"/>
    <w:rsid w:val="0085489D"/>
    <w:rsid w:val="00865F7D"/>
    <w:rsid w:val="00871CF3"/>
    <w:rsid w:val="00871FF4"/>
    <w:rsid w:val="00873338"/>
    <w:rsid w:val="00873C16"/>
    <w:rsid w:val="00894787"/>
    <w:rsid w:val="008A1148"/>
    <w:rsid w:val="008C657E"/>
    <w:rsid w:val="008E1083"/>
    <w:rsid w:val="00915334"/>
    <w:rsid w:val="00921E5A"/>
    <w:rsid w:val="00931636"/>
    <w:rsid w:val="009376C9"/>
    <w:rsid w:val="009519C9"/>
    <w:rsid w:val="00952AD6"/>
    <w:rsid w:val="009648A2"/>
    <w:rsid w:val="00974647"/>
    <w:rsid w:val="009903DB"/>
    <w:rsid w:val="009B5DB5"/>
    <w:rsid w:val="009C3707"/>
    <w:rsid w:val="009E15D8"/>
    <w:rsid w:val="009F4E03"/>
    <w:rsid w:val="00A00231"/>
    <w:rsid w:val="00A0286F"/>
    <w:rsid w:val="00A22919"/>
    <w:rsid w:val="00A4569F"/>
    <w:rsid w:val="00A545CD"/>
    <w:rsid w:val="00A628FE"/>
    <w:rsid w:val="00A660C1"/>
    <w:rsid w:val="00A73B0F"/>
    <w:rsid w:val="00A817BE"/>
    <w:rsid w:val="00A97C8F"/>
    <w:rsid w:val="00AA02A4"/>
    <w:rsid w:val="00AB58E3"/>
    <w:rsid w:val="00AB7096"/>
    <w:rsid w:val="00B13F51"/>
    <w:rsid w:val="00B15BF0"/>
    <w:rsid w:val="00B33305"/>
    <w:rsid w:val="00B42369"/>
    <w:rsid w:val="00B47C1D"/>
    <w:rsid w:val="00B76167"/>
    <w:rsid w:val="00B86AA5"/>
    <w:rsid w:val="00BA187D"/>
    <w:rsid w:val="00BA655B"/>
    <w:rsid w:val="00BC21E9"/>
    <w:rsid w:val="00BC72A8"/>
    <w:rsid w:val="00BD5142"/>
    <w:rsid w:val="00BE1970"/>
    <w:rsid w:val="00BE7FFA"/>
    <w:rsid w:val="00BF15A9"/>
    <w:rsid w:val="00C22FB5"/>
    <w:rsid w:val="00C2467B"/>
    <w:rsid w:val="00C25555"/>
    <w:rsid w:val="00C558DE"/>
    <w:rsid w:val="00C55B98"/>
    <w:rsid w:val="00C73C08"/>
    <w:rsid w:val="00C903AC"/>
    <w:rsid w:val="00CA6224"/>
    <w:rsid w:val="00CA7873"/>
    <w:rsid w:val="00CA7CFE"/>
    <w:rsid w:val="00CD09E2"/>
    <w:rsid w:val="00CE75B7"/>
    <w:rsid w:val="00D0065F"/>
    <w:rsid w:val="00D03905"/>
    <w:rsid w:val="00D04470"/>
    <w:rsid w:val="00D1401A"/>
    <w:rsid w:val="00D452A3"/>
    <w:rsid w:val="00D47B9A"/>
    <w:rsid w:val="00D53EC5"/>
    <w:rsid w:val="00D56776"/>
    <w:rsid w:val="00D91CEA"/>
    <w:rsid w:val="00DB0962"/>
    <w:rsid w:val="00DC795F"/>
    <w:rsid w:val="00E02326"/>
    <w:rsid w:val="00E065DA"/>
    <w:rsid w:val="00E15C0B"/>
    <w:rsid w:val="00E3002E"/>
    <w:rsid w:val="00E30BD5"/>
    <w:rsid w:val="00E371BF"/>
    <w:rsid w:val="00E45B18"/>
    <w:rsid w:val="00EA0CED"/>
    <w:rsid w:val="00EA751C"/>
    <w:rsid w:val="00EB0FA7"/>
    <w:rsid w:val="00EC32DC"/>
    <w:rsid w:val="00EC4EE8"/>
    <w:rsid w:val="00ED3B98"/>
    <w:rsid w:val="00EE6BDE"/>
    <w:rsid w:val="00F003E8"/>
    <w:rsid w:val="00F10019"/>
    <w:rsid w:val="00F24F8F"/>
    <w:rsid w:val="00F26782"/>
    <w:rsid w:val="00F70A23"/>
    <w:rsid w:val="00F753F1"/>
    <w:rsid w:val="00F80521"/>
    <w:rsid w:val="00F906F5"/>
    <w:rsid w:val="00FA0ED6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3359</izvorni_sadrzaj>
    <derivirana_varijabla naziv="DomainObject.Predmet.Broj_1">3359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St-3359/2017</izvorni_sadrzaj>
    <derivirana_varijabla naziv="DomainObject.Predmet.OznakaBroj_1">St-3359/2017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NOVAKOMP d.o.o. zastupanog po punomoćniku Nataša Novković</izvorni_sadrzaj>
    <derivirana_varijabla naziv="DomainObject.Predmet.ProtustrankaFormated_1">  NOVAKOMP d.o.o. zastupanog po punomoćniku Nataša Novković</derivirana_varijabla>
  </DomainObject.Predmet.ProtustrankaFormated>
  <DomainObject.Predmet.ProtustrankaFormatedOIB>
    <izvorni_sadrzaj>  NOVAKOMP d.o.o., OIB 83049210151 zastupanog po punomoćniku Nataša Novković</izvorni_sadrzaj>
    <derivirana_varijabla naziv="DomainObject.Predmet.ProtustrankaFormatedOIB_1">  NOVAKOMP d.o.o., OIB 83049210151 zastupanog po punomoćniku Nataša Novković</derivirana_varijabla>
  </DomainObject.Predmet.ProtustrankaFormatedOIB>
  <DomainObject.Predmet.ProtustrankaFormatedWithAdress>
    <izvorni_sadrzaj> NOVAKOMP d.o.o., Kralja Zvonimira 7, 47000 Karlovac zastupanog po punomoćniku Nataša Novković</izvorni_sadrzaj>
    <derivirana_varijabla naziv="DomainObject.Predmet.ProtustrankaFormatedWithAdress_1"> NOVAKOMP d.o.o., Kralja Zvonimira 7, 47000 Karlovac zastupanog po punomoćniku Nataša Novković</derivirana_varijabla>
  </DomainObject.Predmet.ProtustrankaFormatedWithAdress>
  <DomainObject.Predmet.ProtustrankaFormatedWithAdressOIB>
    <izvorni_sadrzaj> NOVAKOMP d.o.o., OIB 83049210151, Kralja Zvonimira 7, 47000 Karlovac zastupanog po punomoćniku Nataša Novković</izvorni_sadrzaj>
    <derivirana_varijabla naziv="DomainObject.Predmet.ProtustrankaFormatedWithAdressOIB_1"> NOVAKOMP d.o.o., OIB 83049210151, Kralja Zvonimira 7, 47000 Karlovac zastupanog po punomoćniku Nataša Novković</derivirana_varijabla>
  </DomainObject.Predmet.ProtustrankaFormatedWithAdressOIB>
  <DomainObject.Predmet.ProtustrankaWithAdress>
    <izvorni_sadrzaj>NOVAKOMP d.o.o. Kralja Zvonimira 7, 47000 Karlovac</izvorni_sadrzaj>
    <derivirana_varijabla naziv="DomainObject.Predmet.ProtustrankaWithAdress_1">NOVAKOMP d.o.o. Kralja Zvonimira 7, 47000 Karlovac</derivirana_varijabla>
  </DomainObject.Predmet.ProtustrankaWithAdress>
  <DomainObject.Predmet.ProtustrankaWithAdressOIB>
    <izvorni_sadrzaj>NOVAKOMP d.o.o., OIB 83049210151, Kralja Zvonimira 7, 47000 Karlovac</izvorni_sadrzaj>
    <derivirana_varijabla naziv="DomainObject.Predmet.ProtustrankaWithAdressOIB_1">NOVAKOMP d.o.o., OIB 83049210151, Kralja Zvonimira 7, 47000 Karlovac</derivirana_varijabla>
  </DomainObject.Predmet.ProtustrankaWithAdressOIB>
  <DomainObject.Predmet.ProtustrankaNazivFormated>
    <izvorni_sadrzaj>NOVAKOMP d.o.o.</izvorni_sadrzaj>
    <derivirana_varijabla naziv="DomainObject.Predmet.ProtustrankaNazivFormated_1">NOVAKOMP d.o.o.</derivirana_varijabla>
  </DomainObject.Predmet.ProtustrankaNazivFormated>
  <DomainObject.Predmet.ProtustrankaNazivFormatedOIB>
    <izvorni_sadrzaj>NOVAKOMP d.o.o., OIB 83049210151</izvorni_sadrzaj>
    <derivirana_varijabla naziv="DomainObject.Predmet.ProtustrankaNazivFormatedOIB_1">NOVAKOMP d.o.o., OIB 83049210151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NOVAKOMP d.o.o.</izvorni_sadrzaj>
    <derivirana_varijabla naziv="DomainObject.Predmet.StrankaFormated_1">  NOVAKOMP d.o.o.</derivirana_varijabla>
  </DomainObject.Predmet.StrankaFormated>
  <DomainObject.Predmet.StrankaFormatedOIB>
    <izvorni_sadrzaj>  NOVAKOMP d.o.o., OIB 83049210151</izvorni_sadrzaj>
    <derivirana_varijabla naziv="DomainObject.Predmet.StrankaFormatedOIB_1">  NOVAKOMP d.o.o., OIB 83049210151</derivirana_varijabla>
  </DomainObject.Predmet.StrankaFormatedOIB>
  <DomainObject.Predmet.StrankaFormatedWithAdress>
    <izvorni_sadrzaj> NOVAKOMP d.o.o., Kralja Zvonimira 7, 47000 Karlovac</izvorni_sadrzaj>
    <derivirana_varijabla naziv="DomainObject.Predmet.StrankaFormatedWithAdress_1"> NOVAKOMP d.o.o., Kralja Zvonimira 7, 47000 Karlovac</derivirana_varijabla>
  </DomainObject.Predmet.StrankaFormatedWithAdress>
  <DomainObject.Predmet.StrankaFormatedWithAdressOIB>
    <izvorni_sadrzaj> NOVAKOMP d.o.o., OIB 83049210151, Kralja Zvonimira 7, 47000 Karlovac</izvorni_sadrzaj>
    <derivirana_varijabla naziv="DomainObject.Predmet.StrankaFormatedWithAdressOIB_1"> NOVAKOMP d.o.o., OIB 83049210151, Kralja Zvonimira 7, 47000 Karlovac</derivirana_varijabla>
  </DomainObject.Predmet.StrankaFormatedWithAdressOIB>
  <DomainObject.Predmet.StrankaWithAdress>
    <izvorni_sadrzaj>NOVAKOMP d.o.o. Kralja Zvonimira 7,47000 Karlovac</izvorni_sadrzaj>
    <derivirana_varijabla naziv="DomainObject.Predmet.StrankaWithAdress_1">NOVAKOMP d.o.o. Kralja Zvonimira 7,47000 Karlovac</derivirana_varijabla>
  </DomainObject.Predmet.StrankaWithAdress>
  <DomainObject.Predmet.StrankaWithAdressOIB>
    <izvorni_sadrzaj>NOVAKOMP d.o.o., OIB 83049210151, Kralja Zvonimira 7,47000 Karlovac</izvorni_sadrzaj>
    <derivirana_varijabla naziv="DomainObject.Predmet.StrankaWithAdressOIB_1">NOVAKOMP d.o.o., OIB 83049210151, Kralja Zvonimira 7,47000 Karlovac</derivirana_varijabla>
  </DomainObject.Predmet.StrankaWithAdressOIB>
  <DomainObject.Predmet.StrankaNazivFormated>
    <izvorni_sadrzaj>NOVAKOMP d.o.o.</izvorni_sadrzaj>
    <derivirana_varijabla naziv="DomainObject.Predmet.StrankaNazivFormated_1">NOVAKOMP d.o.o.</derivirana_varijabla>
  </DomainObject.Predmet.StrankaNazivFormated>
  <DomainObject.Predmet.StrankaNazivFormatedOIB>
    <izvorni_sadrzaj>NOVAKOMP d.o.o., OIB 83049210151</izvorni_sadrzaj>
    <derivirana_varijabla naziv="DomainObject.Predmet.StrankaNazivFormatedOIB_1">NOVAKOMP d.o.o., OIB 83049210151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NOVAKOMP d.o.o.</item>
    </izvorni_sadrzaj>
    <derivirana_varijabla naziv="DomainObject.Predmet.StrankaListFormated_1">
      <item>NOVAKOMP d.o.o.</item>
    </derivirana_varijabla>
  </DomainObject.Predmet.StrankaListFormated>
  <DomainObject.Predmet.StrankaListFormatedOIB>
    <izvorni_sadrzaj>
      <item>NOVAKOMP d.o.o., OIB 83049210151</item>
    </izvorni_sadrzaj>
    <derivirana_varijabla naziv="DomainObject.Predmet.StrankaListFormatedOIB_1">
      <item>NOVAKOMP d.o.o., OIB 83049210151</item>
    </derivirana_varijabla>
  </DomainObject.Predmet.StrankaListFormatedOIB>
  <DomainObject.Predmet.StrankaListFormatedWithAdress>
    <izvorni_sadrzaj>
      <item>NOVAKOMP d.o.o., Kralja Zvonimira 7, 47000 Karlovac</item>
    </izvorni_sadrzaj>
    <derivirana_varijabla naziv="DomainObject.Predmet.StrankaListFormatedWithAdress_1">
      <item>NOVAKOMP d.o.o., Kralja Zvonimira 7, 47000 Karlovac</item>
    </derivirana_varijabla>
  </DomainObject.Predmet.StrankaListFormatedWithAdress>
  <DomainObject.Predmet.StrankaListFormatedWithAdressOIB>
    <izvorni_sadrzaj>
      <item>NOVAKOMP d.o.o., OIB 83049210151, Kralja Zvonimira 7, 47000 Karlovac</item>
    </izvorni_sadrzaj>
    <derivirana_varijabla naziv="DomainObject.Predmet.StrankaListFormatedWithAdressOIB_1">
      <item>NOVAKOMP d.o.o., OIB 83049210151, Kralja Zvonimira 7, 47000 Karlovac</item>
    </derivirana_varijabla>
  </DomainObject.Predmet.StrankaListFormatedWithAdressOIB>
  <DomainObject.Predmet.StrankaListNazivFormated>
    <izvorni_sadrzaj>
      <item>NOVAKOMP d.o.o.</item>
    </izvorni_sadrzaj>
    <derivirana_varijabla naziv="DomainObject.Predmet.StrankaListNazivFormated_1">
      <item>NOVAKOMP d.o.o.</item>
    </derivirana_varijabla>
  </DomainObject.Predmet.StrankaListNazivFormated>
  <DomainObject.Predmet.StrankaListNazivFormatedOIB>
    <izvorni_sadrzaj>
      <item>NOVAKOMP d.o.o., OIB 83049210151</item>
    </izvorni_sadrzaj>
    <derivirana_varijabla naziv="DomainObject.Predmet.StrankaListNazivFormatedOIB_1">
      <item>NOVAKOMP d.o.o., OIB 83049210151</item>
    </derivirana_varijabla>
  </DomainObject.Predmet.StrankaListNazivFormatedOIB>
  <DomainObject.Predmet.ProtuStrankaListFormated>
    <izvorni_sadrzaj>
      <item>NOVAKOMP d.o.o. zastupanog po punomoćniku Nataša Novković</item>
    </izvorni_sadrzaj>
    <derivirana_varijabla naziv="DomainObject.Predmet.ProtuStrankaListFormated_1">
      <item>NOVAKOMP d.o.o. zastupanog po punomoćniku Nataša Novković</item>
    </derivirana_varijabla>
  </DomainObject.Predmet.ProtuStrankaListFormated>
  <DomainObject.Predmet.ProtuStrankaListFormatedOIB>
    <izvorni_sadrzaj>
      <item>NOVAKOMP d.o.o., OIB 83049210151 zastupanog po punomoćniku Nataša Novković</item>
    </izvorni_sadrzaj>
    <derivirana_varijabla naziv="DomainObject.Predmet.ProtuStrankaListFormatedOIB_1">
      <item>NOVAKOMP d.o.o., OIB 83049210151 zastupanog po punomoćniku Nataša Novković</item>
    </derivirana_varijabla>
  </DomainObject.Predmet.ProtuStrankaListFormatedOIB>
  <DomainObject.Predmet.ProtuStrankaListFormatedWithAdress>
    <izvorni_sadrzaj>
      <item>NOVAKOMP d.o.o., Kralja Zvonimira 7, 47000 Karlovac zastupanog po punomoćniku Nataša Novković</item>
    </izvorni_sadrzaj>
    <derivirana_varijabla naziv="DomainObject.Predmet.ProtuStrankaListFormatedWithAdress_1">
      <item>NOVAKOMP d.o.o., Kralja Zvonimira 7, 47000 Karlovac zastupanog po punomoćniku Nataša Novković</item>
    </derivirana_varijabla>
  </DomainObject.Predmet.ProtuStrankaListFormatedWithAdress>
  <DomainObject.Predmet.ProtuStrankaListFormatedWithAdressOIB>
    <izvorni_sadrzaj>
      <item>NOVAKOMP d.o.o., OIB 83049210151, Kralja Zvonimira 7, 47000 Karlovac zastupanog po punomoćniku Nataša Novković</item>
    </izvorni_sadrzaj>
    <derivirana_varijabla naziv="DomainObject.Predmet.ProtuStrankaListFormatedWithAdressOIB_1">
      <item>NOVAKOMP d.o.o., OIB 83049210151, Kralja Zvonimira 7, 47000 Karlovac zastupanog po punomoćniku Nataša Novković</item>
    </derivirana_varijabla>
  </DomainObject.Predmet.ProtuStrankaListFormatedWithAdressOIB>
  <DomainObject.Predmet.ProtuStrankaListNazivFormated>
    <izvorni_sadrzaj>
      <item>NOVAKOMP d.o.o.</item>
    </izvorni_sadrzaj>
    <derivirana_varijabla naziv="DomainObject.Predmet.ProtuStrankaListNazivFormated_1">
      <item>NOVAKOMP d.o.o.</item>
    </derivirana_varijabla>
  </DomainObject.Predmet.ProtuStrankaListNazivFormated>
  <DomainObject.Predmet.ProtuStrankaListNazivFormatedOIB>
    <izvorni_sadrzaj>
      <item>NOVAKOMP d.o.o., OIB 83049210151</item>
    </izvorni_sadrzaj>
    <derivirana_varijabla naziv="DomainObject.Predmet.ProtuStrankaListNazivFormatedOIB_1">
      <item>NOVAKOMP d.o.o., OIB 83049210151</item>
    </derivirana_varijabla>
  </DomainObject.Predmet.ProtuStrankaListNazivFormatedOIB>
  <DomainObject.Predmet.OstaliListFormated>
    <izvorni_sadrzaj>
      <item>Nataša Novković punomoćnica sudionika u postupku NOVAKOMP d.o.o.</item>
      <item>Milan Bariša Obradović</item>
    </izvorni_sadrzaj>
    <derivirana_varijabla naziv="DomainObject.Predmet.OstaliListFormated_1">
      <item>Nataša Novković punomoćnica sudionika u postupku NOVAKOMP d.o.o.</item>
      <item>Milan Bariša Obradović</item>
    </derivirana_varijabla>
  </DomainObject.Predmet.OstaliListFormated>
  <DomainObject.Predmet.OstaliListFormatedOIB>
    <izvorni_sadrzaj>
      <item>Nataša Novković, OIB 83995297781 punomoćnica sudionika u postupku NOVAKOMP d.o.o.</item>
      <item>Milan Bariša Obradović, OIB 45619494339</item>
    </izvorni_sadrzaj>
    <derivirana_varijabla naziv="DomainObject.Predmet.OstaliListFormatedOIB_1">
      <item>Nataša Novković, OIB 83995297781 punomoćnica sudionika u postupku NOVAKOMP d.o.o.</item>
      <item>Milan Bariša Obradović, OIB 45619494339</item>
    </derivirana_varijabla>
  </DomainObject.Predmet.OstaliListFormatedOIB>
  <DomainObject.Predmet.OstaliListFormatedWithAdress>
    <izvorni_sadrzaj>
      <item>Nataša Novković, Kralja Zvonimira 1, 47000 Karlovac punomoćnica sudionika u postupku NOVAKOMP d.o.o.</item>
      <item>Milan Bariša Obradović, Srebrnjak 20 B, 10431 Srebrnjak</item>
    </izvorni_sadrzaj>
    <derivirana_varijabla naziv="DomainObject.Predmet.OstaliListFormatedWithAdress_1">
      <item>Nataša Novković, Kralja Zvonimira 1, 47000 Karlovac punomoćnica sudionika u postupku NOVAKOMP d.o.o.</item>
      <item>Milan Bariša Obradović, Srebrnjak 20 B, 10431 Srebrnjak</item>
    </derivirana_varijabla>
  </DomainObject.Predmet.OstaliListFormatedWithAdress>
  <DomainObject.Predmet.OstaliListFormatedWithAdressOIB>
    <izvorni_sadrzaj>
      <item>Nataša Novković, OIB 83995297781, Kralja Zvonimira 1, 47000 Karlovac punomoćnica sudionika u postupku NOVAKOMP d.o.o.</item>
      <item>Milan Bariša Obradović, OIB 45619494339, Srebrnjak 20 B, 10431 Srebrnjak</item>
    </izvorni_sadrzaj>
    <derivirana_varijabla naziv="DomainObject.Predmet.OstaliListFormatedWithAdressOIB_1">
      <item>Nataša Novković, OIB 83995297781, Kralja Zvonimira 1, 47000 Karlovac punomoćnica sudionika u postupku NOVAKOMP d.o.o.</item>
      <item>Milan Bariša Obradović, OIB 45619494339, Srebrnjak 20 B, 10431 Srebrnjak</item>
    </derivirana_varijabla>
  </DomainObject.Predmet.OstaliListFormatedWithAdressOIB>
  <DomainObject.Predmet.OstaliListNazivFormated>
    <izvorni_sadrzaj>
      <item>Nataša Novković</item>
      <item>Milan Bariša Obradović</item>
    </izvorni_sadrzaj>
    <derivirana_varijabla naziv="DomainObject.Predmet.OstaliListNazivFormated_1">
      <item>Nataša Novković</item>
      <item>Milan Bariša Obradović</item>
    </derivirana_varijabla>
  </DomainObject.Predmet.OstaliListNazivFormated>
  <DomainObject.Predmet.OstaliListNazivFormatedOIB>
    <izvorni_sadrzaj>
      <item>Nataša Novković, OIB 83995297781</item>
      <item>Milan Bariša Obradović, OIB 45619494339</item>
    </izvorni_sadrzaj>
    <derivirana_varijabla naziv="DomainObject.Predmet.OstaliListNazivFormatedOIB_1">
      <item>Nataša Novković, OIB 83995297781</item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NOVAKOMP d.o.o.</izvorni_sadrzaj>
    <derivirana_varijabla naziv="DomainObject.Predmet.StrankaIDrugi_1">NOVAKOMP d.o.o.</derivirana_varijabla>
  </DomainObject.Predmet.StrankaIDrugi>
  <DomainObject.Predmet.ProtustrankaIDrugi>
    <izvorni_sadrzaj>NOVAKOMP d.o.o.</izvorni_sadrzaj>
    <derivirana_varijabla naziv="DomainObject.Predmet.ProtustrankaIDrugi_1">NOVAKOMP d.o.o.</derivirana_varijabla>
  </DomainObject.Predmet.ProtustrankaIDrugi>
  <DomainObject.Predmet.StrankaIDrugiAdressOIB>
    <izvorni_sadrzaj>NOVAKOMP d.o.o., OIB 83049210151, Kralja Zvonimira 7, 47000 Karlovac</izvorni_sadrzaj>
    <derivirana_varijabla naziv="DomainObject.Predmet.StrankaIDrugiAdressOIB_1">NOVAKOMP d.o.o., OIB 83049210151, Kralja Zvonimira 7, 47000 Karlovac</derivirana_varijabla>
  </DomainObject.Predmet.StrankaIDrugiAdressOIB>
  <DomainObject.Predmet.ProtustrankaIDrugiAdressOIB>
    <izvorni_sadrzaj>NOVAKOMP d.o.o., OIB 83049210151, Kralja Zvonimira 7, 47000 Karlovac</izvorni_sadrzaj>
    <derivirana_varijabla naziv="DomainObject.Predmet.ProtustrankaIDrugiAdressOIB_1">NOVAKOMP d.o.o., OIB 83049210151, Kralja Zvonimira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NOVAKOMP d.o.o.</item>
      <item>NOVAKOMP d.o.o.</item>
      <item>Nataša Novković</item>
      <item>Milan Bariša Obradović</item>
    </izvorni_sadrzaj>
    <derivirana_varijabla naziv="DomainObject.Predmet.SudioniciListNaziv_1">
      <item>NOVAKOMP d.o.o.</item>
      <item>NOVAKOMP d.o.o.</item>
      <item>Nataša Novković</item>
      <item>Milan Bariša Obradović</item>
    </derivirana_varijabla>
  </DomainObject.Predmet.SudioniciListNaziv>
  <DomainObject.Predmet.SudioniciListAdressOIB>
    <izvorni_sadrzaj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izvorni_sadrzaj>
    <derivirana_varijabla naziv="DomainObject.Predmet.SudioniciListAdressOIB_1">
      <item>NOVAKOMP d.o.o., OIB 83049210151, Kralja Zvonimira 7,47000 Karlovac</item>
      <item>NOVAKOMP d.o.o., OIB 83049210151, Kralja Zvonimira 7,47000 Karlovac</item>
      <item>Nataša Novković, OIB 83995297781, Kralja Zvonimira 1,47000 Karlovac</item>
      <item>Milan Bariša Obradović, OIB 45619494339, Srebrnjak 20 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83049210151</item>
      <item>, OIB 83049210151</item>
      <item>, OIB 83995297781</item>
      <item>, OIB 45619494339</item>
    </izvorni_sadrzaj>
    <derivirana_varijabla naziv="DomainObject.Predmet.SudioniciListNazivOIB_1">
      <item>, OIB 83049210151</item>
      <item>, OIB 83049210151</item>
      <item>, OIB 83995297781</item>
      <item>, OIB 45619494339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3002</properties:Characters>
  <properties:Lines>78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2018-01-16T09:14:00Z</dcterms:created>
  <dc:creator>nribaric</dc:creator>
  <cp:lastModifiedBy>Valentina Gabud</cp:lastModifiedBy>
  <cp:lastPrinted>2018-09-24T09:19:00Z</cp:lastPrinted>
  <dcterms:modified xmlns:xsi="http://www.w3.org/2001/XMLSchema-instance" xsi:type="dcterms:W3CDTF">2018-09-24T09:19:00Z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zaključak-ročište za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