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F7D66" w:rsidP="00A45EAD" w:rsidRDefault="00AF7D66" w14:paraId="f52b3f2" w14:textId="f52b3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AF7D66" w:rsidP="00210E4E" w:rsidRDefault="00AF7D66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AF7D66" w:rsidP="00210E4E" w:rsidRDefault="00AF7D66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AF7D66" w:rsidP="00A45EAD" w:rsidRDefault="00AF7D66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Pr="00C17B5B" w:rsidR="00AF7D66" w:rsidP="00AF7D66" w:rsidRDefault="00AF7D66">
      <w:pPr>
        <w:spacing w:after="0" w:line="240" w:lineRule="auto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822FE2">
        <w:rPr>
          <w:rFonts w:eastAsia="MS Mincho"/>
          <w:sz w:val="24"/>
          <w:szCs w:val="24"/>
        </w:rPr>
        <w:t>413</w:t>
      </w:r>
      <w:r w:rsidR="004E7A87">
        <w:rPr>
          <w:rFonts w:eastAsia="MS Mincho"/>
          <w:sz w:val="24"/>
          <w:szCs w:val="24"/>
        </w:rPr>
        <w:t>/19-</w:t>
      </w:r>
      <w:r w:rsidR="0047655D">
        <w:rPr>
          <w:rFonts w:eastAsia="MS Mincho"/>
          <w:sz w:val="24"/>
          <w:szCs w:val="24"/>
        </w:rPr>
        <w:t>5</w:t>
      </w:r>
    </w:p>
    <w:p w:rsidRPr="00C17B5B" w:rsidR="00AF7D66" w:rsidP="00AF7D66" w:rsidRDefault="00AF7D66">
      <w:pPr>
        <w:spacing w:after="0" w:line="240" w:lineRule="auto"/>
        <w:jc w:val="right"/>
        <w:rPr>
          <w:b/>
        </w:rPr>
      </w:pPr>
    </w:p>
    <w:p w:rsidR="00AF7D66" w:rsidP="00210E4E" w:rsidRDefault="00AF7D66">
      <w:pPr>
        <w:spacing w:after="0" w:line="240" w:lineRule="auto"/>
      </w:pPr>
    </w:p>
    <w:p w:rsidRPr="00AF7D66" w:rsidR="00C44F6C" w:rsidP="00D912BB" w:rsidRDefault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Pr="00F9302C" w:rsidR="00F9302C" w:rsidP="00F9302C" w:rsidRDefault="00F9302C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  <w:r w:rsidRPr="00F9302C">
        <w:rPr>
          <w:rFonts w:ascii="Times New Roman" w:hAnsi="Times New Roman" w:cs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ascii="Times New Roman" w:hAnsi="Times New Roman" w:cs="Times New Roman"/>
          <w:szCs w:val="24"/>
        </w:rPr>
        <w:t>Financijske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agencije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, Zagreb, </w:t>
      </w:r>
      <w:proofErr w:type="spellStart"/>
      <w:r w:rsidRPr="00F9302C">
        <w:rPr>
          <w:rFonts w:ascii="Times New Roman" w:hAnsi="Times New Roman" w:cs="Times New Roman"/>
          <w:szCs w:val="24"/>
        </w:rPr>
        <w:t>Ulica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grada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Vukovara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70, OIB: 85821130368, </w:t>
      </w:r>
      <w:proofErr w:type="spellStart"/>
      <w:r w:rsidRPr="00F9302C">
        <w:rPr>
          <w:rFonts w:ascii="Times New Roman" w:hAnsi="Times New Roman" w:cs="Times New Roman"/>
          <w:szCs w:val="24"/>
        </w:rPr>
        <w:t>Regionalni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centar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Rijeka, </w:t>
      </w:r>
      <w:proofErr w:type="spellStart"/>
      <w:r w:rsidRPr="00F9302C">
        <w:rPr>
          <w:rFonts w:ascii="Times New Roman" w:hAnsi="Times New Roman" w:cs="Times New Roman"/>
          <w:szCs w:val="24"/>
        </w:rPr>
        <w:t>Podružnica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Rijeka, F. </w:t>
      </w:r>
      <w:proofErr w:type="spellStart"/>
      <w:r w:rsidRPr="00F9302C">
        <w:rPr>
          <w:rFonts w:ascii="Times New Roman" w:hAnsi="Times New Roman" w:cs="Times New Roman"/>
          <w:szCs w:val="24"/>
        </w:rPr>
        <w:t>Kurelca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8, Rijeka</w:t>
      </w:r>
      <w:r w:rsidRPr="00F9302C">
        <w:rPr>
          <w:rFonts w:ascii="Times New Roman" w:hAnsi="Times New Roman" w:cs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ascii="Times New Roman" w:hAnsi="Times New Roman" w:cs="Times New Roman"/>
          <w:bCs/>
          <w:szCs w:val="24"/>
          <w:lang w:val="hr-HR"/>
        </w:rPr>
        <w:t>Narodne novine” br. 71/15 ),</w:t>
      </w:r>
      <w:r w:rsidRPr="00F9302C">
        <w:rPr>
          <w:rFonts w:ascii="Times New Roman" w:hAnsi="Times New Roman" w:cs="Times New Roman"/>
          <w:szCs w:val="24"/>
          <w:lang w:val="hr-HR"/>
        </w:rPr>
        <w:t xml:space="preserve"> dana </w:t>
      </w:r>
      <w:r w:rsidR="0047655D">
        <w:rPr>
          <w:rFonts w:ascii="Times New Roman" w:hAnsi="Times New Roman" w:cs="Times New Roman"/>
          <w:szCs w:val="24"/>
          <w:lang w:val="hr-HR"/>
        </w:rPr>
        <w:t>27</w:t>
      </w:r>
      <w:r w:rsidR="00E5574F">
        <w:rPr>
          <w:rFonts w:ascii="Times New Roman" w:hAnsi="Times New Roman" w:cs="Times New Roman"/>
          <w:szCs w:val="24"/>
          <w:lang w:val="hr-HR"/>
        </w:rPr>
        <w:t>.</w:t>
      </w:r>
      <w:r w:rsidR="004E7A87">
        <w:rPr>
          <w:rFonts w:ascii="Times New Roman" w:hAnsi="Times New Roman" w:cs="Times New Roman"/>
          <w:szCs w:val="24"/>
          <w:lang w:val="hr-HR"/>
        </w:rPr>
        <w:t xml:space="preserve"> </w:t>
      </w:r>
      <w:r w:rsidR="0047655D">
        <w:rPr>
          <w:rFonts w:ascii="Times New Roman" w:hAnsi="Times New Roman" w:cs="Times New Roman"/>
          <w:szCs w:val="24"/>
          <w:lang w:val="hr-HR"/>
        </w:rPr>
        <w:t>rujna</w:t>
      </w:r>
      <w:r w:rsidR="00AF7D66">
        <w:rPr>
          <w:rFonts w:ascii="Times New Roman" w:hAnsi="Times New Roman" w:cs="Times New Roman"/>
          <w:szCs w:val="24"/>
          <w:lang w:val="hr-HR"/>
        </w:rPr>
        <w:t xml:space="preserve"> 2019.</w:t>
      </w:r>
    </w:p>
    <w:p w:rsidRPr="00F9302C" w:rsidR="00F9302C" w:rsidP="00F9302C" w:rsidRDefault="00F9302C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</w:p>
    <w:p w:rsidRPr="004E7A87" w:rsidR="00F9302C" w:rsidP="004E7A87" w:rsidRDefault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Pr="005827C7" w:rsidR="00F9302C" w:rsidP="006B3922" w:rsidRDefault="00F9302C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6B3922">
        <w:rPr>
          <w:sz w:val="24"/>
          <w:szCs w:val="24"/>
        </w:rPr>
        <w:t xml:space="preserve"> </w:t>
      </w:r>
      <w:r w:rsidRPr="00822FE2" w:rsidR="00822FE2">
        <w:rPr>
          <w:sz w:val="24"/>
          <w:szCs w:val="24"/>
        </w:rPr>
        <w:t xml:space="preserve">D BOX STUDIO jednostavno društvo s ograničenom odgovornošću za usluge, Rijeka, Franje </w:t>
      </w:r>
      <w:proofErr w:type="spellStart"/>
      <w:r w:rsidRPr="00822FE2" w:rsidR="00822FE2">
        <w:rPr>
          <w:sz w:val="24"/>
          <w:szCs w:val="24"/>
        </w:rPr>
        <w:t>Račkoga</w:t>
      </w:r>
      <w:proofErr w:type="spellEnd"/>
      <w:r w:rsidRPr="00822FE2" w:rsidR="00822FE2">
        <w:rPr>
          <w:sz w:val="24"/>
          <w:szCs w:val="24"/>
        </w:rPr>
        <w:t xml:space="preserve"> 20/C, OIB: 55931278957, MBS: 040376769</w:t>
      </w:r>
      <w:r w:rsidR="009B4A82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822FE2">
        <w:rPr>
          <w:sz w:val="24"/>
          <w:szCs w:val="24"/>
        </w:rPr>
        <w:t>5.993,72</w:t>
      </w:r>
      <w:r w:rsidR="007A01F1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 xml:space="preserve"> kn. </w:t>
      </w:r>
    </w:p>
    <w:p w:rsidRPr="00F9302C" w:rsidR="00F9302C" w:rsidP="00F9302C" w:rsidRDefault="00F9302C">
      <w:pPr>
        <w:spacing w:before="100" w:beforeAutospacing="true" w:after="100" w:afterAutospacing="true" w:line="240" w:lineRule="auto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6B392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822FE2">
        <w:rPr>
          <w:sz w:val="24"/>
          <w:szCs w:val="24"/>
        </w:rPr>
        <w:t xml:space="preserve">Željka Uzelac iz Rijeke, Franje </w:t>
      </w:r>
      <w:proofErr w:type="spellStart"/>
      <w:r w:rsidR="00822FE2">
        <w:rPr>
          <w:sz w:val="24"/>
          <w:szCs w:val="24"/>
        </w:rPr>
        <w:t>Račkoga</w:t>
      </w:r>
      <w:proofErr w:type="spellEnd"/>
      <w:r w:rsidR="00822FE2">
        <w:rPr>
          <w:sz w:val="24"/>
          <w:szCs w:val="24"/>
        </w:rPr>
        <w:t xml:space="preserve"> 20/C, OIB 87369930591</w:t>
      </w:r>
      <w:r w:rsidRPr="00F9302C">
        <w:rPr>
          <w:sz w:val="24"/>
          <w:szCs w:val="24"/>
        </w:rPr>
        <w:t>) da u roku od 15 dana od dana objave oglasa podnes</w:t>
      </w:r>
      <w:r w:rsidR="006B392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822FE2">
        <w:rPr>
          <w:sz w:val="24"/>
          <w:szCs w:val="24"/>
        </w:rPr>
        <w:t>413</w:t>
      </w:r>
      <w:r w:rsidR="00EF0E7E">
        <w:rPr>
          <w:sz w:val="24"/>
          <w:szCs w:val="24"/>
        </w:rPr>
        <w:t>/19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Pr="00F9302C" w:rsidR="00F9302C" w:rsidP="00F9302C" w:rsidRDefault="00F9302C">
      <w:pPr>
        <w:spacing w:before="100" w:beforeAutospacing="true" w:after="100" w:afterAutospacing="true" w:line="240" w:lineRule="auto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Pr="00F9302C" w:rsidR="00F9302C" w:rsidP="00F9302C" w:rsidRDefault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Pr="00F9302C" w:rsidR="00F9302C" w:rsidP="00F9302C" w:rsidRDefault="00F9302C">
      <w:pPr>
        <w:rPr>
          <w:sz w:val="24"/>
          <w:szCs w:val="24"/>
        </w:rPr>
      </w:pPr>
    </w:p>
    <w:p w:rsidRPr="00F9302C" w:rsidR="00F9245C" w:rsidRDefault="00F9245C">
      <w:pPr>
        <w:rPr>
          <w:sz w:val="24"/>
          <w:szCs w:val="24"/>
        </w:rPr>
      </w:pPr>
    </w:p>
    <w:sectPr w:rsidRPr="00F9302C" w:rsidR="00F9245C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3536C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E0D06"/>
    <w:rsid w:val="001038A2"/>
    <w:rsid w:val="00106D32"/>
    <w:rsid w:val="00114337"/>
    <w:rsid w:val="00117542"/>
    <w:rsid w:val="00130714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7655D"/>
    <w:rsid w:val="004858B1"/>
    <w:rsid w:val="004E7A87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922"/>
    <w:rsid w:val="006B3AC3"/>
    <w:rsid w:val="006F16BC"/>
    <w:rsid w:val="007141A2"/>
    <w:rsid w:val="00717544"/>
    <w:rsid w:val="0073596E"/>
    <w:rsid w:val="00766B96"/>
    <w:rsid w:val="007A01F1"/>
    <w:rsid w:val="00801C84"/>
    <w:rsid w:val="00822FE2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F3074"/>
    <w:rsid w:val="00A17CA7"/>
    <w:rsid w:val="00A31682"/>
    <w:rsid w:val="00A37610"/>
    <w:rsid w:val="00A621D8"/>
    <w:rsid w:val="00AC76EA"/>
    <w:rsid w:val="00AD4C85"/>
    <w:rsid w:val="00AF6644"/>
    <w:rsid w:val="00AF7D66"/>
    <w:rsid w:val="00B0431A"/>
    <w:rsid w:val="00B52765"/>
    <w:rsid w:val="00B905DF"/>
    <w:rsid w:val="00BC42C5"/>
    <w:rsid w:val="00BF17AF"/>
    <w:rsid w:val="00C107DC"/>
    <w:rsid w:val="00C20DEA"/>
    <w:rsid w:val="00C21903"/>
    <w:rsid w:val="00C25006"/>
    <w:rsid w:val="00C37461"/>
    <w:rsid w:val="00C44F6C"/>
    <w:rsid w:val="00C60724"/>
    <w:rsid w:val="00CB369A"/>
    <w:rsid w:val="00D3536C"/>
    <w:rsid w:val="00D70C63"/>
    <w:rsid w:val="00D912BB"/>
    <w:rsid w:val="00DA1F49"/>
    <w:rsid w:val="00DC11CD"/>
    <w:rsid w:val="00E32E7F"/>
    <w:rsid w:val="00E5574F"/>
    <w:rsid w:val="00E91524"/>
    <w:rsid w:val="00E97B5B"/>
    <w:rsid w:val="00ED37B1"/>
    <w:rsid w:val="00EE1809"/>
    <w:rsid w:val="00EF0E7E"/>
    <w:rsid w:val="00F52919"/>
    <w:rsid w:val="00F5413A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7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53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53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53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53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53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St-413/2019</izvorni_sadrzaj>
    <derivirana_varijabla naziv="DomainObject.Predmet.OznakaBroj_1">St-413/2019</derivirana_varijabla>
  </DomainObject.Predmet.OznakaBroj>
  <DomainObject.Predmet.OznakaBrojOptuznogAkta>
    <izvorni_sadrzaj>04-06-19-3926</izvorni_sadrzaj>
    <derivirana_varijabla naziv="DomainObject.Predmet.OznakaBrojOptuznogAkta_1">04-06-19-3926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BOX STUDIO j.d.o.o.</izvorni_sadrzaj>
    <derivirana_varijabla naziv="DomainObject.Predmet.ProtustrankaFormated_1">  D BOX STUDIO j.d.o.o.</derivirana_varijabla>
  </DomainObject.Predmet.ProtustrankaFormated>
  <DomainObject.Predmet.ProtustrankaFormatedOIB>
    <izvorni_sadrzaj>  D BOX STUDIO j.d.o.o., OIB 55931278957</izvorni_sadrzaj>
    <derivirana_varijabla naziv="DomainObject.Predmet.ProtustrankaFormatedOIB_1">  D BOX STUDIO j.d.o.o., OIB 55931278957</derivirana_varijabla>
  </DomainObject.Predmet.ProtustrankaFormatedOIB>
  <DomainObject.Predmet.ProtustrankaFormatedWithAdress>
    <izvorni_sadrzaj> D BOX STUDIO j.d.o.o., Franje Račkoga 20c, 51000 Rijeka</izvorni_sadrzaj>
    <derivirana_varijabla naziv="DomainObject.Predmet.ProtustrankaFormatedWithAdress_1"> D BOX STUDIO j.d.o.o., Franje Račkoga 20c, 51000 Rijeka</derivirana_varijabla>
  </DomainObject.Predmet.ProtustrankaFormatedWithAdress>
  <DomainObject.Predmet.ProtustrankaFormatedWithAdressOIB>
    <izvorni_sadrzaj> D BOX STUDIO j.d.o.o., OIB 55931278957, Franje Račkoga 20c, 51000 Rijeka</izvorni_sadrzaj>
    <derivirana_varijabla naziv="DomainObject.Predmet.ProtustrankaFormatedWithAdressOIB_1"> D BOX STUDIO j.d.o.o., OIB 55931278957, Franje Račkoga 20c, 51000 Rijeka</derivirana_varijabla>
  </DomainObject.Predmet.ProtustrankaFormatedWithAdressOIB>
  <DomainObject.Predmet.ProtustrankaWithAdress>
    <izvorni_sadrzaj>D BOX STUDIO j.d.o.o. Franje Račkoga 20c, 51000 Rijeka</izvorni_sadrzaj>
    <derivirana_varijabla naziv="DomainObject.Predmet.ProtustrankaWithAdress_1">D BOX STUDIO j.d.o.o. Franje Račkoga 20c, 51000 Rijeka</derivirana_varijabla>
  </DomainObject.Predmet.ProtustrankaWithAdress>
  <DomainObject.Predmet.ProtustrankaWithAdressOIB>
    <izvorni_sadrzaj>D BOX STUDIO j.d.o.o., OIB 55931278957, Franje Račkoga 20c, 51000 Rijeka</izvorni_sadrzaj>
    <derivirana_varijabla naziv="DomainObject.Predmet.ProtustrankaWithAdressOIB_1">D BOX STUDIO j.d.o.o., OIB 55931278957, Franje Račkoga 20c, 51000 Rijeka</derivirana_varijabla>
  </DomainObject.Predmet.ProtustrankaWithAdressOIB>
  <DomainObject.Predmet.ProtustrankaNazivFormated>
    <izvorni_sadrzaj>D BOX STUDIO j.d.o.o.</izvorni_sadrzaj>
    <derivirana_varijabla naziv="DomainObject.Predmet.ProtustrankaNazivFormated_1">D BOX STUDIO j.d.o.o.</derivirana_varijabla>
  </DomainObject.Predmet.ProtustrankaNazivFormated>
  <DomainObject.Predmet.ProtustrankaNazivFormatedOIB>
    <izvorni_sadrzaj>D BOX STUDIO j.d.o.o., OIB 55931278957</izvorni_sadrzaj>
    <derivirana_varijabla naziv="DomainObject.Predmet.ProtustrankaNazivFormatedOIB_1">D BOX STUDIO j.d.o.o., OIB 55931278957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BOX STUDIO j.d.o.o.</item>
    </izvorni_sadrzaj>
    <derivirana_varijabla naziv="DomainObject.Predmet.ProtuStrankaListFormated_1">
      <item>D BOX STUDIO j.d.o.o.</item>
    </derivirana_varijabla>
  </DomainObject.Predmet.ProtuStrankaListFormated>
  <DomainObject.Predmet.ProtuStrankaListFormatedOIB>
    <izvorni_sadrzaj>
      <item>D BOX STUDIO j.d.o.o., OIB 55931278957</item>
    </izvorni_sadrzaj>
    <derivirana_varijabla naziv="DomainObject.Predmet.ProtuStrankaListFormatedOIB_1">
      <item>D BOX STUDIO j.d.o.o., OIB 55931278957</item>
    </derivirana_varijabla>
  </DomainObject.Predmet.ProtuStrankaListFormatedOIB>
  <DomainObject.Predmet.ProtuStrankaListFormatedWithAdress>
    <izvorni_sadrzaj>
      <item>D BOX STUDIO j.d.o.o., Franje Račkoga 20c, 51000 Rijeka</item>
    </izvorni_sadrzaj>
    <derivirana_varijabla naziv="DomainObject.Predmet.ProtuStrankaListFormatedWithAdress_1">
      <item>D BOX STUDIO j.d.o.o., Franje Račkoga 20c, 51000 Rijeka</item>
    </derivirana_varijabla>
  </DomainObject.Predmet.ProtuStrankaListFormatedWithAdress>
  <DomainObject.Predmet.ProtuStrankaListFormatedWithAdressOIB>
    <izvorni_sadrzaj>
      <item>D BOX STUDIO j.d.o.o., OIB 55931278957, Franje Račkoga 20c, 51000 Rijeka</item>
    </izvorni_sadrzaj>
    <derivirana_varijabla naziv="DomainObject.Predmet.ProtuStrankaListFormatedWithAdressOIB_1">
      <item>D BOX STUDIO j.d.o.o., OIB 55931278957, Franje Račkoga 20c, 51000 Rijeka</item>
    </derivirana_varijabla>
  </DomainObject.Predmet.ProtuStrankaListFormatedWithAdressOIB>
  <DomainObject.Predmet.ProtuStrankaListNazivFormated>
    <izvorni_sadrzaj>
      <item>D BOX STUDIO j.d.o.o.</item>
    </izvorni_sadrzaj>
    <derivirana_varijabla naziv="DomainObject.Predmet.ProtuStrankaListNazivFormated_1">
      <item>D BOX STUDIO j.d.o.o.</item>
    </derivirana_varijabla>
  </DomainObject.Predmet.ProtuStrankaListNazivFormated>
  <DomainObject.Predmet.ProtuStrankaListNazivFormatedOIB>
    <izvorni_sadrzaj>
      <item>D BOX STUDIO j.d.o.o., OIB 55931278957</item>
    </izvorni_sadrzaj>
    <derivirana_varijabla naziv="DomainObject.Predmet.ProtuStrankaListNazivFormatedOIB_1">
      <item>D BOX STUDIO j.d.o.o., OIB 55931278957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BOX STUDIO j.d.o.o.</izvorni_sadrzaj>
    <derivirana_varijabla naziv="DomainObject.Predmet.ProtustrankaIDrugi_1">D BOX STUDIO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BOX STUDIO j.d.o.o., OIB 55931278957, Franje Račkoga 20c, 51000 Rijeka</izvorni_sadrzaj>
    <derivirana_varijabla naziv="DomainObject.Predmet.ProtustrankaIDrugiAdressOIB_1">D BOX STUDIO j.d.o.o., OIB 55931278957, Franje Račkoga 20c,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BOX STUDIO j.d.o.o.</item>
      <item>FINA  Rijeka</item>
    </izvorni_sadrzaj>
    <derivirana_varijabla naziv="DomainObject.Predmet.SudioniciListNaziv_1">
      <item>D BOX STUDIO j.d.o.o.</item>
      <item>FINA  Rijeka</item>
    </derivirana_varijabla>
  </DomainObject.Predmet.SudioniciListNaziv>
  <DomainObject.Predmet.SudioniciListAdressOIB>
    <izvorni_sadrzaj>
      <item>D BOX STUDIO j.d.o.o., OIB 55931278957, Franje Račkoga 20c,51000 Rijeka</item>
      <item>FINA  Rijeka, OIB 85821130368, Frana Kurelca 8,51000 Rijeka</item>
    </izvorni_sadrzaj>
    <derivirana_varijabla naziv="DomainObject.Predmet.SudioniciListAdressOIB_1">
      <item>D BOX STUDIO j.d.o.o., OIB 55931278957, Franje Račkoga 20c,51000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55931278957</item>
      <item>, OIB 85821130368</item>
    </izvorni_sadrzaj>
    <derivirana_varijabla naziv="DomainObject.Predmet.SudioniciListNazivOIB_1">
      <item>, OIB 55931278957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1386</properties:Characters>
  <properties:Lines>32</properties:Lines>
  <properties:Paragraphs>10</properties:Paragraphs>
  <properties:TotalTime>164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2019-09-26T13:11:00Z</cp:lastPrinted>
  <dcterms:modified xmlns:xsi="http://www.w3.org/2001/XMLSchema-instance" xsi:type="dcterms:W3CDTF">2019-09-26T13:12:00Z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