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79e0" w14:paraId="ba679e0" w:rsidRDefault="00EF05CD" w:rsidR="00EF05C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05CD" w:rsidP="0086115E" w:rsidR="00EF05CD">
      <w:pPr>
        <w:jc w:val="both"/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EF05CD">
        <w:t xml:space="preserve"> </w:t>
      </w:r>
      <w:r w:rsidR="00254BDA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955BBB">
        <w:t>1586</w:t>
      </w:r>
      <w:r w:rsidR="0073212E">
        <w:t>/15</w:t>
      </w:r>
      <w:r w:rsidR="00EF05CD">
        <w:t>-32</w:t>
      </w:r>
      <w:r w:rsidR="00243285" w:rsidRPr="001F0DCA">
        <w:t xml:space="preserve"> </w:t>
      </w:r>
    </w:p>
    <w:p w:rsidRDefault="0086115E" w:rsidP="00EF05CD" w:rsidR="00F418B3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  <w:r w:rsidR="00F418B3" w:rsidRPr="001F0DCA">
        <w:t xml:space="preserve"> </w:t>
      </w:r>
    </w:p>
    <w:p w:rsidRDefault="00EF05CD" w:rsidP="00EF05CD" w:rsidR="00EF05CD" w:rsidRPr="001F0DCA">
      <w:pPr>
        <w:jc w:val="both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955BBB" w:rsidRPr="00955BBB">
        <w:rPr>
          <w:bCs/>
          <w:lang w:val="pt-BR"/>
        </w:rPr>
        <w:t>SCIERO d.o.o.</w:t>
      </w:r>
      <w:r w:rsidR="00955BBB">
        <w:rPr>
          <w:bCs/>
          <w:lang w:val="pt-BR"/>
        </w:rPr>
        <w:t xml:space="preserve"> u stečaju</w:t>
      </w:r>
      <w:r w:rsidR="00955BBB" w:rsidRPr="00955BBB">
        <w:rPr>
          <w:bCs/>
          <w:lang w:val="pt-BR"/>
        </w:rPr>
        <w:t>, Zagreb, Slavonska avenija 3, OIB: 45826613569</w:t>
      </w:r>
      <w:r w:rsidR="0086115E" w:rsidRPr="006B77AD">
        <w:rPr>
          <w:lang w:val="pt-BR"/>
        </w:rPr>
        <w:t xml:space="preserve">, </w:t>
      </w:r>
      <w:r w:rsidR="003161BB">
        <w:rPr>
          <w:lang w:val="pt-BR"/>
        </w:rPr>
        <w:t>29</w:t>
      </w:r>
      <w:r w:rsidR="00955BBB">
        <w:rPr>
          <w:lang w:val="pt-BR"/>
        </w:rPr>
        <w:t>. travnja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521936" w:rsidP="00955BBB" w:rsidR="00E029B4" w:rsidRPr="006B77AD">
      <w:pPr>
        <w:numPr>
          <w:ilvl w:val="0"/>
          <w:numId w:val="1"/>
        </w:numPr>
        <w:jc w:val="both"/>
      </w:pPr>
      <w:r w:rsidRPr="00521936">
        <w:t>Marko Čačić iz Novske, Osječka 217, OIB: 71598929328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521936">
        <w:rPr>
          <w:rFonts w:cs="Arial"/>
        </w:rPr>
        <w:t xml:space="preserve">Marijan Gudelj iz Zagreba, </w:t>
      </w:r>
      <w:proofErr w:type="spellStart"/>
      <w:r w:rsidR="00521936">
        <w:rPr>
          <w:rFonts w:cs="Arial"/>
        </w:rPr>
        <w:t>Rebrovac</w:t>
      </w:r>
      <w:proofErr w:type="spellEnd"/>
      <w:r w:rsidR="00521936">
        <w:rPr>
          <w:rFonts w:cs="Arial"/>
        </w:rPr>
        <w:t xml:space="preserve"> 24, 46116584808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F05CD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521936" w:rsidRPr="00521936">
        <w:t xml:space="preserve">Marko Čačić iz Novske </w:t>
      </w:r>
      <w:r w:rsidR="00955BBB">
        <w:t xml:space="preserve">dostavio je sudu podnesak od </w:t>
      </w:r>
      <w:r w:rsidR="00521936">
        <w:t>25</w:t>
      </w:r>
      <w:r w:rsidR="00955BBB">
        <w:t xml:space="preserve">. travnja 2016. 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</w:t>
      </w:r>
      <w:r w:rsidR="00521936">
        <w:t>, među ostalim,</w:t>
      </w:r>
      <w:r>
        <w:t xml:space="preserve"> naveo je </w:t>
      </w:r>
      <w:r w:rsidR="00254BDA">
        <w:t>kako zbog</w:t>
      </w:r>
      <w:r w:rsidR="00EE41E8">
        <w:t xml:space="preserve"> zdravstvenih poteškoća nije u mogućnosti </w:t>
      </w:r>
      <w:r w:rsidR="00955BBB">
        <w:t>obnašati dužnost stečajnog upravitelja u ovom stečajnom postupku</w:t>
      </w:r>
      <w:r w:rsidR="00EE41E8">
        <w:t xml:space="preserve">.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521936">
        <w:t>Marijan Gudelj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161BB">
        <w:rPr>
          <w:lang w:val="pt-BR"/>
        </w:rPr>
        <w:t>29</w:t>
      </w:r>
      <w:r w:rsidR="00955BBB">
        <w:rPr>
          <w:lang w:val="pt-BR"/>
        </w:rPr>
        <w:t>. travnja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243285" w:rsidP="00EF05CD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EF05CD" w:rsidR="00F1797B" w:rsidRPr="001F0DCA">
      <w:pPr>
        <w:jc w:val="right"/>
      </w:pPr>
      <w:r w:rsidRPr="001F0DCA">
        <w:t xml:space="preserve"> Gordan Zubak</w:t>
      </w:r>
      <w:r w:rsidR="00EF05CD">
        <w:t>, 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8D55C6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EF05CD" w:rsidP="002D4CBC" w:rsidR="00EF05CD">
      <w:pPr>
        <w:jc w:val="both"/>
      </w:pPr>
    </w:p>
    <w:p w:rsidRDefault="00EF05CD" w:rsidP="001745C1" w:rsidR="00EF05C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93BB9" w:rsidP="00EF05CD" w:rsidR="00B93BB9" w:rsidRPr="006B77AD">
      <w:pPr>
        <w:ind w:left="720"/>
        <w:jc w:val="both"/>
      </w:pPr>
    </w:p>
    <w:sectPr w:rsidSect="00EF05CD" w:rsidR="00B93BB9" w:rsidRPr="006B77AD">
      <w:pgSz w:h="16838" w:w="11906"/>
      <w:pgMar w:gutter="0" w:footer="708" w:header="708" w:left="1417" w:bottom="85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4918BD"/>
    <w:rsid w:val="00521936"/>
    <w:rsid w:val="0053524A"/>
    <w:rsid w:val="00573BC8"/>
    <w:rsid w:val="006B77AD"/>
    <w:rsid w:val="0073212E"/>
    <w:rsid w:val="0086115E"/>
    <w:rsid w:val="008D55C6"/>
    <w:rsid w:val="009508C1"/>
    <w:rsid w:val="00955BBB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EF05CD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1404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2016-04-29T08:47:00Z</dcterms:created>
  <dc:creator>gzubak</dc:creator>
  <cp:lastModifiedBy>Ivana Rogić</cp:lastModifiedBy>
  <cp:lastPrinted>2016-04-29T09:43:00Z</cp:lastPrinted>
  <dcterms:modified xmlns:xsi="http://www.w3.org/2001/XMLSchema-instance" xsi:type="dcterms:W3CDTF">2016-04-29T09:44:00Z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