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3f17" w14:paraId="18a3f17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B3963">
        <w:t>ARONSPLIT j.d.o.o., OIB: 01972028007, Split, Kaštelanska 6</w:t>
      </w:r>
      <w:r w:rsidR="00FD72BB">
        <w:t>,</w:t>
      </w:r>
      <w:r>
        <w:t xml:space="preserve"> </w:t>
      </w:r>
      <w:r w:rsidR="000460B4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3B3963">
        <w:t>ARONSPLIT j.d.o.o., OIB: 01972028007, Split, Kaštelanska 6</w:t>
      </w:r>
      <w:r>
        <w:t xml:space="preserve">, na dan </w:t>
      </w:r>
      <w:r w:rsidR="003B3963">
        <w:t>14. srpnja</w:t>
      </w:r>
      <w:r w:rsidR="00CF6EE7">
        <w:t xml:space="preserve">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3B3963">
        <w:t>39.630,98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0460B4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7BB" w:rsidR="00A277BB">
      <w:r>
        <w:separator/>
      </w:r>
    </w:p>
  </w:endnote>
  <w:endnote w:id="0" w:type="continuationSeparator">
    <w:p w:rsidRDefault="00A277BB" w:rsidR="00A27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7BB" w:rsidR="00A277BB">
      <w:r>
        <w:separator/>
      </w:r>
    </w:p>
  </w:footnote>
  <w:footnote w:id="0" w:type="continuationSeparator">
    <w:p w:rsidRDefault="00A277BB" w:rsidR="00A277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732143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0B4" w:rsidP="00D959D4" w:rsidR="00DE2B55">
    <w:pPr>
      <w:pStyle w:val="Zaglavlje"/>
      <w:jc w:val="right"/>
    </w:pPr>
    <w:r>
      <w:t>Poslovni broj:</w:t>
    </w:r>
    <w:r w:rsidR="00B46C21">
      <w:t>11. St-</w:t>
    </w:r>
    <w:r w:rsidR="003B3963">
      <w:t>758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460B4"/>
    <w:rsid w:val="00066650"/>
    <w:rsid w:val="00085E7C"/>
    <w:rsid w:val="00096B95"/>
    <w:rsid w:val="000B4D96"/>
    <w:rsid w:val="000D5416"/>
    <w:rsid w:val="000E6D83"/>
    <w:rsid w:val="0038214D"/>
    <w:rsid w:val="003B3963"/>
    <w:rsid w:val="003C2F22"/>
    <w:rsid w:val="00417EA6"/>
    <w:rsid w:val="004527ED"/>
    <w:rsid w:val="005C7005"/>
    <w:rsid w:val="006C4FFF"/>
    <w:rsid w:val="006F2A25"/>
    <w:rsid w:val="0071519E"/>
    <w:rsid w:val="00732143"/>
    <w:rsid w:val="007F7A84"/>
    <w:rsid w:val="00814EDB"/>
    <w:rsid w:val="00815142"/>
    <w:rsid w:val="00816867"/>
    <w:rsid w:val="00853B3E"/>
    <w:rsid w:val="00981D37"/>
    <w:rsid w:val="009C22CD"/>
    <w:rsid w:val="00A277BB"/>
    <w:rsid w:val="00A51DE9"/>
    <w:rsid w:val="00AC22A4"/>
    <w:rsid w:val="00B46C21"/>
    <w:rsid w:val="00B7506F"/>
    <w:rsid w:val="00BD1274"/>
    <w:rsid w:val="00CF6EE7"/>
    <w:rsid w:val="00D8632A"/>
    <w:rsid w:val="00DD0D50"/>
    <w:rsid w:val="00EB6A52"/>
    <w:rsid w:val="00EB6BA4"/>
    <w:rsid w:val="00EB7F5D"/>
    <w:rsid w:val="00EE48DB"/>
    <w:rsid w:val="00F2599E"/>
    <w:rsid w:val="00F563C0"/>
    <w:rsid w:val="00F73D4A"/>
    <w:rsid w:val="00F9315F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St-758/2017</izvorni_sadrzaj>
    <derivirana_varijabla naziv="DomainObject.Predmet.OznakaBroj_1">St-758/2017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ARONSPLIT društvo s ograničenom odgovornošću za proizvodnju i trgovinu</izvorni_sadrzaj>
    <derivirana_varijabla naziv="DomainObject.Predmet.ProtustrankaFormated_1">  ARONSPLIT društvo s ograničenom odgovornošću za proizvodnju i trgovinu</derivirana_varijabla>
  </DomainObject.Predmet.ProtustrankaFormated>
  <DomainObject.Predmet.ProtustrankaFormatedOIB>
    <izvorni_sadrzaj>  ARONSPLIT društvo s ograničenom odgovornošću za proizvodnju i trgovinu, OIB 01972028007</izvorni_sadrzaj>
    <derivirana_varijabla naziv="DomainObject.Predmet.ProtustrankaFormatedOIB_1">  ARONSPLIT društvo s ograničenom odgovornošću za proizvodnju i trgovinu, OIB 01972028007</derivirana_varijabla>
  </DomainObject.Predmet.ProtustrankaFormatedOIB>
  <DomainObject.Predmet.ProtustrankaFormatedWithAdress>
    <izvorni_sadrzaj> ARONSPLIT društvo s ograničenom odgovornošću za proizvodnju i trgovinu, Kaštelanska 6, 21000 Split</izvorni_sadrzaj>
    <derivirana_varijabla naziv="DomainObject.Predmet.ProtustrankaFormatedWithAdress_1"> ARONSPLIT društvo s ograničenom odgovornošću za proizvodnju i trgovinu, Kaštelanska 6, 21000 Split</derivirana_varijabla>
  </DomainObject.Predmet.ProtustrankaFormatedWithAdress>
  <DomainObject.Predmet.ProtustrankaFormatedWithAdressOIB>
    <izvorni_sadrzaj> ARONSPLIT društvo s ograničenom odgovornošću za proizvodnju i trgovinu, OIB 01972028007, Kaštelanska 6, 21000 Split</izvorni_sadrzaj>
    <derivirana_varijabla naziv="DomainObject.Predmet.ProtustrankaFormatedWithAdressOIB_1"> ARONSPLIT društvo s ograničenom odgovornošću za proizvodnju i trgovinu, OIB 01972028007, Kaštelanska 6, 21000 Split</derivirana_varijabla>
  </DomainObject.Predmet.ProtustrankaFormatedWithAdressOIB>
  <DomainObject.Predmet.ProtustrankaWithAdress>
    <izvorni_sadrzaj>ARONSPLIT društvo s ograničenom odgovornošću za proizvodnju i trgovinu Kaštelanska 6, 21000 Split</izvorni_sadrzaj>
    <derivirana_varijabla naziv="DomainObject.Predmet.ProtustrankaWithAdress_1">ARONSPLIT društvo s ograničenom odgovornošću za proizvodnju i trgovinu Kaštelanska 6, 21000 Split</derivirana_varijabla>
  </DomainObject.Predmet.ProtustrankaWithAdress>
  <DomainObject.Predmet.ProtustrankaWithAdressOIB>
    <izvorni_sadrzaj>ARONSPLIT društvo s ograničenom odgovornošću za proizvodnju i trgovinu, OIB 01972028007, Kaštelanska 6, 21000 Split</izvorni_sadrzaj>
    <derivirana_varijabla naziv="DomainObject.Predmet.ProtustrankaWithAdressOIB_1">ARONSPLIT društvo s ograničenom odgovornošću za proizvodnju i trgovinu, OIB 01972028007, Kaštelanska 6, 21000 Split</derivirana_varijabla>
  </DomainObject.Predmet.ProtustrankaWithAdressOIB>
  <DomainObject.Predmet.ProtustrankaNazivFormated>
    <izvorni_sadrzaj>ARONSPLIT društvo s ograničenom odgovornošću za proizvodnju i trgovinu</izvorni_sadrzaj>
    <derivirana_varijabla naziv="DomainObject.Predmet.ProtustrankaNazivFormated_1">ARONSPLIT društvo s ograničenom odgovornošću za proizvodnju i trgovinu</derivirana_varijabla>
  </DomainObject.Predmet.ProtustrankaNazivFormated>
  <DomainObject.Predmet.ProtustrankaNazivFormatedOIB>
    <izvorni_sadrzaj>ARONSPLIT društvo s ograničenom odgovornošću za proizvodnju i trgovinu, OIB 01972028007</izvorni_sadrzaj>
    <derivirana_varijabla naziv="DomainObject.Predmet.ProtustrankaNazivFormatedOIB_1">ARONSPLIT društvo s ograničenom odgovornošću za proizvodnju i trgovinu, OIB 01972028007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39630.98</izvorni_sadrzaj>
    <derivirana_varijabla naziv="DomainObject.Predmet.TrenutnaVrijednost_1">39630.98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ARONSPLIT društvo s ograničenom odgovornošću za proizvodnju i trgovinu</item>
    </izvorni_sadrzaj>
    <derivirana_varijabla naziv="DomainObject.Predmet.ProtuStrankaListFormated_1">
      <item>ARONSPLIT društvo s ograničenom odgovornošću za proizvodnju i trgovinu</item>
    </derivirana_varijabla>
  </DomainObject.Predmet.ProtuStrankaListFormated>
  <DomainObject.Predmet.ProtuStrankaListFormatedOIB>
    <izvorni_sadrzaj>
      <item>ARONSPLIT društvo s ograničenom odgovornošću za proizvodnju i trgovinu, OIB 01972028007</item>
    </izvorni_sadrzaj>
    <derivirana_varijabla naziv="DomainObject.Predmet.ProtuStrankaListFormatedOIB_1">
      <item>ARONSPLIT društvo s ograničenom odgovornošću za proizvodnju i trgovinu, OIB 01972028007</item>
    </derivirana_varijabla>
  </DomainObject.Predmet.ProtuStrankaListFormatedOIB>
  <DomainObject.Predmet.ProtuStrankaListFormatedWithAdress>
    <izvorni_sadrzaj>
      <item>ARONSPLIT društvo s ograničenom odgovornošću za proizvodnju i trgovinu, Kaštelanska 6, 21000 Split</item>
    </izvorni_sadrzaj>
    <derivirana_varijabla naziv="DomainObject.Predmet.ProtuStrankaListFormatedWithAdress_1">
      <item>ARONSPLIT društvo s ograničenom odgovornošću za proizvodnju i trgovinu, Kaštelanska 6, 21000 Split</item>
    </derivirana_varijabla>
  </DomainObject.Predmet.ProtuStrankaListFormatedWithAdress>
  <DomainObject.Predmet.ProtuStrankaListFormatedWithAdressOIB>
    <izvorni_sadrzaj>
      <item>ARONSPLIT društvo s ograničenom odgovornošću za proizvodnju i trgovinu, OIB 01972028007, Kaštelanska 6, 21000 Split</item>
    </izvorni_sadrzaj>
    <derivirana_varijabla naziv="DomainObject.Predmet.ProtuStrankaListFormatedWithAdressOIB_1">
      <item>ARONSPLIT društvo s ograničenom odgovornošću za proizvodnju i trgovinu, OIB 01972028007, Kaštelanska 6, 21000 Split</item>
    </derivirana_varijabla>
  </DomainObject.Predmet.ProtuStrankaListFormatedWithAdressOIB>
  <DomainObject.Predmet.ProtuStrankaListNazivFormated>
    <izvorni_sadrzaj>
      <item>ARONSPLIT društvo s ograničenom odgovornošću za proizvodnju i trgovinu</item>
    </izvorni_sadrzaj>
    <derivirana_varijabla naziv="DomainObject.Predmet.ProtuStrankaListNazivFormated_1">
      <item>ARONSPLIT društvo s ograničenom odgovornošću za proizvodnju i trgovinu</item>
    </derivirana_varijabla>
  </DomainObject.Predmet.ProtuStrankaListNazivFormated>
  <DomainObject.Predmet.ProtuStrankaListNazivFormatedOIB>
    <izvorni_sadrzaj>
      <item>ARONSPLIT društvo s ograničenom odgovornošću za proizvodnju i trgovinu, OIB 01972028007</item>
    </izvorni_sadrzaj>
    <derivirana_varijabla naziv="DomainObject.Predmet.ProtuStrankaListNazivFormatedOIB_1">
      <item>ARONSPLIT društvo s ograničenom odgovornošću za proizvodnju i trgovinu, OIB 01972028007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ARONSPLIT društvo s ograničenom odgovornošću za proizvodnju i trgovinu</izvorni_sadrzaj>
    <derivirana_varijabla naziv="DomainObject.Predmet.ProtustrankaIDrugi_1">ARONSPLIT društvo s ograničenom odgovornošću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ARONSPLIT društvo s ograničenom odgovornošću za proizvodnju i trgovinu, OIB 01972028007, Kaštelanska 6, 21000 Split</izvorni_sadrzaj>
    <derivirana_varijabla naziv="DomainObject.Predmet.ProtustrankaIDrugiAdressOIB_1">ARONSPLIT društvo s ograničenom odgovornošću za proizvodnju i trgovinu, OIB 01972028007, Kaštelanska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ARONSPLIT društvo s ograničenom odgovornošću za proizvodnju i trgovinu</item>
      <item>FINANCIJSKA AGENCIJA, RC SPLIT</item>
    </izvorni_sadrzaj>
    <derivirana_varijabla naziv="DomainObject.Predmet.SudioniciListNaziv_1">
      <item>ARONSPLIT društvo s ograničenom odgovornošću za proizvodnju i trgovinu</item>
      <item>FINANCIJSKA AGENCIJA, RC SPLIT</item>
    </derivirana_varijabla>
  </DomainObject.Predmet.SudioniciListNaziv>
  <DomainObject.Predmet.SudioniciListAdressOIB>
    <izvorni_sadrzaj>
      <item>ARONSPLIT društvo s ograničenom odgovornošću za proizvodnju i trgovinu, OIB 01972028007, Kaštelanska 6,21000 Split</item>
      <item>FINANCIJSKA AGENCIJA, RC SPLIT, OIB 85821130368, Mažuranićevo šetalište 24 b,21000 Split</item>
    </izvorni_sadrzaj>
    <derivirana_varijabla naziv="DomainObject.Predmet.SudioniciListAdressOIB_1">
      <item>ARONSPLIT društvo s ograničenom odgovornošću za proizvodnju i trgovinu, OIB 01972028007, Kaštelanska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01972028007</item>
      <item>, OIB 85821130368</item>
    </izvorni_sadrzaj>
    <derivirana_varijabla naziv="DomainObject.Predmet.SudioniciListNazivOIB_1">
      <item>, OIB 01972028007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1791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2017-10-18T08:03:00Z</dcterms:created>
  <dc:creator>Katarina Mikulić</dc:creator>
  <cp:lastModifiedBy>Katarina Mikulić</cp:lastModifiedBy>
  <cp:lastPrinted>2017-10-31T07:48:00Z</cp:lastPrinted>
  <dcterms:modified xmlns:xsi="http://www.w3.org/2001/XMLSchema-instance" xsi:type="dcterms:W3CDTF">2017-10-31T09:26:00Z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