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82e8" w14:paraId="90982e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F0606D">
        <w:t>9</w:t>
      </w:r>
      <w:r w:rsidR="00DB6E90">
        <w:t>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DB6E90" w:rsidRPr="00DB6E90">
        <w:t>Neron j.d.o.o. za trgovinu i usluge</w:t>
      </w:r>
      <w:r w:rsidR="00DB6E90">
        <w:t xml:space="preserve"> Vinkovci, Kralja Zvonimira 73, </w:t>
      </w:r>
      <w:proofErr w:type="spellStart"/>
      <w:r w:rsidR="00DB6E90">
        <w:t>OIB</w:t>
      </w:r>
      <w:proofErr w:type="spellEnd"/>
      <w:r w:rsidR="00DB6E90">
        <w:t xml:space="preserve">: </w:t>
      </w:r>
      <w:r w:rsidR="00DB6E90" w:rsidRPr="00DB6E90">
        <w:t>74517063403</w:t>
      </w:r>
      <w:r w:rsidR="00DB6E90">
        <w:t xml:space="preserve">, </w:t>
      </w:r>
      <w:proofErr w:type="spellStart"/>
      <w:r w:rsidR="00DB6E90">
        <w:t>MBS</w:t>
      </w:r>
      <w:proofErr w:type="spellEnd"/>
      <w:r w:rsidR="00DB6E90">
        <w:t xml:space="preserve">: </w:t>
      </w:r>
      <w:r w:rsidR="00DB6E90" w:rsidRPr="00DB6E90">
        <w:t>030187384</w:t>
      </w:r>
      <w:r w:rsidR="00DB6E9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F0606D">
        <w:t>9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DB6E90" w:rsidRPr="00DB6E90">
        <w:t>Neron j.d.o.o. za trgovinu i usluge</w:t>
      </w:r>
      <w:r w:rsidR="00DB6E90">
        <w:t xml:space="preserve"> Vinkovci, Kralja Zvonimira 73, </w:t>
      </w:r>
      <w:proofErr w:type="spellStart"/>
      <w:r w:rsidR="00DB6E90">
        <w:t>OIB</w:t>
      </w:r>
      <w:proofErr w:type="spellEnd"/>
      <w:r w:rsidR="00DB6E90">
        <w:t xml:space="preserve">: </w:t>
      </w:r>
      <w:r w:rsidR="00DB6E90" w:rsidRPr="00DB6E90">
        <w:t>74517063403</w:t>
      </w:r>
      <w:r w:rsidR="00DB6E90">
        <w:t xml:space="preserve">, </w:t>
      </w:r>
      <w:proofErr w:type="spellStart"/>
      <w:r w:rsidR="00DB6E90">
        <w:t>MBS</w:t>
      </w:r>
      <w:proofErr w:type="spellEnd"/>
      <w:r w:rsidR="00DB6E90">
        <w:t xml:space="preserve">: </w:t>
      </w:r>
      <w:r w:rsidR="00DB6E90" w:rsidRPr="00DB6E90">
        <w:t>030187384</w:t>
      </w:r>
      <w:r w:rsidR="00DB6E90">
        <w:t>, iznosi 15.226,15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DB6E90">
        <w:t xml:space="preserve">Tomislav Horvat iz Vinkovaca, </w:t>
      </w:r>
      <w:r w:rsidR="004B5B8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11</w:t>
      </w:r>
      <w:r w:rsidR="00F0606D">
        <w:t>9</w:t>
      </w:r>
      <w:r w:rsidR="00DB6E90">
        <w:t>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F0606D">
        <w:t>9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05770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577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577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77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77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577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577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77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77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St-1194/2018</izvorni_sadrzaj>
    <derivirana_varijabla naziv="DomainObject.Predmet.OznakaBroj_1">St-1194/2018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Neron j.d.o.o. za trgovinu i usluge</izvorni_sadrzaj>
    <derivirana_varijabla naziv="DomainObject.Predmet.ProtustrankaFormated_1">  Neron j.d.o.o. za trgovinu i usluge</derivirana_varijabla>
  </DomainObject.Predmet.ProtustrankaFormated>
  <DomainObject.Predmet.ProtustrankaFormatedOIB>
    <izvorni_sadrzaj>  Neron j.d.o.o. za trgovinu i usluge, OIB 74517063403</izvorni_sadrzaj>
    <derivirana_varijabla naziv="DomainObject.Predmet.ProtustrankaFormatedOIB_1">  Neron j.d.o.o. za trgovinu i usluge, OIB 74517063403</derivirana_varijabla>
  </DomainObject.Predmet.ProtustrankaFormatedOIB>
  <DomainObject.Predmet.ProtustrankaFormatedWithAdress>
    <izvorni_sadrzaj> Neron j.d.o.o. za trgovinu i usluge, Kralja Zvonimira 73, 32100 Vinkovci</izvorni_sadrzaj>
    <derivirana_varijabla naziv="DomainObject.Predmet.ProtustrankaFormatedWithAdress_1"> Neron j.d.o.o. za trgovinu i usluge, Kralja Zvonimira 73, 32100 Vinkovci</derivirana_varijabla>
  </DomainObject.Predmet.ProtustrankaFormatedWithAdress>
  <DomainObject.Predmet.ProtustrankaFormatedWithAdressOIB>
    <izvorni_sadrzaj> Neron j.d.o.o. za trgovinu i usluge, OIB 74517063403, Kralja Zvonimira 73, 32100 Vinkovci</izvorni_sadrzaj>
    <derivirana_varijabla naziv="DomainObject.Predmet.ProtustrankaFormatedWithAdressOIB_1"> Neron j.d.o.o. za trgovinu i usluge, OIB 74517063403, Kralja Zvonimira 73, 32100 Vinkovci</derivirana_varijabla>
  </DomainObject.Predmet.ProtustrankaFormatedWithAdressOIB>
  <DomainObject.Predmet.ProtustrankaWithAdress>
    <izvorni_sadrzaj>Neron j.d.o.o. za trgovinu i usluge Kralja Zvonimira 73, 32100 Vinkovci</izvorni_sadrzaj>
    <derivirana_varijabla naziv="DomainObject.Predmet.ProtustrankaWithAdress_1">Neron j.d.o.o. za trgovinu i usluge Kralja Zvonimira 73, 32100 Vinkovci</derivirana_varijabla>
  </DomainObject.Predmet.ProtustrankaWithAdress>
  <DomainObject.Predmet.ProtustrankaWithAdressOIB>
    <izvorni_sadrzaj>Neron j.d.o.o. za trgovinu i usluge, OIB 74517063403, Kralja Zvonimira 73, 32100 Vinkovci</izvorni_sadrzaj>
    <derivirana_varijabla naziv="DomainObject.Predmet.ProtustrankaWithAdressOIB_1">Neron j.d.o.o. za trgovinu i usluge, OIB 74517063403, Kralja Zvonimira 73, 32100 Vinkovci</derivirana_varijabla>
  </DomainObject.Predmet.ProtustrankaWithAdressOIB>
  <DomainObject.Predmet.ProtustrankaNazivFormated>
    <izvorni_sadrzaj>Neron j.d.o.o. za trgovinu i usluge</izvorni_sadrzaj>
    <derivirana_varijabla naziv="DomainObject.Predmet.ProtustrankaNazivFormated_1">Neron j.d.o.o. za trgovinu i usluge</derivirana_varijabla>
  </DomainObject.Predmet.ProtustrankaNazivFormated>
  <DomainObject.Predmet.ProtustrankaNazivFormatedOIB>
    <izvorni_sadrzaj>Neron j.d.o.o. za trgovinu i usluge, OIB 74517063403</izvorni_sadrzaj>
    <derivirana_varijabla naziv="DomainObject.Predmet.ProtustrankaNazivFormatedOIB_1">Neron j.d.o.o. za trgovinu i usluge, OIB 74517063403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Neron j.d.o.o. za trgovinu i usluge</item>
    </izvorni_sadrzaj>
    <derivirana_varijabla naziv="DomainObject.Predmet.ProtuStrankaListFormated_1">
      <item>Neron j.d.o.o. za trgovinu i usluge</item>
    </derivirana_varijabla>
  </DomainObject.Predmet.ProtuStrankaListFormated>
  <DomainObject.Predmet.ProtuStrankaListFormatedOIB>
    <izvorni_sadrzaj>
      <item>Neron j.d.o.o. za trgovinu i usluge, OIB 74517063403</item>
    </izvorni_sadrzaj>
    <derivirana_varijabla naziv="DomainObject.Predmet.ProtuStrankaListFormatedOIB_1">
      <item>Neron j.d.o.o. za trgovinu i usluge, OIB 74517063403</item>
    </derivirana_varijabla>
  </DomainObject.Predmet.ProtuStrankaListFormatedOIB>
  <DomainObject.Predmet.ProtuStrankaListFormatedWithAdress>
    <izvorni_sadrzaj>
      <item>Neron j.d.o.o. za trgovinu i usluge, Kralja Zvonimira 73, 32100 Vinkovci</item>
    </izvorni_sadrzaj>
    <derivirana_varijabla naziv="DomainObject.Predmet.ProtuStrankaListFormatedWithAdress_1">
      <item>Neron j.d.o.o. za trgovinu i usluge, Kralja Zvonimira 73, 32100 Vinkovci</item>
    </derivirana_varijabla>
  </DomainObject.Predmet.ProtuStrankaListFormatedWithAdress>
  <DomainObject.Predmet.ProtuStrankaListFormatedWithAdressOIB>
    <izvorni_sadrzaj>
      <item>Neron j.d.o.o. za trgovinu i usluge, OIB 74517063403, Kralja Zvonimira 73, 32100 Vinkovci</item>
    </izvorni_sadrzaj>
    <derivirana_varijabla naziv="DomainObject.Predmet.ProtuStrankaListFormatedWithAdressOIB_1">
      <item>Neron j.d.o.o. za trgovinu i usluge, OIB 74517063403, Kralja Zvonimira 73, 32100 Vinkovci</item>
    </derivirana_varijabla>
  </DomainObject.Predmet.ProtuStrankaListFormatedWithAdressOIB>
  <DomainObject.Predmet.ProtuStrankaListNazivFormated>
    <izvorni_sadrzaj>
      <item>Neron j.d.o.o. za trgovinu i usluge</item>
    </izvorni_sadrzaj>
    <derivirana_varijabla naziv="DomainObject.Predmet.ProtuStrankaListNazivFormated_1">
      <item>Neron j.d.o.o. za trgovinu i usluge</item>
    </derivirana_varijabla>
  </DomainObject.Predmet.ProtuStrankaListNazivFormated>
  <DomainObject.Predmet.ProtuStrankaListNazivFormatedOIB>
    <izvorni_sadrzaj>
      <item>Neron j.d.o.o. za trgovinu i usluge, OIB 74517063403</item>
    </izvorni_sadrzaj>
    <derivirana_varijabla naziv="DomainObject.Predmet.ProtuStrankaListNazivFormatedOIB_1">
      <item>Neron j.d.o.o. za trgovinu i usluge, OIB 74517063403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Neron j.d.o.o. za trgovinu i usluge</izvorni_sadrzaj>
    <derivirana_varijabla naziv="DomainObject.Predmet.ProtustrankaIDrugi_1">Neron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Neron j.d.o.o. za trgovinu i usluge, OIB 74517063403, Kralja Zvonimira 73, 32100 Vinkovci</izvorni_sadrzaj>
    <derivirana_varijabla naziv="DomainObject.Predmet.ProtustrankaIDrugiAdressOIB_1">Neron j.d.o.o. za trgovinu i usluge, OIB 74517063403, Kralja Zvonimira 73,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Neron j.d.o.o. za trgovinu i usluge</item>
    </izvorni_sadrzaj>
    <derivirana_varijabla naziv="DomainObject.Predmet.SudioniciListNaziv_1">
      <item>FINA RC OSIJEK</item>
      <item>Neron j.d.o.o. za trgovinu i usluge</item>
    </derivirana_varijabla>
  </DomainObject.Predmet.SudioniciListNaziv>
  <DomainObject.Predmet.SudioniciListAdressOIB>
    <izvorni_sadrzaj>
      <item>FINA RC OSIJEK, OIB 85821130368</item>
      <item>Neron j.d.o.o. za trgovinu i usluge, OIB 74517063403, Kralja Zvonimira 73,32100 Vinkovci</item>
    </izvorni_sadrzaj>
    <derivirana_varijabla naziv="DomainObject.Predmet.SudioniciListAdressOIB_1">
      <item>FINA RC OSIJEK, OIB 85821130368</item>
      <item>Neron j.d.o.o. za trgovinu i usluge, OIB 74517063403, Kralja Zvonimira 73,32100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74517063403</item>
    </izvorni_sadrzaj>
    <derivirana_varijabla naziv="DomainObject.Predmet.SudioniciListNazivOIB_1">
      <item>, OIB 85821130368</item>
      <item>, OIB 74517063403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6C404-198C-4795-B2C9-AC3128FBA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1941</properties:Characters>
  <properties:Lines>46</properties:Lines>
  <properties:Paragraphs>15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2018-10-19T07:04:00Z</cp:lastPrinted>
  <dcterms:modified xmlns:xsi="http://www.w3.org/2001/XMLSchema-instance" xsi:type="dcterms:W3CDTF">2018-10-19T07:04:00Z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