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0e95" w14:paraId="b290e95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59024B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130D3">
        <w:t xml:space="preserve">ERWIN j.d.o.o. sa sjedištem u Zadru, Mate Ujevića 15/A, OIB: </w:t>
      </w:r>
      <w:r w:rsidR="00E130D3" w:rsidRPr="009A7EB8">
        <w:t>46440884694</w:t>
      </w:r>
      <w:r w:rsidR="0039437A" w:rsidRPr="0039437A">
        <w:t>,</w:t>
      </w:r>
      <w:r w:rsidR="00EF3F9E">
        <w:t xml:space="preserve">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130D3">
        <w:t xml:space="preserve">ERWIN j.d.o.o. sa sjedištem u Zadru, Mate Ujevića 15/A, OIB: </w:t>
      </w:r>
      <w:r w:rsidR="00E130D3" w:rsidRPr="009A7EB8">
        <w:t>46440884694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59024B">
        <w:t>13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E34074">
        <w:rPr>
          <w:color w:themeColor="text1" w:val="000000"/>
        </w:rPr>
        <w:t>15</w:t>
      </w:r>
      <w:r w:rsidR="00390B74">
        <w:rPr>
          <w:color w:themeColor="text1" w:val="000000"/>
        </w:rPr>
        <w:t>,</w:t>
      </w:r>
      <w:r w:rsidR="00E130D3">
        <w:rPr>
          <w:color w:themeColor="text1" w:val="000000"/>
        </w:rPr>
        <w:t>1</w:t>
      </w:r>
      <w:r w:rsidR="00390B74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E130D3">
        <w:t>Tomislav Čoga</w:t>
      </w:r>
      <w:r w:rsidR="00E34074">
        <w:t xml:space="preserve"> iz Zagreba, </w:t>
      </w:r>
      <w:r w:rsidR="00E130D3">
        <w:t>Vranovinski ogranak I 2</w:t>
      </w:r>
      <w:r w:rsidR="00E34074" w:rsidRPr="00C911AF">
        <w:t>, OIB:</w:t>
      </w:r>
      <w:r w:rsidR="00E130D3">
        <w:t>82870226709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130D3">
        <w:t xml:space="preserve">ERWIN j.d.o.o. sa sjedištem u Zadru, Mate Ujevića 15/A, OIB: </w:t>
      </w:r>
      <w:r w:rsidR="00E130D3" w:rsidRPr="009A7EB8">
        <w:t>46440884694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59024B">
        <w:t>4</w:t>
      </w:r>
      <w:r w:rsidR="00C572D2">
        <w:t xml:space="preserve">. </w:t>
      </w:r>
      <w:r w:rsidR="0059024B">
        <w:t xml:space="preserve">studenog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E130D3">
        <w:t>30</w:t>
      </w:r>
      <w:r w:rsidR="0079567A" w:rsidRPr="00EF3F9E">
        <w:t>.</w:t>
      </w:r>
      <w:r w:rsidR="00E34074">
        <w:t xml:space="preserve"> </w:t>
      </w:r>
      <w:r w:rsidR="00E130D3">
        <w:t xml:space="preserve">lipnja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130D3">
        <w:t>7.292,81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E130D3">
        <w:t>OTP Banka Hrvatska</w:t>
      </w:r>
      <w:r w:rsidR="00E34074">
        <w:t xml:space="preserve"> </w:t>
      </w:r>
      <w:r w:rsidR="008B52BA">
        <w:t>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130D3">
        <w:t>9</w:t>
      </w:r>
      <w:r w:rsidR="00131DF8">
        <w:t xml:space="preserve">. </w:t>
      </w:r>
      <w:r w:rsidR="0059024B">
        <w:t xml:space="preserve">prosinca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59024B">
        <w:t>13</w:t>
      </w:r>
      <w:r w:rsidR="008F0E0D">
        <w:t>.</w:t>
      </w:r>
      <w:r w:rsidRPr="00131DF8">
        <w:t xml:space="preserve"> </w:t>
      </w:r>
      <w:r w:rsidR="003767D7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130D3">
        <w:t>9.175,79</w:t>
      </w:r>
      <w:r w:rsidR="00EF3F9E">
        <w:t xml:space="preserve"> kuna </w:t>
      </w:r>
      <w:r w:rsidR="00EE0861">
        <w:t xml:space="preserve">u neprekinutom razdoblju od </w:t>
      </w:r>
      <w:r w:rsidR="00E130D3">
        <w:t>375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59024B">
        <w:t>13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E34074" w:rsidP="00E130D3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E34074" w:rsidP="00E130D3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E34074" w:rsidP="00F3159A" w:rsidR="00E34074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07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59024B">
      <w:t xml:space="preserve">Poslovni broj: 5 </w:t>
    </w:r>
    <w:r w:rsidR="0059024B" w:rsidRPr="008C3132">
      <w:t>St-</w:t>
    </w:r>
    <w:r w:rsidR="0059024B">
      <w:t>11</w:t>
    </w:r>
    <w:r w:rsidR="00E34074">
      <w:t>1</w:t>
    </w:r>
    <w:r w:rsidR="00E130D3">
      <w:t>0</w:t>
    </w:r>
    <w:r w:rsidR="0059024B">
      <w:t>/16-11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59024B">
      <w:t>11</w:t>
    </w:r>
    <w:r w:rsidR="00E34074">
      <w:t>1</w:t>
    </w:r>
    <w:r w:rsidR="00E130D3">
      <w:t>0</w:t>
    </w:r>
    <w:r>
      <w:t>/16-1</w:t>
    </w:r>
    <w:r w:rsidR="0059024B">
      <w:t>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B0705"/>
    <w:rsid w:val="00DD0823"/>
    <w:rsid w:val="00DD118B"/>
    <w:rsid w:val="00DD5088"/>
    <w:rsid w:val="00DD56B2"/>
    <w:rsid w:val="00DD5973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7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7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7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7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7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07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7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7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7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7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1110</izvorni_sadrzaj>
    <derivirana_varijabla naziv="DomainObject.Predmet.Broj_1">1110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St-1110/2016</izvorni_sadrzaj>
    <derivirana_varijabla naziv="DomainObject.Predmet.OznakaBroj_1">St-1110/2016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ERWIN j.d.o.o. za održavanje motornih vozila</izvorni_sadrzaj>
    <derivirana_varijabla naziv="DomainObject.Predmet.ProtustrankaFormated_1">  ERWIN j.d.o.o. za održavanje motornih vozila</derivirana_varijabla>
  </DomainObject.Predmet.ProtustrankaFormated>
  <DomainObject.Predmet.ProtustrankaFormatedOIB>
    <izvorni_sadrzaj>  ERWIN j.d.o.o. za održavanje motornih vozila, OIB 46440884694</izvorni_sadrzaj>
    <derivirana_varijabla naziv="DomainObject.Predmet.ProtustrankaFormatedOIB_1">  ERWIN j.d.o.o. za održavanje motornih vozila, OIB 46440884694</derivirana_varijabla>
  </DomainObject.Predmet.ProtustrankaFormatedOIB>
  <DomainObject.Predmet.ProtustrankaFormatedWithAdress>
    <izvorni_sadrzaj> ERWIN j.d.o.o. za održavanje motornih vozila, Mate Ujevića 15/A, 23000 Zadar</izvorni_sadrzaj>
    <derivirana_varijabla naziv="DomainObject.Predmet.ProtustrankaFormatedWithAdress_1"> ERWIN j.d.o.o. za održavanje motornih vozila, Mate Ujevića 15/A, 23000 Zadar</derivirana_varijabla>
  </DomainObject.Predmet.ProtustrankaFormatedWithAdress>
  <DomainObject.Predmet.ProtustrankaFormatedWithAdressOIB>
    <izvorni_sadrzaj> ERWIN j.d.o.o. za održavanje motornih vozila, OIB 46440884694, Mate Ujevića 15/A, 23000 Zadar</izvorni_sadrzaj>
    <derivirana_varijabla naziv="DomainObject.Predmet.ProtustrankaFormatedWithAdressOIB_1"> ERWIN j.d.o.o. za održavanje motornih vozila, OIB 46440884694, Mate Ujevića 15/A, 23000 Zadar</derivirana_varijabla>
  </DomainObject.Predmet.ProtustrankaFormatedWithAdressOIB>
  <DomainObject.Predmet.ProtustrankaWithAdress>
    <izvorni_sadrzaj>ERWIN j.d.o.o. za održavanje motornih vozila Mate Ujevića 15/A, 23000 Zadar</izvorni_sadrzaj>
    <derivirana_varijabla naziv="DomainObject.Predmet.ProtustrankaWithAdress_1">ERWIN j.d.o.o. za održavanje motornih vozila Mate Ujevića 15/A, 23000 Zadar</derivirana_varijabla>
  </DomainObject.Predmet.ProtustrankaWithAdress>
  <DomainObject.Predmet.ProtustrankaWithAdressOIB>
    <izvorni_sadrzaj>ERWIN j.d.o.o. za održavanje motornih vozila, OIB 46440884694, Mate Ujevića 15/A, 23000 Zadar</izvorni_sadrzaj>
    <derivirana_varijabla naziv="DomainObject.Predmet.ProtustrankaWithAdressOIB_1">ERWIN j.d.o.o. za održavanje motornih vozila, OIB 46440884694, Mate Ujevića 15/A, 23000 Zadar</derivirana_varijabla>
  </DomainObject.Predmet.ProtustrankaWithAdressOIB>
  <DomainObject.Predmet.ProtustrankaNazivFormated>
    <izvorni_sadrzaj>ERWIN j.d.o.o. za održavanje motornih vozila</izvorni_sadrzaj>
    <derivirana_varijabla naziv="DomainObject.Predmet.ProtustrankaNazivFormated_1">ERWIN j.d.o.o. za održavanje motornih vozila</derivirana_varijabla>
  </DomainObject.Predmet.ProtustrankaNazivFormated>
  <DomainObject.Predmet.ProtustrankaNazivFormatedOIB>
    <izvorni_sadrzaj>ERWIN j.d.o.o. za održavanje motornih vozila, OIB 46440884694</izvorni_sadrzaj>
    <derivirana_varijabla naziv="DomainObject.Predmet.ProtustrankaNazivFormatedOIB_1">ERWIN j.d.o.o. za održavanje motornih vozila, OIB 46440884694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7292.81</izvorni_sadrzaj>
    <derivirana_varijabla naziv="DomainObject.Predmet.TrenutnaVrijednost_1">7292.81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ERWIN j.d.o.o. za održavanje motornih vozila</item>
    </izvorni_sadrzaj>
    <derivirana_varijabla naziv="DomainObject.Predmet.ProtuStrankaListFormated_1">
      <item>ERWIN j.d.o.o. za održavanje motornih vozila</item>
    </derivirana_varijabla>
  </DomainObject.Predmet.ProtuStrankaListFormated>
  <DomainObject.Predmet.ProtuStrankaListFormatedOIB>
    <izvorni_sadrzaj>
      <item>ERWIN j.d.o.o. za održavanje motornih vozila, OIB 46440884694</item>
    </izvorni_sadrzaj>
    <derivirana_varijabla naziv="DomainObject.Predmet.ProtuStrankaListFormatedOIB_1">
      <item>ERWIN j.d.o.o. za održavanje motornih vozila, OIB 46440884694</item>
    </derivirana_varijabla>
  </DomainObject.Predmet.ProtuStrankaListFormatedOIB>
  <DomainObject.Predmet.ProtuStrankaListFormatedWithAdress>
    <izvorni_sadrzaj>
      <item>ERWIN j.d.o.o. za održavanje motornih vozila, Mate Ujevića 15/A, 23000 Zadar</item>
    </izvorni_sadrzaj>
    <derivirana_varijabla naziv="DomainObject.Predmet.ProtuStrankaListFormatedWithAdress_1">
      <item>ERWIN j.d.o.o. za održavanje motornih vozila, Mate Ujevića 15/A, 23000 Zadar</item>
    </derivirana_varijabla>
  </DomainObject.Predmet.ProtuStrankaListFormatedWithAdress>
  <DomainObject.Predmet.ProtuStrankaListFormatedWithAdressOIB>
    <izvorni_sadrzaj>
      <item>ERWIN j.d.o.o. za održavanje motornih vozila, OIB 46440884694, Mate Ujevića 15/A, 23000 Zadar</item>
    </izvorni_sadrzaj>
    <derivirana_varijabla naziv="DomainObject.Predmet.ProtuStrankaListFormatedWithAdressOIB_1">
      <item>ERWIN j.d.o.o. za održavanje motornih vozila, OIB 46440884694, Mate Ujevića 15/A, 23000 Zadar</item>
    </derivirana_varijabla>
  </DomainObject.Predmet.ProtuStrankaListFormatedWithAdressOIB>
  <DomainObject.Predmet.ProtuStrankaListNazivFormated>
    <izvorni_sadrzaj>
      <item>ERWIN j.d.o.o. za održavanje motornih vozila</item>
    </izvorni_sadrzaj>
    <derivirana_varijabla naziv="DomainObject.Predmet.ProtuStrankaListNazivFormated_1">
      <item>ERWIN j.d.o.o. za održavanje motornih vozila</item>
    </derivirana_varijabla>
  </DomainObject.Predmet.ProtuStrankaListNazivFormated>
  <DomainObject.Predmet.ProtuStrankaListNazivFormatedOIB>
    <izvorni_sadrzaj>
      <item>ERWIN j.d.o.o. za održavanje motornih vozila, OIB 46440884694</item>
    </izvorni_sadrzaj>
    <derivirana_varijabla naziv="DomainObject.Predmet.ProtuStrankaListNazivFormatedOIB_1">
      <item>ERWIN j.d.o.o. za održavanje motornih vozila, OIB 46440884694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ERWIN j.d.o.o. za održavanje motornih vozila</izvorni_sadrzaj>
    <derivirana_varijabla naziv="DomainObject.Predmet.ProtustrankaIDrugi_1">ERWIN j.d.o.o. za održavanje motornih vozila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ERWIN j.d.o.o. za održavanje motornih vozila, OIB 46440884694, Mate Ujevića 15/A, 23000 Zadar</izvorni_sadrzaj>
    <derivirana_varijabla naziv="DomainObject.Predmet.ProtustrankaIDrugiAdressOIB_1">ERWIN j.d.o.o. za održavanje motornih vozila, OIB 46440884694, Mate Ujevića 15/A,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ERWIN j.d.o.o. za održavanje motornih vozila</item>
    </izvorni_sadrzaj>
    <derivirana_varijabla naziv="DomainObject.Predmet.SudioniciListNaziv_1">
      <item>Financijska agencija</item>
      <item>ERWIN j.d.o.o. za održavanje motornih vozila</item>
    </derivirana_varijabla>
  </DomainObject.Predmet.SudioniciListNaziv>
  <DomainObject.Predmet.SudioniciListAdressOIB>
    <izvorni_sadrzaj>
      <item>Financijska agencija, OIB 85821130368, Ivana Danila 4,23000 Zadar</item>
      <item>ERWIN j.d.o.o. za održavanje motornih vozila, OIB 46440884694, Mate Ujevića 15/A,23000 Zadar</item>
    </izvorni_sadrzaj>
    <derivirana_varijabla naziv="DomainObject.Predmet.SudioniciListAdressOIB_1">
      <item>Financijska agencija, OIB 85821130368, Ivana Danila 4,23000 Zadar</item>
      <item>ERWIN j.d.o.o. za održavanje motornih vozila, OIB 46440884694, Mate Ujevića 15/A,23000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46440884694</item>
    </izvorni_sadrzaj>
    <derivirana_varijabla naziv="DomainObject.Predmet.SudioniciListNazivOIB_1">
      <item>, OIB 85821130368</item>
      <item>, OIB 46440884694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AEFC4-3336-4EED-A3FE-CC6850D848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1008</properties:Words>
  <properties:Characters>5416</properties:Characters>
  <properties:Lines>131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2017-03-13T14:02:00Z</dcterms:created>
  <dc:creator>Administrator</dc:creator>
  <cp:lastModifiedBy>Krešimir Torbarina</cp:lastModifiedBy>
  <cp:lastPrinted>2017-03-13T14:02:00Z</cp:lastPrinted>
  <dcterms:modified xmlns:xsi="http://www.w3.org/2001/XMLSchema-instance" xsi:type="dcterms:W3CDTF">2017-03-13T14:06:00Z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