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3195" w14:paraId="d70319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6291E">
        <w:t>679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6291E">
        <w:t>PEKARSTVO VESNA j.d.o.o. Zagreb, Ivane Brlić Mažuranić 60</w:t>
      </w:r>
      <w:r w:rsidR="00D84604">
        <w:t xml:space="preserve">, </w:t>
      </w:r>
      <w:r w:rsidR="00AC4528">
        <w:t xml:space="preserve">(OIB </w:t>
      </w:r>
      <w:r w:rsidR="00B6291E">
        <w:t>30103877955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84604">
        <w:t>4</w:t>
      </w:r>
      <w:r w:rsidR="00B6291E">
        <w:t>2.049,48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9E412C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6291E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CF034D"/>
    <w:rsid w:val="00D01B78"/>
    <w:rsid w:val="00D4646D"/>
    <w:rsid w:val="00D66226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1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1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1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1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1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1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1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1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VESNA jednostavno društvo s ograničenom odgovornošću za proizvodnju, trgovinu i usluge</izvorni_sadrzaj>
    <derivirana_varijabla naziv="DomainObject.Predmet.ProtustrankaFormated_1">  PEKARSTVO VESNA jednostavno društvo s ograničenom odgovornošću za proizvodnju, trgovinu i usluge</derivirana_varijabla>
  </DomainObject.Predmet.ProtustrankaFormated>
  <DomainObject.Predmet.ProtustrankaFormatedOIB>
    <izvorni_sadrzaj>  PEKARSTVO VESNA jednostavno društvo s ograničenom odgovornošću za proizvodnju, trgovinu i usluge, OIB 30103877955</izvorni_sadrzaj>
    <derivirana_varijabla naziv="DomainObject.Predmet.ProtustrankaFormatedOIB_1">  PEKARSTVO VESNA jednostavno društvo s ograničenom odgovornošću za proizvodnju, trgovinu i usluge, OIB 30103877955</derivirana_varijabla>
  </DomainObject.Predmet.ProtustrankaFormatedOIB>
  <DomainObject.Predmet.ProtustrankaFormatedWithAdress>
    <izvorni_sadrzaj> PEKARSTVO VESNA jednostavno društvo s ograničenom odgovornošću za proizvodnju, trgovinu i usluge, Ivane Brlić-Mažuranić 60, 10000 Zagreb</izvorni_sadrzaj>
    <derivirana_varijabla naziv="DomainObject.Predmet.ProtustrankaFormatedWithAdress_1"> PEKARSTVO VESNA jednostavno društvo s ograničenom odgovornošću za proizvodnju, trgovinu i usluge, Ivane Brlić-Mažuranić 60, 10000 Zagreb</derivirana_varijabla>
  </DomainObject.Predmet.ProtustrankaFormatedWithAdress>
  <DomainObject.Predmet.ProtustrankaFormatedWithAdressOIB>
    <izvorni_sadrzaj> PEKARSTVO VESNA jednostavno društvo s ograničenom odgovornošću za proizvodnju, trgovinu i usluge, OIB 30103877955, Ivane Brlić-Mažuranić 60, 10000 Zagreb</izvorni_sadrzaj>
    <derivirana_varijabla naziv="DomainObject.Predmet.ProtustrankaFormatedWithAdressOIB_1"> PEKARSTVO VESNA jednostavno društvo s ograničenom odgovornošću za proizvodnju, trgovinu i usluge, OIB 30103877955, Ivane Brlić-Mažuranić 60, 10000 Zagreb</derivirana_varijabla>
  </DomainObject.Predmet.ProtustrankaFormatedWithAdressOIB>
  <DomainObject.Predmet.ProtustrankaWithAdress>
    <izvorni_sadrzaj>PEKARSTVO VESNA jednostavno društvo s ograničenom odgovornošću za proizvodnju, trgovinu i usluge Ivane Brlić-Mažuranić 60, 10000 Zagreb</izvorni_sadrzaj>
    <derivirana_varijabla naziv="DomainObject.Predmet.ProtustrankaWithAdress_1">PEKARSTVO VESNA jednostavno društvo s ograničenom odgovornošću za proizvodnju, trgovinu i usluge Ivane Brlić-Mažuranić 60, 10000 Zagreb</derivirana_varijabla>
  </DomainObject.Predmet.ProtustrankaWithAdress>
  <DomainObject.Predmet.ProtustrankaWithAdressOIB>
    <izvorni_sadrzaj>PEKARSTVO VESNA jednostavno društvo s ograničenom odgovornošću za proizvodnju, trgovinu i usluge, OIB 30103877955, Ivane Brlić-Mažuranić 60, 10000 Zagreb</izvorni_sadrzaj>
    <derivirana_varijabla naziv="DomainObject.Predmet.ProtustrankaWithAdressOIB_1">PEKARSTVO VESNA jednostavno društvo s ograničenom odgovornošću za proizvodnju, trgovinu i usluge, OIB 30103877955, Ivane Brlić-Mažuranić 60, 10000 Zagreb</derivirana_varijabla>
  </DomainObject.Predmet.ProtustrankaWithAdressOIB>
  <DomainObject.Predmet.ProtustrankaNazivFormated>
    <izvorni_sadrzaj>PEKARSTVO VESNA jednostavno društvo s ograničenom odgovornošću za proizvodnju, trgovinu i usluge</izvorni_sadrzaj>
    <derivirana_varijabla naziv="DomainObject.Predmet.ProtustrankaNazivFormated_1">PEKARSTVO VESNA jednostavno društvo s ograničenom odgovornošću za proizvodnju, trgovinu i usluge</derivirana_varijabla>
  </DomainObject.Predmet.ProtustrankaNazivFormated>
  <DomainObject.Predmet.ProtustrankaNazivFormatedOIB>
    <izvorni_sadrzaj>PEKARSTVO VESNA jednostavno društvo s ograničenom odgovornošću za proizvodnju, trgovinu i usluge, OIB 30103877955</izvorni_sadrzaj>
    <derivirana_varijabla naziv="DomainObject.Predmet.ProtustrankaNazivFormatedOIB_1">PEKARSTVO VESNA jednostavno društvo s ograničenom odgovornošću za proizvodnju, trgovinu i usluge, OIB 30103877955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PEKARSTVO VESNA jednostavno društvo s ograničenom odgovornošću za proizvodnju, trgovinu i usluge</item>
    </izvorni_sadrzaj>
    <derivirana_varijabla naziv="DomainObject.Predmet.ProtuStrankaListFormated_1">
      <item>PEKARSTVO VESNA jednostavno društvo s ograničenom odgovornošću za proizvodnju, trgovinu i usluge</item>
    </derivirana_varijabla>
  </DomainObject.Predmet.ProtuStrankaListFormated>
  <DomainObject.Predmet.ProtuStrankaListFormatedOIB>
    <izvorni_sadrzaj>
      <item>PEKARSTVO VESNA jednostavno društvo s ograničenom odgovornošću za proizvodnju, trgovinu i usluge, OIB 30103877955</item>
    </izvorni_sadrzaj>
    <derivirana_varijabla naziv="DomainObject.Predmet.ProtuStrankaListFormatedOIB_1">
      <item>PEKARSTVO VESNA jednostavno društvo s ograničenom odgovornošću za proizvodnju, trgovinu i usluge, OIB 30103877955</item>
    </derivirana_varijabla>
  </DomainObject.Predmet.ProtuStrankaListFormatedOIB>
  <DomainObject.Predmet.ProtuStrankaListFormatedWithAdress>
    <izvorni_sadrzaj>
      <item>PEKARSTVO VESNA jednostavno društvo s ograničenom odgovornošću za proizvodnju, trgovinu i usluge, Ivane Brlić-Mažuranić 60, 10000 Zagreb</item>
    </izvorni_sadrzaj>
    <derivirana_varijabla naziv="DomainObject.Predmet.ProtuStrankaListFormatedWithAdress_1">
      <item>PEKARSTVO VESNA jednostavno društvo s ograničenom odgovornošću za proizvodnju, trgovinu i usluge, Ivane Brlić-Mažuranić 60, 10000 Zagreb</item>
    </derivirana_varijabla>
  </DomainObject.Predmet.ProtuStrankaListFormatedWithAdress>
  <DomainObject.Predmet.ProtuStrankaListFormatedWithAdressOIB>
    <izvorni_sadrzaj>
      <item>PEKARSTVO VESNA jednostavno društvo s ograničenom odgovornošću za proizvodnju, trgovinu i usluge, OIB 30103877955, Ivane Brlić-Mažuranić 60, 10000 Zagreb</item>
    </izvorni_sadrzaj>
    <derivirana_varijabla naziv="DomainObject.Predmet.ProtuStrankaListFormatedWithAdressOIB_1">
      <item>PEKARSTVO VESNA jednostavno društvo s ograničenom odgovornošću za proizvodnju, trgovinu i usluge, OIB 30103877955, Ivane Brlić-Mažuranić 60, 10000 Zagreb</item>
    </derivirana_varijabla>
  </DomainObject.Predmet.ProtuStrankaListFormatedWithAdressOIB>
  <DomainObject.Predmet.ProtuStrankaListNazivFormated>
    <izvorni_sadrzaj>
      <item>PEKARSTVO VESNA jednostavno društvo s ograničenom odgovornošću za proizvodnju, trgovinu i usluge</item>
    </izvorni_sadrzaj>
    <derivirana_varijabla naziv="DomainObject.Predmet.ProtuStrankaListNazivFormated_1">
      <item>PEKARSTVO VESNA jednostavno društvo s ograničenom odgovornošću za proizvodnju, trgovinu i usluge</item>
    </derivirana_varijabla>
  </DomainObject.Predmet.ProtuStrankaListNazivFormated>
  <DomainObject.Predmet.ProtuStrankaListNazivFormatedOIB>
    <izvorni_sadrzaj>
      <item>PEKARSTVO VESNA jednostavno društvo s ograničenom odgovornošću za proizvodnju, trgovinu i usluge, OIB 30103877955</item>
    </izvorni_sadrzaj>
    <derivirana_varijabla naziv="DomainObject.Predmet.ProtuStrankaListNazivFormatedOIB_1">
      <item>PEKARSTVO VESNA jednostavno društvo s ograničenom odgovornošću za proizvodnju, trgovinu i usluge, OIB 30103877955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PEKARSTVO VESNA jednostavno društvo s ograničenom odgovornošću za proizvodnju, trgovinu i usluge</izvorni_sadrzaj>
    <derivirana_varijabla naziv="DomainObject.Predmet.ProtustrankaIDrugi_1">PEKARSTVO VESNA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PEKARSTVO VESNA jednostavno društvo s ograničenom odgovornošću za proizvodnju, trgovinu i usluge, OIB 30103877955, Ivane Brlić-Mažuranić 60, 10000 Zagreb</izvorni_sadrzaj>
    <derivirana_varijabla naziv="DomainObject.Predmet.ProtustrankaIDrugiAdressOIB_1">PEKARSTVO VESNA jednostavno društvo s ograničenom odgovornošću za proizvodnju, trgovinu i usluge, OIB 30103877955, Ivane Brlić-Mažuranić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PEKARSTVO VESNA jednostavno društvo s ograničenom odgovornošću za proizvodnju, trgovinu i usluge</item>
    </izvorni_sadrzaj>
    <derivirana_varijabla naziv="DomainObject.Predmet.SudioniciListNaziv_1">
      <item>FINA Regionalni centar Zagreb</item>
      <item>PEKARSTVO VESNA jednostavno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PEKARSTVO VESNA jednostavno društvo s ograničenom odgovornošću za proizvodnju, trgovinu i usluge, OIB 30103877955, Ivane Brlić-Mažuranić 60,10000 Zagreb</item>
    </izvorni_sadrzaj>
    <derivirana_varijabla naziv="DomainObject.Predmet.SudioniciListAdressOIB_1">
      <item>FINA Regionalni centar Zagreb, OIB 85821130368, Trg svibanjskih žrtava 1995. br. 1,10000 Zagreb</item>
      <item>PEKARSTVO VESNA jednostavno društvo s ograničenom odgovornošću za proizvodnju, trgovinu i usluge, OIB 30103877955, Ivane Brlić-Mažuranić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30103877955</item>
    </izvorni_sadrzaj>
    <derivirana_varijabla naziv="DomainObject.Predmet.SudioniciListNazivOIB_1">
      <item>, OIB 85821130368</item>
      <item>, OIB 30103877955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2016-02-23T10:52:00Z</dcterms:created>
  <dc:creator>ilukac</dc:creator>
  <cp:lastModifiedBy>Ivanka Lukač</cp:lastModifiedBy>
  <cp:lastPrinted>2016-02-23T10:53:00Z</cp:lastPrinted>
  <dcterms:modified xmlns:xsi="http://www.w3.org/2001/XMLSchema-instance" xsi:type="dcterms:W3CDTF">2016-02-24T07:01:00Z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