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6479a" w14:paraId="6a6479a" w:rsidRDefault="00EB6168" w:rsidP="00EB6168" w:rsidR="00EB6168">
      <w:pPr>
        <w15:collapsed w:val="false"/>
      </w:pPr>
      <w:bookmarkStart w:name="_GoBack" w:id="0"/>
      <w:bookmarkEnd w:id="0"/>
      <w:r>
        <w:tab/>
      </w:r>
      <w:r>
        <w:tab/>
      </w:r>
      <w:r>
        <w:tab/>
      </w:r>
      <w:r>
        <w:tab/>
      </w:r>
      <w:r>
        <w:tab/>
      </w:r>
      <w:r>
        <w:tab/>
      </w:r>
      <w:r>
        <w:tab/>
      </w:r>
    </w:p>
    <w:p w:rsidRDefault="00EB6168" w:rsidP="00EB6168" w:rsidR="00EB6168">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00A940BE">
        <w:t xml:space="preserve">                                                                                                  </w:t>
      </w:r>
      <w:r w:rsidR="005A1C82">
        <w:t>4 St-</w:t>
      </w:r>
      <w:r w:rsidR="00D963C0">
        <w:t>8307</w:t>
      </w:r>
      <w:r w:rsidR="00A940BE">
        <w:t>/15</w:t>
      </w:r>
      <w:r w:rsidR="00A940BE">
        <w:br w:clear="all" w:type="textWrapping"/>
      </w:r>
      <w:r>
        <w:t>REPUBLIKA HRVATSKA</w:t>
      </w:r>
    </w:p>
    <w:p w:rsidRDefault="00EB6168" w:rsidP="00EB6168" w:rsidR="00EB6168">
      <w:r>
        <w:t>TRGOVAČKI SUD U ZAGREBU</w:t>
      </w:r>
    </w:p>
    <w:p w:rsidRDefault="00EB6168" w:rsidP="00EB6168" w:rsidR="00EB6168">
      <w:r>
        <w:t xml:space="preserve">STALNA SLUŽBA </w:t>
      </w:r>
    </w:p>
    <w:p w:rsidRDefault="00EB6168" w:rsidP="00EB6168" w:rsidR="00EB6168">
      <w:r>
        <w:t>Karlovac, Ljudevita Šestića 4</w:t>
      </w:r>
    </w:p>
    <w:p w:rsidRDefault="00EB6168" w:rsidP="00EB6168" w:rsidR="00EB6168"/>
    <w:p w:rsidRDefault="00EB6168" w:rsidP="00EB6168" w:rsidR="00EB6168"/>
    <w:p w:rsidRDefault="00EB6168" w:rsidP="00EB6168" w:rsidR="00EB6168">
      <w:pPr>
        <w:jc w:val="center"/>
      </w:pPr>
      <w:r>
        <w:t>U  I M E   R E P U  B L I K E   H R V A T S K E</w:t>
      </w:r>
    </w:p>
    <w:p w:rsidRDefault="00EB6168" w:rsidP="00EB6168" w:rsidR="00EB6168">
      <w:pPr>
        <w:tabs>
          <w:tab w:pos="4050" w:val="left"/>
        </w:tabs>
        <w:jc w:val="center"/>
      </w:pPr>
      <w:r>
        <w:t>R J E Š E N J E</w:t>
      </w:r>
    </w:p>
    <w:p w:rsidRDefault="0045631B" w:rsidP="00EB6168" w:rsidR="0045631B">
      <w:pPr>
        <w:ind w:firstLine="720"/>
        <w:jc w:val="both"/>
      </w:pPr>
    </w:p>
    <w:p w:rsidRDefault="0045631B" w:rsidP="0057485D" w:rsidR="0045631B">
      <w:pPr>
        <w:ind w:firstLine="708"/>
        <w:jc w:val="both"/>
      </w:pPr>
      <w:r>
        <w:t>Trgovački sud u Zagrebu, Stalna služba, po sucu Goranki Boljkovac, kao stečajnom sucu, u skraćenom stečajnom</w:t>
      </w:r>
      <w:r w:rsidR="00D963C0">
        <w:t xml:space="preserve"> postupku</w:t>
      </w:r>
      <w:r>
        <w:t xml:space="preserve"> nad dužnikom </w:t>
      </w:r>
      <w:r w:rsidR="00D963C0">
        <w:t>LEGUMINA d.o.o., Zagreb, Matka Mandića 21, OIB 71851622794</w:t>
      </w:r>
      <w:r>
        <w:t xml:space="preserve">, dana </w:t>
      </w:r>
      <w:r w:rsidR="00D963C0">
        <w:t>22. kolovoza</w:t>
      </w:r>
      <w:r>
        <w:t xml:space="preserve"> 2016. godine,</w:t>
      </w:r>
    </w:p>
    <w:p w:rsidRDefault="0045631B" w:rsidP="00EB6168" w:rsidR="0045631B">
      <w:pPr>
        <w:ind w:firstLine="720"/>
        <w:jc w:val="both"/>
      </w:pPr>
    </w:p>
    <w:p w:rsidRDefault="00EB6168" w:rsidP="00EB6168" w:rsidR="00EB6168">
      <w:pPr>
        <w:jc w:val="center"/>
      </w:pPr>
      <w:r>
        <w:t>r i j e š i o     j e</w:t>
      </w:r>
    </w:p>
    <w:p w:rsidRDefault="00EB6168" w:rsidP="00EB6168" w:rsidR="00EB6168"/>
    <w:p w:rsidRDefault="00EB6168" w:rsidP="00B52D06" w:rsidR="00EB6168">
      <w:pPr>
        <w:pStyle w:val="Odlomakpopisa"/>
        <w:numPr>
          <w:ilvl w:val="0"/>
          <w:numId w:val="3"/>
        </w:numPr>
        <w:jc w:val="both"/>
      </w:pPr>
      <w:r>
        <w:t xml:space="preserve">Otvara se stečajni postupak nad dužnikom </w:t>
      </w:r>
      <w:r w:rsidR="00D963C0">
        <w:t>LEGUMINA d.o.o., Zagreb, Matka Mandića 21, OIB 71851622794</w:t>
      </w:r>
      <w:r>
        <w:t xml:space="preserve">. Stečajni postupak je otvoren dana </w:t>
      </w:r>
      <w:r w:rsidR="00D963C0">
        <w:t>22. kolovoza</w:t>
      </w:r>
      <w:r>
        <w:t xml:space="preserve"> 2016. godine u </w:t>
      </w:r>
      <w:r w:rsidR="00516EF7">
        <w:t>14,05</w:t>
      </w:r>
      <w:r>
        <w:t xml:space="preserve"> sati, kad je ovo rješenje o otvaranju stečajnog postupka </w:t>
      </w:r>
      <w:r w:rsidR="008939A2">
        <w:t>objavljeno</w:t>
      </w:r>
      <w:r>
        <w:t xml:space="preserve"> na e-oglasnoj ploči ovog suda.</w:t>
      </w:r>
    </w:p>
    <w:p w:rsidRDefault="00EB6168" w:rsidP="00EB6168" w:rsidR="00EB6168">
      <w:pPr>
        <w:ind w:left="708"/>
        <w:jc w:val="both"/>
      </w:pPr>
    </w:p>
    <w:p w:rsidRDefault="00EB6168" w:rsidP="00BE4184" w:rsidR="00BE4184">
      <w:pPr>
        <w:pStyle w:val="Odlomakpopisa"/>
        <w:numPr>
          <w:ilvl w:val="0"/>
          <w:numId w:val="3"/>
        </w:numPr>
        <w:jc w:val="both"/>
      </w:pPr>
      <w:r>
        <w:t xml:space="preserve">Stečajnim upraviteljem </w:t>
      </w:r>
      <w:r w:rsidR="00BE4184">
        <w:t xml:space="preserve">se imenuje </w:t>
      </w:r>
      <w:r w:rsidR="005D4EF8">
        <w:t>Damir Cincar, Osijek, Svete Ane 15 b, OIB 60464850994</w:t>
      </w:r>
      <w:r w:rsidR="00BE4184">
        <w:t>.</w:t>
      </w:r>
    </w:p>
    <w:p w:rsidRDefault="00EB6168" w:rsidP="00BE4184" w:rsidR="00EB6168">
      <w:pPr>
        <w:pStyle w:val="Odlomakpopisa"/>
        <w:ind w:left="708"/>
        <w:jc w:val="both"/>
      </w:pPr>
    </w:p>
    <w:p w:rsidRDefault="00EB6168" w:rsidP="00B52D06" w:rsidR="00EB6168">
      <w:pPr>
        <w:numPr>
          <w:ilvl w:val="0"/>
          <w:numId w:val="3"/>
        </w:numPr>
        <w:jc w:val="both"/>
      </w:pPr>
      <w:r>
        <w:t>Zaključuje se stečajni postupak nad dužnikom</w:t>
      </w:r>
      <w:r w:rsidR="005A1C82">
        <w:t xml:space="preserve"> </w:t>
      </w:r>
      <w:r w:rsidR="00D963C0">
        <w:t>LEGUMINA d.o.o., Zagreb, Matka Mandića 21, OIB 71851622794</w:t>
      </w:r>
      <w:r w:rsidR="0014347D">
        <w:t>,</w:t>
      </w:r>
      <w:r w:rsidR="00ED1BC8">
        <w:t xml:space="preserve"> </w:t>
      </w:r>
      <w:r>
        <w:t xml:space="preserve">s danom </w:t>
      </w:r>
      <w:r w:rsidR="00D963C0">
        <w:t>22. kolovoza</w:t>
      </w:r>
      <w:r w:rsidR="0045631B">
        <w:t xml:space="preserve"> 2016. godine.</w:t>
      </w:r>
    </w:p>
    <w:p w:rsidRDefault="00EB6168" w:rsidP="00EB6168" w:rsidR="00EB6168">
      <w:pPr>
        <w:jc w:val="both"/>
      </w:pPr>
    </w:p>
    <w:p w:rsidRDefault="00EB6168" w:rsidP="00B52D06" w:rsidR="00EB6168">
      <w:pPr>
        <w:numPr>
          <w:ilvl w:val="0"/>
          <w:numId w:val="3"/>
        </w:numPr>
        <w:jc w:val="both"/>
        <w:rPr>
          <w:b/>
        </w:rPr>
      </w:pPr>
      <w:r>
        <w:t xml:space="preserve">Nakon pravomoćnosti ovog rješenja dužnik </w:t>
      </w:r>
      <w:r w:rsidR="00D963C0">
        <w:t>LEGUMINA d.o.o., Zagreb, Matka Mandića 21, OIB 71851622794</w:t>
      </w:r>
      <w:r w:rsidR="0045631B">
        <w:t xml:space="preserve">, </w:t>
      </w:r>
      <w:r>
        <w:t>će biti brisan iz sudskog registra ovog suda.</w:t>
      </w:r>
    </w:p>
    <w:p w:rsidRDefault="00EB6168" w:rsidP="00EB6168" w:rsidR="00EB6168">
      <w:pPr>
        <w:jc w:val="center"/>
        <w:rPr>
          <w:b/>
        </w:rPr>
      </w:pPr>
    </w:p>
    <w:p w:rsidRDefault="00EB6168" w:rsidP="00EB6168" w:rsidR="00EB6168">
      <w:pPr>
        <w:jc w:val="center"/>
      </w:pPr>
      <w:r>
        <w:t>Obrazloženje</w:t>
      </w:r>
    </w:p>
    <w:p w:rsidRDefault="00EB6168" w:rsidP="00EB6168" w:rsidR="00EB6168"/>
    <w:p w:rsidRDefault="00EB6168" w:rsidP="00B52D06" w:rsidR="00B52D06">
      <w:pPr>
        <w:ind w:firstLine="708"/>
        <w:jc w:val="both"/>
      </w:pPr>
      <w:r>
        <w:t xml:space="preserve">Financijska agencija </w:t>
      </w:r>
      <w:r w:rsidR="00E46036">
        <w:t xml:space="preserve">podnijela </w:t>
      </w:r>
      <w:r w:rsidR="00B52D06">
        <w:t xml:space="preserve">je sudu dana </w:t>
      </w:r>
      <w:r w:rsidR="00D963C0">
        <w:t>14. prosinca</w:t>
      </w:r>
      <w:r w:rsidR="00B52D06">
        <w:t xml:space="preserve"> 2015.</w:t>
      </w:r>
      <w:r w:rsidR="00E46036">
        <w:t xml:space="preserve"> godine</w:t>
      </w:r>
      <w:r>
        <w:t xml:space="preserve"> zahtjev za provedbu skraćenog stečajnog postupka nad </w:t>
      </w:r>
      <w:r w:rsidR="00D963C0">
        <w:t>LEGUMINA d.o.o., Zagreb, Matka Mandića 21, OIB 71851622794</w:t>
      </w:r>
      <w:r>
        <w:t xml:space="preserve">, </w:t>
      </w:r>
      <w:r w:rsidR="00B52D06">
        <w:t>temeljem odredbe čl. 429. st. 1. Stečajnog zakona (Narodne novine broj 71/15, dalje u tekstu: SZ-a).</w:t>
      </w:r>
    </w:p>
    <w:p w:rsidRDefault="00B52D06" w:rsidP="00B52D06" w:rsidR="00B52D06">
      <w:pPr>
        <w:ind w:firstLine="708"/>
        <w:jc w:val="both"/>
      </w:pPr>
    </w:p>
    <w:p w:rsidRDefault="00B52D06" w:rsidP="00B52D06" w:rsidR="00B52D06">
      <w:pPr>
        <w:ind w:firstLine="708"/>
        <w:jc w:val="both"/>
      </w:pPr>
      <w:r>
        <w:t>Sud je pozvao osobe ovlaštene za zastupanje dužnika po zakonu da u roku od 15 dana dostave sudu javnobilježnički ovjerovljen popis imovine i obveza dužnika na propisanom obrascu, sukl</w:t>
      </w:r>
      <w:r w:rsidR="004D7DF4">
        <w:t>adno odredbi čl. 430., čl. 17. i čl. 13. SZ-a.</w:t>
      </w:r>
    </w:p>
    <w:p w:rsidRDefault="004D7DF4" w:rsidP="00B52D06" w:rsidR="004D7DF4">
      <w:pPr>
        <w:ind w:firstLine="708"/>
        <w:jc w:val="both"/>
      </w:pPr>
    </w:p>
    <w:p w:rsidRDefault="004D7DF4" w:rsidP="00EB6168" w:rsidR="00EB6168">
      <w:pPr>
        <w:ind w:firstLine="708"/>
        <w:jc w:val="both"/>
      </w:pPr>
      <w:r>
        <w:t>Nadalje, o</w:t>
      </w:r>
      <w:r w:rsidR="00EB6168">
        <w:t xml:space="preserve">glasom od </w:t>
      </w:r>
      <w:r w:rsidR="00D963C0">
        <w:t>3. veljače</w:t>
      </w:r>
      <w:r w:rsidR="005D4EF8">
        <w:t xml:space="preserve"> 2016</w:t>
      </w:r>
      <w:r w:rsidR="00EB6168">
        <w:t>. godine</w:t>
      </w:r>
      <w:r w:rsidR="0045631B">
        <w:t>, koji je oglašen na e-oglasnoj pl</w:t>
      </w:r>
      <w:r>
        <w:t xml:space="preserve">oči suda dana </w:t>
      </w:r>
      <w:r w:rsidR="00D963C0">
        <w:t>8. veljače</w:t>
      </w:r>
      <w:r w:rsidR="00F20DEB">
        <w:t xml:space="preserve"> 2016</w:t>
      </w:r>
      <w:r>
        <w:t xml:space="preserve">. godine, sud je pozvao </w:t>
      </w:r>
      <w:r w:rsidR="00EB6168">
        <w:t>dužnikov</w:t>
      </w:r>
      <w:r>
        <w:t xml:space="preserve">e vjerovnike da u roku od 45 dana, </w:t>
      </w:r>
      <w:r w:rsidR="00EB6168">
        <w:t xml:space="preserve"> </w:t>
      </w:r>
      <w:r w:rsidR="00EB6168">
        <w:lastRenderedPageBreak/>
        <w:t xml:space="preserve">sukladno </w:t>
      </w:r>
      <w:r>
        <w:t xml:space="preserve">čl. 430. i 431. SZ-a predlože </w:t>
      </w:r>
      <w:r w:rsidR="00EB6168">
        <w:t>otvaranje stečajnog postupka nad dužnikom uz upo</w:t>
      </w:r>
      <w:r>
        <w:t>zorenje na pravne posljedice ne</w:t>
      </w:r>
      <w:r w:rsidR="00EB6168">
        <w:t>podnošenja istog.</w:t>
      </w:r>
    </w:p>
    <w:p w:rsidRDefault="004D7DF4" w:rsidP="00EB6168" w:rsidR="004D7DF4">
      <w:pPr>
        <w:ind w:firstLine="708"/>
        <w:jc w:val="both"/>
      </w:pPr>
    </w:p>
    <w:p w:rsidRDefault="004D7DF4" w:rsidP="00EB6168" w:rsidR="004D7DF4">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D963C0" w:rsidP="00EB6168" w:rsidR="00D963C0">
      <w:pPr>
        <w:ind w:firstLine="708"/>
        <w:jc w:val="both"/>
      </w:pPr>
    </w:p>
    <w:p w:rsidRDefault="00095AAE" w:rsidP="00095AAE" w:rsidR="00095AAE">
      <w:pPr>
        <w:ind w:firstLine="708"/>
        <w:jc w:val="both"/>
      </w:pPr>
      <w:r>
        <w:t>Osobe ovlaštene za zastupanje dužni</w:t>
      </w:r>
      <w:r w:rsidR="00F554A6">
        <w:t xml:space="preserve">ka po zakonu nisu postupile po zaključku kojim su </w:t>
      </w:r>
      <w:r>
        <w:t>pozvane dostaviti ovjerovljen popis imovine i obvez</w:t>
      </w:r>
      <w:r w:rsidR="00F554A6">
        <w:t xml:space="preserve">a dužnika na propisanom obrascu, a na što su te osobe pozvane i oglasom od </w:t>
      </w:r>
      <w:r w:rsidR="00D963C0">
        <w:t>3. veljače</w:t>
      </w:r>
      <w:r w:rsidR="005D4EF8">
        <w:t xml:space="preserve"> 2016</w:t>
      </w:r>
      <w:r w:rsidR="00D963C0">
        <w:t>. godine.</w:t>
      </w:r>
    </w:p>
    <w:p w:rsidRDefault="00D963C0" w:rsidP="00095AAE" w:rsidR="00D963C0">
      <w:pPr>
        <w:ind w:firstLine="708"/>
        <w:jc w:val="both"/>
      </w:pPr>
    </w:p>
    <w:p w:rsidRDefault="00D963C0" w:rsidP="00095AAE" w:rsidR="00D963C0">
      <w:pPr>
        <w:ind w:firstLine="708"/>
        <w:jc w:val="both"/>
      </w:pPr>
      <w:r>
        <w:t xml:space="preserve">Potrebno je istaknuti da je zakonska zastupnica dužnika Ivana Mekanj podneskom od 27. veljače 2016. godine dostavila presliku potvrdu Porezne uprave, Područni ured Zagreb, Ispostava Trešnjevka od 24. veljače 2016. godine (list 19 spisa) o tome da porezni obveznik LEGUMINA d.o.o., Zagreb na dan 24. veljače 2016. godine nema duga po osnovi javnog davanja o kojima službenu evidenciju vodi Porezna uprava. </w:t>
      </w:r>
    </w:p>
    <w:p w:rsidRDefault="00D963C0" w:rsidP="00095AAE" w:rsidR="00D963C0">
      <w:pPr>
        <w:ind w:firstLine="708"/>
        <w:jc w:val="both"/>
      </w:pPr>
    </w:p>
    <w:p w:rsidRDefault="00D963C0" w:rsidP="00095AAE" w:rsidR="00D963C0">
      <w:pPr>
        <w:ind w:firstLine="708"/>
        <w:jc w:val="both"/>
      </w:pPr>
      <w:r>
        <w:t xml:space="preserve">Dostavljena potvrda nadležne Porezne uprave nije dokaz u smislu čl. 6. st. 3. SZ-a, odnosno nije dokaz o tome da je dužnik namirio sve tražbine koje je na temelju valjanih osnova za plaćanje trebalo naplatiti sa svih njegovih računa. Naime, iz zahtjeva za provedbu skraćenog stečajnog postupka proizlazi da dužnik u Očevidniku redoslijeda osnova za plaćanje ima evidentirane neizvršene osnove za plaćanje u neprekinutom razdoblju duljem od 120 dana, i to na dan 1. rujna 2015. godine u neprekinutom razdoblju od 727 dana u ukupnom iznosu od 197.072,64 kn. </w:t>
      </w:r>
    </w:p>
    <w:p w:rsidRDefault="00D963C0" w:rsidP="00095AAE" w:rsidR="00D963C0">
      <w:pPr>
        <w:ind w:firstLine="708"/>
        <w:jc w:val="both"/>
      </w:pPr>
    </w:p>
    <w:p w:rsidRDefault="00D963C0" w:rsidP="00095AAE" w:rsidR="00D963C0">
      <w:pPr>
        <w:ind w:firstLine="708"/>
        <w:jc w:val="both"/>
      </w:pPr>
      <w:r>
        <w:t>Slijedom navedenog, sud je zaključkom od 9. lipnja 2016. godine pozvao dužnika da u daljnjem roku od 15 dana dostavi sudu potvrdu Financijske agencije da je žiro račun dužnika deblokiran, odnosno da na istom nema evidentiranih neizvršenih osnova za plaćanje, a budući da prema odredbi čl. 6. st. 3. SZ-a</w:t>
      </w:r>
      <w:r w:rsidR="00516EF7">
        <w:t xml:space="preserve"> odredba stavka 2. istog članka (o tome da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neće se primijeniti ako dužnik tijekom prethodnog postupka namiri sve tražbine koje je na temelju valjanih osnova za plaćanje trebalo naplatiti sa svih njegovih računa ili ako dođe do pristupanja dugu. N</w:t>
      </w:r>
      <w:r>
        <w:t>amirenje tražbina dužnik može dokazivati samo javnom ili javno ovjerovljenom ispravom ili potvrdom Financijske agencije</w:t>
      </w:r>
      <w:r w:rsidR="00516EF7">
        <w:t>.</w:t>
      </w:r>
    </w:p>
    <w:p w:rsidRDefault="00516EF7" w:rsidP="00095AAE" w:rsidR="00516EF7">
      <w:pPr>
        <w:ind w:firstLine="708"/>
        <w:jc w:val="both"/>
      </w:pPr>
    </w:p>
    <w:p w:rsidRDefault="00516EF7" w:rsidP="00095AAE" w:rsidR="00516EF7">
      <w:pPr>
        <w:ind w:firstLine="708"/>
        <w:jc w:val="both"/>
      </w:pPr>
      <w:r>
        <w:t>Dužnik nije postupio po pozivu suda od 9. lipnja 2016. godine</w:t>
      </w:r>
      <w:r w:rsidR="008C141F">
        <w:t xml:space="preserve"> (javno oglašenom na mrežnoj stranici e-Oglasna ploča suda dana 17. lipnja 2016. godine, nakon što se dostava za dužnika </w:t>
      </w:r>
      <w:r w:rsidR="0091628E">
        <w:t>i zakonsku zastupnicu dužnika vratila s naznakom "ne postoji više", odnosno "obaviješten nije podigao pošiljku")</w:t>
      </w:r>
      <w:r>
        <w:t xml:space="preserve">, i nije dostavio u spis potvrdu FINA-e o deblokadi računa dužnika, a dostavljena preslika potvrde Porezne uprave od 24. veljače 2016. godine o tome da porezni obveznik LEGUMINA d.o.o., Zagreb, nema duga po osnovi javnih davanja o kojima službenu evidenciju vodi Porezna uprava, nije potvrda u smislu čl. 6. st. 3. SZ-a, budući je nedvojbeno da Porezna uprava može biti samo jedan od vjerovnika dužnika, i namirenje </w:t>
      </w:r>
      <w:r>
        <w:lastRenderedPageBreak/>
        <w:t xml:space="preserve">tražbine jednog od vjerovnika ne znači da je time dužnik namirio sve tražbine evidentirane u Očevidniku redoslijeda osnova za plaćanje. </w:t>
      </w:r>
    </w:p>
    <w:p w:rsidRDefault="00EB6168" w:rsidP="00EB6168" w:rsidR="00EB6168">
      <w:pPr>
        <w:ind w:firstLine="708"/>
        <w:jc w:val="both"/>
      </w:pPr>
    </w:p>
    <w:p w:rsidRDefault="00EB6168" w:rsidP="00EB6168" w:rsidR="00EB6168">
      <w:pPr>
        <w:ind w:firstLine="708"/>
        <w:jc w:val="both"/>
      </w:pPr>
      <w:r>
        <w:t>Niti jedan od vjerovnika u ostavljenom roku nije podnio prijedlog za otvaranje redovnog stečajnog postupka.</w:t>
      </w:r>
    </w:p>
    <w:p w:rsidRDefault="00EB6168" w:rsidP="00EB6168" w:rsidR="00EB6168">
      <w:pPr>
        <w:ind w:firstLine="708"/>
        <w:jc w:val="both"/>
      </w:pPr>
    </w:p>
    <w:p w:rsidRDefault="00EB6168" w:rsidP="00EB6168" w:rsidR="00EB6168">
      <w:pPr>
        <w:ind w:firstLine="708"/>
        <w:jc w:val="both"/>
      </w:pPr>
      <w:r>
        <w:t>Iz podneska Hrvatskog zavoda za mirovinsko osiguranje proizlazi da dužnik nema zaposlenih.</w:t>
      </w:r>
    </w:p>
    <w:p w:rsidRDefault="00EB6168" w:rsidP="00EB6168" w:rsidR="00EB6168">
      <w:pPr>
        <w:ind w:firstLine="708"/>
        <w:jc w:val="both"/>
      </w:pPr>
      <w:r>
        <w:t xml:space="preserve"> </w:t>
      </w:r>
    </w:p>
    <w:p w:rsidRDefault="00EB6168" w:rsidP="00EB6168" w:rsidR="00EB6168">
      <w:pPr>
        <w:ind w:firstLine="708"/>
        <w:jc w:val="both"/>
      </w:pPr>
      <w:r>
        <w:t>Slijedom navedenog</w:t>
      </w:r>
      <w:r w:rsidR="004D7DF4">
        <w:t xml:space="preserve">, </w:t>
      </w:r>
      <w:r>
        <w:t xml:space="preserve"> smatra se da je dužnik nesposoban za plaćanje te su ispunjeni uvjeti iz čl. 428. SZ-a, pa je odlučeno kao u izreci rješenja temeljem odredbe čl. 431. SZ-a.  </w:t>
      </w:r>
    </w:p>
    <w:p w:rsidRDefault="00EB6168" w:rsidP="00EB6168" w:rsidR="00EB6168">
      <w:pPr>
        <w:ind w:firstLine="708"/>
        <w:jc w:val="both"/>
      </w:pPr>
    </w:p>
    <w:p w:rsidRDefault="00EB6168" w:rsidP="00EB6168" w:rsidR="00EB6168">
      <w:pPr>
        <w:ind w:firstLine="708"/>
        <w:jc w:val="both"/>
      </w:pPr>
      <w:r>
        <w:t xml:space="preserve">Izbor stečajnog upravitelja je obavljen primjenom odredbi čl. 432. SZ-a. </w:t>
      </w:r>
    </w:p>
    <w:p w:rsidRDefault="00E46036" w:rsidP="00EB6168" w:rsidR="00E46036">
      <w:pPr>
        <w:ind w:firstLine="708"/>
        <w:jc w:val="both"/>
      </w:pPr>
    </w:p>
    <w:p w:rsidRDefault="00EB6168" w:rsidP="00AD755D" w:rsidR="00EB6168">
      <w:pPr>
        <w:jc w:val="center"/>
      </w:pPr>
      <w:r>
        <w:t xml:space="preserve">U Karlovcu </w:t>
      </w:r>
      <w:r w:rsidR="00D963C0">
        <w:t>22. kolovoza</w:t>
      </w:r>
      <w:r w:rsidR="00191059">
        <w:t xml:space="preserve"> </w:t>
      </w:r>
      <w:r>
        <w:t>2016. godine</w:t>
      </w:r>
    </w:p>
    <w:p w:rsidRDefault="0091628E" w:rsidP="00AD755D" w:rsidR="0091628E">
      <w:pPr>
        <w:jc w:val="center"/>
      </w:pPr>
    </w:p>
    <w:p w:rsidRDefault="0057485D" w:rsidP="0057485D" w:rsidR="00EB6168">
      <w:pPr>
        <w:ind w:left="5664"/>
        <w:jc w:val="center"/>
      </w:pPr>
      <w:r>
        <w:t xml:space="preserve">                      </w:t>
      </w:r>
      <w:r w:rsidR="00EB6168">
        <w:t>Stečajni sudac:</w:t>
      </w:r>
    </w:p>
    <w:p w:rsidRDefault="00EB6168" w:rsidP="00C239D3" w:rsidR="003341E5">
      <w:pPr>
        <w:jc w:val="right"/>
      </w:pPr>
      <w:r>
        <w:t xml:space="preserve">                                           </w:t>
      </w:r>
      <w:r w:rsidR="0057485D">
        <w:t xml:space="preserve">                           </w:t>
      </w:r>
      <w:r>
        <w:t xml:space="preserve">   </w:t>
      </w:r>
      <w:r w:rsidR="00191059">
        <w:t>Goranka Boljkovac</w:t>
      </w:r>
      <w:r w:rsidR="005D4EF8">
        <w:t>, v.r.</w:t>
      </w:r>
    </w:p>
    <w:p w:rsidRDefault="00C239D3" w:rsidP="00C239D3" w:rsidR="00C239D3">
      <w:pPr>
        <w:jc w:val="right"/>
      </w:pPr>
    </w:p>
    <w:p w:rsidRDefault="005D4EF8" w:rsidP="005D4EF8" w:rsidR="00C239D3">
      <w:pPr>
        <w:tabs>
          <w:tab w:pos="6940" w:val="left"/>
        </w:tabs>
      </w:pPr>
      <w:r>
        <w:tab/>
        <w:t>Za točnost otpravka-</w:t>
      </w:r>
    </w:p>
    <w:p w:rsidRDefault="005D4EF8" w:rsidP="005D4EF8" w:rsidR="005D4EF8">
      <w:pPr>
        <w:tabs>
          <w:tab w:pos="6940" w:val="left"/>
        </w:tabs>
      </w:pPr>
      <w:r>
        <w:tab/>
        <w:t>ovlašteni službenik:</w:t>
      </w:r>
    </w:p>
    <w:p w:rsidRDefault="005D4EF8" w:rsidP="005D4EF8" w:rsidR="005D4EF8">
      <w:pPr>
        <w:tabs>
          <w:tab w:pos="6940" w:val="left"/>
        </w:tabs>
      </w:pPr>
      <w:r>
        <w:tab/>
        <w:t>Renata Klokočki</w:t>
      </w:r>
    </w:p>
    <w:p w:rsidRDefault="0091628E" w:rsidP="005D4EF8" w:rsidR="0091628E">
      <w:pPr>
        <w:tabs>
          <w:tab w:pos="6940" w:val="left"/>
        </w:tabs>
      </w:pPr>
    </w:p>
    <w:p w:rsidRDefault="00C239D3" w:rsidP="00C239D3" w:rsidR="00C239D3">
      <w:pPr>
        <w:jc w:val="right"/>
      </w:pPr>
    </w:p>
    <w:p w:rsidRDefault="00EB6168" w:rsidP="00AD755D" w:rsidR="00EB6168">
      <w:r>
        <w:t>PRAVNA POUKA:</w:t>
      </w:r>
      <w:r w:rsidR="00AD755D">
        <w:t xml:space="preserve"> </w:t>
      </w:r>
      <w:r>
        <w:t>Protiv ovog rješenja dopuštena je žalba Visokom trgovačkom sudu RH,  a koja se podnosi u roku 8 dana ovom sudu u tri primjerka.</w:t>
      </w:r>
    </w:p>
    <w:sectPr w:rsidSect="00DF1B94" w:rsidR="00EB6168">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35E2">
      <w:rPr>
        <w:rStyle w:val="Brojstranice"/>
        <w:noProof/>
      </w:rPr>
      <w:t>3</w:t>
    </w:r>
    <w:r>
      <w:rPr>
        <w:rStyle w:val="Brojstranice"/>
      </w:rPr>
      <w:fldChar w:fldCharType="end"/>
    </w:r>
  </w:p>
  <w:p w:rsidRDefault="00874E6C" w:rsidP="004D27C4" w:rsidR="00874E6C">
    <w:pPr>
      <w:pStyle w:val="Zaglavlje"/>
      <w:jc w:val="right"/>
    </w:pPr>
    <w:r>
      <w:t>4 St-</w:t>
    </w:r>
    <w:r w:rsidR="00D963C0">
      <w:t>8307</w:t>
    </w:r>
    <w:r w:rsidR="003126C7">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4421"/>
    <w:rsid w:val="000229C0"/>
    <w:rsid w:val="00064804"/>
    <w:rsid w:val="000858AE"/>
    <w:rsid w:val="00095AAE"/>
    <w:rsid w:val="000B4426"/>
    <w:rsid w:val="000E7C58"/>
    <w:rsid w:val="000F0A0A"/>
    <w:rsid w:val="0014159D"/>
    <w:rsid w:val="0014347D"/>
    <w:rsid w:val="00191059"/>
    <w:rsid w:val="001C410E"/>
    <w:rsid w:val="00217CDB"/>
    <w:rsid w:val="00253A63"/>
    <w:rsid w:val="00256567"/>
    <w:rsid w:val="00263B62"/>
    <w:rsid w:val="0027227B"/>
    <w:rsid w:val="0027745F"/>
    <w:rsid w:val="00277477"/>
    <w:rsid w:val="00277F8E"/>
    <w:rsid w:val="0028644D"/>
    <w:rsid w:val="00295F32"/>
    <w:rsid w:val="002A3066"/>
    <w:rsid w:val="002D16B2"/>
    <w:rsid w:val="002D49A0"/>
    <w:rsid w:val="002F285A"/>
    <w:rsid w:val="003126C7"/>
    <w:rsid w:val="003341E5"/>
    <w:rsid w:val="00343119"/>
    <w:rsid w:val="003635E2"/>
    <w:rsid w:val="003746BE"/>
    <w:rsid w:val="003810CA"/>
    <w:rsid w:val="003967E0"/>
    <w:rsid w:val="003C32B3"/>
    <w:rsid w:val="003F3D73"/>
    <w:rsid w:val="00416614"/>
    <w:rsid w:val="0045631B"/>
    <w:rsid w:val="004B0E11"/>
    <w:rsid w:val="004B4514"/>
    <w:rsid w:val="004D27C4"/>
    <w:rsid w:val="004D7DF4"/>
    <w:rsid w:val="00516EF7"/>
    <w:rsid w:val="00522838"/>
    <w:rsid w:val="0053264E"/>
    <w:rsid w:val="0057485D"/>
    <w:rsid w:val="00582442"/>
    <w:rsid w:val="005A1C82"/>
    <w:rsid w:val="005B101E"/>
    <w:rsid w:val="005D4EF8"/>
    <w:rsid w:val="00610066"/>
    <w:rsid w:val="00651E34"/>
    <w:rsid w:val="00652AC8"/>
    <w:rsid w:val="00683588"/>
    <w:rsid w:val="006932F0"/>
    <w:rsid w:val="006E7C62"/>
    <w:rsid w:val="0072132F"/>
    <w:rsid w:val="007429CF"/>
    <w:rsid w:val="00756733"/>
    <w:rsid w:val="00757A14"/>
    <w:rsid w:val="007668DE"/>
    <w:rsid w:val="007705AC"/>
    <w:rsid w:val="007A2F2C"/>
    <w:rsid w:val="00841D1C"/>
    <w:rsid w:val="00874E6C"/>
    <w:rsid w:val="008939A2"/>
    <w:rsid w:val="008B09AC"/>
    <w:rsid w:val="008B384E"/>
    <w:rsid w:val="008C141F"/>
    <w:rsid w:val="008F5E8C"/>
    <w:rsid w:val="0091628E"/>
    <w:rsid w:val="00924530"/>
    <w:rsid w:val="0092537E"/>
    <w:rsid w:val="0094791B"/>
    <w:rsid w:val="0097396D"/>
    <w:rsid w:val="009A0E71"/>
    <w:rsid w:val="00A26EB7"/>
    <w:rsid w:val="00A34282"/>
    <w:rsid w:val="00A940BE"/>
    <w:rsid w:val="00AC3E6B"/>
    <w:rsid w:val="00AD755D"/>
    <w:rsid w:val="00B1314F"/>
    <w:rsid w:val="00B52D06"/>
    <w:rsid w:val="00B71F98"/>
    <w:rsid w:val="00BA5EF8"/>
    <w:rsid w:val="00BE3247"/>
    <w:rsid w:val="00BE4184"/>
    <w:rsid w:val="00BF6514"/>
    <w:rsid w:val="00C239D3"/>
    <w:rsid w:val="00C82C2F"/>
    <w:rsid w:val="00C96078"/>
    <w:rsid w:val="00CB6C29"/>
    <w:rsid w:val="00CE7CAF"/>
    <w:rsid w:val="00D910B0"/>
    <w:rsid w:val="00D963C0"/>
    <w:rsid w:val="00DE7512"/>
    <w:rsid w:val="00DF1B94"/>
    <w:rsid w:val="00E46036"/>
    <w:rsid w:val="00E57BA5"/>
    <w:rsid w:val="00EA5851"/>
    <w:rsid w:val="00EB6168"/>
    <w:rsid w:val="00EC5F57"/>
    <w:rsid w:val="00ED1BC8"/>
    <w:rsid w:val="00F11929"/>
    <w:rsid w:val="00F17825"/>
    <w:rsid w:val="00F20DEB"/>
    <w:rsid w:val="00F2244C"/>
    <w:rsid w:val="00F554A6"/>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35E2"/>
    <w:rPr>
      <w:color w:val="808080"/>
      <w:bdr w:space="0" w:sz="0" w:color="auto" w:val="none"/>
      <w:shd w:fill="auto" w:color="auto" w:val="clear"/>
    </w:rPr>
  </w:style>
  <w:style w:customStyle="true" w:styleId="eSPISCCParagraphDefaultFont" w:type="character">
    <w:name w:val="eSPIS_CC_Paragraph Default Font"/>
    <w:basedOn w:val="Zadanifontodlomka"/>
    <w:rsid w:val="003635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35E2"/>
    <w:rPr>
      <w:bdr w:space="0" w:sz="0" w:color="auto" w:val="none"/>
      <w:shd w:fill="FFFFCC" w:color="auto" w:val="clear"/>
      <w:lang w:val="hr-HR"/>
    </w:rPr>
  </w:style>
  <w:style w:customStyle="true" w:styleId="PozadinaSvijetloCrvena" w:type="character">
    <w:name w:val="Pozadina_SvijetloCrvena"/>
    <w:basedOn w:val="eSPISCCParagraphDefaultFont"/>
    <w:rsid w:val="003635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35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35E2"/>
    <w:rPr>
      <w:color w:val="808080"/>
      <w:bdr w:color="auto" w:space="0" w:sz="0" w:val="none"/>
      <w:shd w:color="auto" w:fill="auto" w:val="clear"/>
    </w:rPr>
  </w:style>
  <w:style w:customStyle="1" w:styleId="eSPISCCParagraphDefaultFont" w:type="character">
    <w:name w:val="eSPIS_CC_Paragraph Default Font"/>
    <w:basedOn w:val="Zadanifontodlomka"/>
    <w:rsid w:val="003635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35E2"/>
    <w:rPr>
      <w:bdr w:color="auto" w:space="0" w:sz="0" w:val="none"/>
      <w:shd w:color="auto" w:fill="FFFFCC" w:val="clear"/>
      <w:lang w:val="hr-HR"/>
    </w:rPr>
  </w:style>
  <w:style w:customStyle="1" w:styleId="PozadinaSvijetloCrvena" w:type="character">
    <w:name w:val="Pozadina_SvijetloCrvena"/>
    <w:basedOn w:val="eSPISCCParagraphDefaultFont"/>
    <w:rsid w:val="003635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35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8307</izvorni_sadrzaj>
    <derivirana_varijabla naziv="DomainObject.Predmet.Broj_1">8307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St-8307/2015</izvorni_sadrzaj>
    <derivirana_varijabla naziv="DomainObject.Predmet.OznakaBroj_1">St-8307/2015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LEGUMINA d.o.o.</izvorni_sadrzaj>
    <derivirana_varijabla naziv="DomainObject.Predmet.ProtustrankaFormated_1">  LEGUMINA d.o.o.</derivirana_varijabla>
  </DomainObject.Predmet.ProtustrankaFormated>
  <DomainObject.Predmet.ProtustrankaFormatedOIB>
    <izvorni_sadrzaj>  LEGUMINA d.o.o., OIB 71851622794</izvorni_sadrzaj>
    <derivirana_varijabla naziv="DomainObject.Predmet.ProtustrankaFormatedOIB_1">  LEGUMINA d.o.o., OIB 71851622794</derivirana_varijabla>
  </DomainObject.Predmet.ProtustrankaFormatedOIB>
  <DomainObject.Predmet.ProtustrankaFormatedWithAdress>
    <izvorni_sadrzaj> LEGUMINA d.o.o., Matka Mandića 21, 10000 Zagreb</izvorni_sadrzaj>
    <derivirana_varijabla naziv="DomainObject.Predmet.ProtustrankaFormatedWithAdress_1"> LEGUMINA d.o.o., Matka Mandića 21, 10000 Zagreb</derivirana_varijabla>
  </DomainObject.Predmet.ProtustrankaFormatedWithAdress>
  <DomainObject.Predmet.ProtustrankaFormatedWithAdressOIB>
    <izvorni_sadrzaj> LEGUMINA d.o.o., OIB 71851622794, Matka Mandića 21, 10000 Zagreb</izvorni_sadrzaj>
    <derivirana_varijabla naziv="DomainObject.Predmet.ProtustrankaFormatedWithAdressOIB_1"> LEGUMINA d.o.o., OIB 71851622794, Matka Mandića 21, 10000 Zagreb</derivirana_varijabla>
  </DomainObject.Predmet.ProtustrankaFormatedWithAdressOIB>
  <DomainObject.Predmet.ProtustrankaWithAdress>
    <izvorni_sadrzaj>LEGUMINA d.o.o. Matka Mandića 21, 10000 Zagreb</izvorni_sadrzaj>
    <derivirana_varijabla naziv="DomainObject.Predmet.ProtustrankaWithAdress_1">LEGUMINA d.o.o. Matka Mandića 21, 10000 Zagreb</derivirana_varijabla>
  </DomainObject.Predmet.ProtustrankaWithAdress>
  <DomainObject.Predmet.ProtustrankaWithAdressOIB>
    <izvorni_sadrzaj>LEGUMINA d.o.o., OIB 71851622794, Matka Mandića 21, 10000 Zagreb</izvorni_sadrzaj>
    <derivirana_varijabla naziv="DomainObject.Predmet.ProtustrankaWithAdressOIB_1">LEGUMINA d.o.o., OIB 71851622794, Matka Mandića 21, 10000 Zagreb</derivirana_varijabla>
  </DomainObject.Predmet.ProtustrankaWithAdressOIB>
  <DomainObject.Predmet.ProtustrankaNazivFormated>
    <izvorni_sadrzaj>LEGUMINA d.o.o.</izvorni_sadrzaj>
    <derivirana_varijabla naziv="DomainObject.Predmet.ProtustrankaNazivFormated_1">LEGUMINA d.o.o.</derivirana_varijabla>
  </DomainObject.Predmet.ProtustrankaNazivFormated>
  <DomainObject.Predmet.ProtustrankaNazivFormatedOIB>
    <izvorni_sadrzaj>LEGUMINA d.o.o., OIB 71851622794</izvorni_sadrzaj>
    <derivirana_varijabla naziv="DomainObject.Predmet.ProtustrankaNazivFormatedOIB_1">LEGUMINA d.o.o., OIB 71851622794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LEGUMINA d.o.o.</item>
    </izvorni_sadrzaj>
    <derivirana_varijabla naziv="DomainObject.Predmet.ProtuStrankaListFormated_1">
      <item>LEGUMINA d.o.o.</item>
    </derivirana_varijabla>
  </DomainObject.Predmet.ProtuStrankaListFormated>
  <DomainObject.Predmet.ProtuStrankaListFormatedOIB>
    <izvorni_sadrzaj>
      <item>LEGUMINA d.o.o., OIB 71851622794</item>
    </izvorni_sadrzaj>
    <derivirana_varijabla naziv="DomainObject.Predmet.ProtuStrankaListFormatedOIB_1">
      <item>LEGUMINA d.o.o., OIB 71851622794</item>
    </derivirana_varijabla>
  </DomainObject.Predmet.ProtuStrankaListFormatedOIB>
  <DomainObject.Predmet.ProtuStrankaListFormatedWithAdress>
    <izvorni_sadrzaj>
      <item>LEGUMINA d.o.o., Matka Mandića 21, 10000 Zagreb</item>
    </izvorni_sadrzaj>
    <derivirana_varijabla naziv="DomainObject.Predmet.ProtuStrankaListFormatedWithAdress_1">
      <item>LEGUMINA d.o.o., Matka Mandića 21, 10000 Zagreb</item>
    </derivirana_varijabla>
  </DomainObject.Predmet.ProtuStrankaListFormatedWithAdress>
  <DomainObject.Predmet.ProtuStrankaListFormatedWithAdressOIB>
    <izvorni_sadrzaj>
      <item>LEGUMINA d.o.o., OIB 71851622794, Matka Mandića 21, 10000 Zagreb</item>
    </izvorni_sadrzaj>
    <derivirana_varijabla naziv="DomainObject.Predmet.ProtuStrankaListFormatedWithAdressOIB_1">
      <item>LEGUMINA d.o.o., OIB 71851622794, Matka Mandića 21, 10000 Zagreb</item>
    </derivirana_varijabla>
  </DomainObject.Predmet.ProtuStrankaListFormatedWithAdressOIB>
  <DomainObject.Predmet.ProtuStrankaListNazivFormated>
    <izvorni_sadrzaj>
      <item>LEGUMINA d.o.o.</item>
    </izvorni_sadrzaj>
    <derivirana_varijabla naziv="DomainObject.Predmet.ProtuStrankaListNazivFormated_1">
      <item>LEGUMINA d.o.o.</item>
    </derivirana_varijabla>
  </DomainObject.Predmet.ProtuStrankaListNazivFormated>
  <DomainObject.Predmet.ProtuStrankaListNazivFormatedOIB>
    <izvorni_sadrzaj>
      <item>LEGUMINA d.o.o., OIB 71851622794</item>
    </izvorni_sadrzaj>
    <derivirana_varijabla naziv="DomainObject.Predmet.ProtuStrankaListNazivFormatedOIB_1">
      <item>LEGUMINA d.o.o., OIB 71851622794</item>
    </derivirana_varijabla>
  </DomainObject.Predmet.ProtuStrankaListNazivFormatedOIB>
  <DomainObject.Predmet.OstaliListFormated>
    <izvorni_sadrzaj>
      <item>Ivana Mekanj</item>
    </izvorni_sadrzaj>
    <derivirana_varijabla naziv="DomainObject.Predmet.OstaliListFormated_1">
      <item>Ivana Mekanj</item>
    </derivirana_varijabla>
  </DomainObject.Predmet.OstaliListFormated>
  <DomainObject.Predmet.OstaliListFormatedOIB>
    <izvorni_sadrzaj>
      <item>Ivana Mekanj, OIB 04394962256</item>
    </izvorni_sadrzaj>
    <derivirana_varijabla naziv="DomainObject.Predmet.OstaliListFormatedOIB_1">
      <item>Ivana Mekanj, OIB 04394962256</item>
    </derivirana_varijabla>
  </DomainObject.Predmet.OstaliListFormatedOIB>
  <DomainObject.Predmet.OstaliListFormatedWithAdress>
    <izvorni_sadrzaj>
      <item>Ivana Mekanj, Antuna Šoljana 1, 10000 Zagreb</item>
    </izvorni_sadrzaj>
    <derivirana_varijabla naziv="DomainObject.Predmet.OstaliListFormatedWithAdress_1">
      <item>Ivana Mekanj, Antuna Šoljana 1, 10000 Zagreb</item>
    </derivirana_varijabla>
  </DomainObject.Predmet.OstaliListFormatedWithAdress>
  <DomainObject.Predmet.OstaliListFormatedWithAdressOIB>
    <izvorni_sadrzaj>
      <item>Ivana Mekanj, OIB 04394962256, Antuna Šoljana 1, 10000 Zagreb</item>
    </izvorni_sadrzaj>
    <derivirana_varijabla naziv="DomainObject.Predmet.OstaliListFormatedWithAdressOIB_1">
      <item>Ivana Mekanj, OIB 04394962256, Antuna Šoljana 1, 10000 Zagreb</item>
    </derivirana_varijabla>
  </DomainObject.Predmet.OstaliListFormatedWithAdressOIB>
  <DomainObject.Predmet.OstaliListNazivFormated>
    <izvorni_sadrzaj>
      <item>Ivana Mekanj</item>
    </izvorni_sadrzaj>
    <derivirana_varijabla naziv="DomainObject.Predmet.OstaliListNazivFormated_1">
      <item>Ivana Mekanj</item>
    </derivirana_varijabla>
  </DomainObject.Predmet.OstaliListNazivFormated>
  <DomainObject.Predmet.OstaliListNazivFormatedOIB>
    <izvorni_sadrzaj>
      <item>Ivana Mekanj, OIB 04394962256</item>
    </izvorni_sadrzaj>
    <derivirana_varijabla naziv="DomainObject.Predmet.OstaliListNazivFormatedOIB_1">
      <item>Ivana Mekanj, OIB 04394962256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LEGUMINA d.o.o.</izvorni_sadrzaj>
    <derivirana_varijabla naziv="DomainObject.Predmet.ProtustrankaIDrugi_1">LEGUMINA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LEGUMINA d.o.o., OIB 71851622794, Matka Mandića 21, 10000 Zagreb</izvorni_sadrzaj>
    <derivirana_varijabla naziv="DomainObject.Predmet.ProtustrankaIDrugiAdressOIB_1">LEGUMINA d.o.o., OIB 71851622794, Matka Mandića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LEGUMINA d.o.o.</item>
      <item>Ivana Mekanj</item>
    </izvorni_sadrzaj>
    <derivirana_varijabla naziv="DomainObject.Predmet.SudioniciListNaziv_1">
      <item>FINA Regionalni centar Zagreb</item>
      <item>LEGUMINA d.o.o.</item>
      <item>Ivana Mekanj</item>
    </derivirana_varijabla>
  </DomainObject.Predmet.SudioniciListNaziv>
  <DomainObject.Predmet.SudioniciListAdressOIB>
    <izvorni_sadrzaj>
      <item>FINA Regionalni centar Zagreb, OIB 85821130368, Trg svibanjskih žrtava 1995. 1,10000 Zagreb</item>
      <item>LEGUMINA d.o.o., OIB 71851622794, Matka Mandića 21,10000 Zagreb</item>
      <item>Ivana Mekanj, OIB 04394962256, Antuna Šoljana 1,10000 Zagreb</item>
    </izvorni_sadrzaj>
    <derivirana_varijabla naziv="DomainObject.Predmet.SudioniciListAdressOIB_1">
      <item>FINA Regionalni centar Zagreb, OIB 85821130368, Trg svibanjskih žrtava 1995. 1,10000 Zagreb</item>
      <item>LEGUMINA d.o.o., OIB 71851622794, Matka Mandića 21,10000 Zagreb</item>
      <item>Ivana Mekanj, OIB 04394962256, Antuna Šoljana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71851622794</item>
      <item>, OIB 04394962256</item>
    </izvorni_sadrzaj>
    <derivirana_varijabla naziv="DomainObject.Predmet.SudioniciListNazivOIB_1">
      <item>, OIB 85821130368</item>
      <item>, OIB 71851622794</item>
      <item>, OIB 04394962256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978</properties:Words>
  <properties:Characters>5180</properties:Characters>
  <properties:Lines>119</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2016-08-22T12:06:00Z</dcterms:created>
  <dc:creator>gboljkovac</dc:creator>
  <cp:lastModifiedBy>Goranka Boljkovac</cp:lastModifiedBy>
  <cp:lastPrinted>2016-08-22T12:06:00Z</cp:lastPrinted>
  <dcterms:modified xmlns:xsi="http://www.w3.org/2001/XMLSchema-instance" xsi:type="dcterms:W3CDTF">2016-08-22T12:11:00Z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