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3871e" w14:paraId="0e3871e" w:rsidRDefault="002B5525" w:rsidP="00F60CD9" w:rsidR="00F60CD9" w:rsidRPr="00F60CD9">
      <w:pPr>
        <w:jc w:val="right"/>
        <w15:collapsed w:val="false"/>
      </w:pPr>
      <w:bookmarkStart w:name="_GoBack" w:id="0"/>
      <w:bookmarkEnd w:id="0"/>
      <w:r>
        <w:t>1 St-</w:t>
      </w:r>
      <w:r w:rsidR="00022807">
        <w:t>18</w:t>
      </w:r>
      <w:r w:rsidR="00E643A0">
        <w:t>8</w:t>
      </w:r>
      <w:r w:rsidR="00393B64">
        <w:t>/15-3</w:t>
      </w:r>
    </w:p>
    <w:p w:rsidRDefault="002D49EC" w:rsidP="003F6C53" w:rsidR="002D49EC" w:rsidRPr="00F60CD9"/>
    <w:p w:rsidRDefault="00FE4E4C" w:rsidP="003F6C53" w:rsidR="00FE4E4C" w:rsidRPr="00F60CD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2B5525" w:rsidP="00CD5357" w:rsidR="002B5525" w:rsidRPr="00F60CD9"/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721F79" w:rsidP="00721F79" w:rsidR="00721F79" w:rsidRPr="00F60CD9">
      <w:pPr>
        <w:jc w:val="center"/>
      </w:pPr>
      <w:r w:rsidRPr="00F60CD9">
        <w:t>R J E Š E N J E</w:t>
      </w:r>
    </w:p>
    <w:p w:rsidRDefault="002B5525" w:rsidP="00721F79" w:rsidR="002B5525" w:rsidRPr="00F60CD9">
      <w:pPr>
        <w:jc w:val="both"/>
      </w:pPr>
    </w:p>
    <w:p w:rsidRDefault="00721F79" w:rsidP="00D969D2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 xml:space="preserve">po sucu ovog suda Ardeni Bajlo, </w:t>
      </w:r>
      <w:r w:rsidR="00034E8A" w:rsidRPr="00F60CD9">
        <w:t xml:space="preserve">kao stečajnom sucu, </w:t>
      </w:r>
      <w:r w:rsidRPr="00F60CD9">
        <w:t xml:space="preserve">postupajući po prijedlogu </w:t>
      </w:r>
      <w:r w:rsidR="000E1805" w:rsidRPr="00F60CD9">
        <w:t xml:space="preserve">Financijske agencije, Regionalni centar </w:t>
      </w:r>
      <w:r w:rsidR="00EB67FA" w:rsidRPr="00F60CD9">
        <w:t>Split</w:t>
      </w:r>
      <w:r w:rsidR="001A5792" w:rsidRPr="00F60CD9">
        <w:t xml:space="preserve"> </w:t>
      </w:r>
      <w:r w:rsidRPr="00F60CD9">
        <w:t xml:space="preserve">za </w:t>
      </w:r>
      <w:r w:rsidR="00A10BFD" w:rsidRPr="00835C02">
        <w:t>pokretanje</w:t>
      </w:r>
      <w:r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255180">
        <w:t>BAŠTUN d.o.o. Benkovac</w:t>
      </w:r>
      <w:r w:rsidR="00022807">
        <w:t xml:space="preserve">, </w:t>
      </w:r>
      <w:r w:rsidR="00255180">
        <w:t>Pristeg 106, Benkovac</w:t>
      </w:r>
      <w:r w:rsidR="00393B64">
        <w:t xml:space="preserve">, </w:t>
      </w:r>
      <w:r w:rsidR="00AE1CD0" w:rsidRPr="00F60CD9">
        <w:t>OIB</w:t>
      </w:r>
      <w:r w:rsidR="00EB67FA" w:rsidRPr="00F60CD9">
        <w:t>:</w:t>
      </w:r>
      <w:r w:rsidR="000114BF">
        <w:t xml:space="preserve"> </w:t>
      </w:r>
      <w:r w:rsidR="00255180">
        <w:t>77581448463</w:t>
      </w:r>
      <w:r w:rsidR="00EB67FA" w:rsidRPr="00F60CD9">
        <w:t>,</w:t>
      </w:r>
      <w:r w:rsidR="00897A81" w:rsidRPr="00F60CD9">
        <w:t xml:space="preserve">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255180">
        <w:t>2</w:t>
      </w:r>
      <w:r w:rsidR="00B842EA">
        <w:t>6</w:t>
      </w:r>
      <w:r w:rsidR="00A10BFD">
        <w:t>. listopada</w:t>
      </w:r>
      <w:r w:rsidR="00F60CD9">
        <w:t xml:space="preserve"> 2015</w:t>
      </w:r>
      <w:r w:rsidRPr="00F60CD9">
        <w:t xml:space="preserve">. </w:t>
      </w:r>
    </w:p>
    <w:p w:rsidRDefault="002B5525" w:rsidP="00721F79" w:rsidR="002B5525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2B5525" w:rsidP="00721F79" w:rsidR="002B5525" w:rsidRPr="00F60CD9">
      <w:pPr>
        <w:jc w:val="center"/>
      </w:pPr>
    </w:p>
    <w:p w:rsidRDefault="00CC3921" w:rsidP="00456801" w:rsidR="00CC3921">
      <w:pPr>
        <w:numPr>
          <w:ilvl w:val="0"/>
          <w:numId w:val="7"/>
        </w:numPr>
        <w:ind w:firstLine="708" w:left="0"/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Pr="00F60CD9">
        <w:t xml:space="preserve"> </w:t>
      </w:r>
      <w:r w:rsidR="00255180">
        <w:t xml:space="preserve">BAŠTUN d.o.o. Benkovac, Pristeg 106, Benkovac, </w:t>
      </w:r>
      <w:r w:rsidR="00255180" w:rsidRPr="00F60CD9">
        <w:t>OIB:</w:t>
      </w:r>
      <w:r w:rsidR="00255180">
        <w:t xml:space="preserve"> 77581448463</w:t>
      </w:r>
      <w:r w:rsidRPr="00F60CD9">
        <w:t>.</w:t>
      </w:r>
    </w:p>
    <w:p w:rsidRDefault="00CC3921" w:rsidP="00CC3921" w:rsidR="00CC3921" w:rsidRPr="00F60CD9"/>
    <w:p w:rsidRDefault="00CC3921" w:rsidP="00F60CD9" w:rsidR="00CC3921" w:rsidRPr="00F60CD9">
      <w:pPr>
        <w:ind w:firstLine="708"/>
        <w:jc w:val="both"/>
      </w:pPr>
      <w:r w:rsidRPr="00F60CD9">
        <w:t xml:space="preserve">II.    </w:t>
      </w:r>
      <w:r w:rsidR="00835C02">
        <w:t>Zakazuje</w:t>
      </w:r>
      <w:r w:rsidRPr="00F60CD9">
        <w:t xml:space="preserve"> se ročište radi</w:t>
      </w:r>
      <w:r w:rsidR="00DE7329">
        <w:t xml:space="preserve"> utvrđivanja pretpostavki </w:t>
      </w:r>
      <w:r w:rsidR="00835C02">
        <w:t xml:space="preserve">za </w:t>
      </w:r>
      <w:r w:rsidRPr="00F60CD9">
        <w:t xml:space="preserve">otvaranje stečajnog postupka za dan </w:t>
      </w:r>
    </w:p>
    <w:p w:rsidRDefault="00CC3921" w:rsidP="00CC3921" w:rsidR="00CC3921" w:rsidRPr="00F60CD9"/>
    <w:p w:rsidRDefault="00255180" w:rsidP="00F60CD9" w:rsidR="00CC3921">
      <w:pPr>
        <w:jc w:val="center"/>
      </w:pPr>
      <w:r>
        <w:t>10. studenoga</w:t>
      </w:r>
      <w:r w:rsidR="00CC3921" w:rsidRPr="00F60CD9">
        <w:t xml:space="preserve"> 201</w:t>
      </w:r>
      <w:r w:rsidR="00AA1AD1" w:rsidRPr="00F60CD9">
        <w:t>5</w:t>
      </w:r>
      <w:r w:rsidR="00F60CD9">
        <w:t>. godine u</w:t>
      </w:r>
      <w:r w:rsidR="00CC3921" w:rsidRPr="00F60CD9">
        <w:t xml:space="preserve"> </w:t>
      </w:r>
      <w:r>
        <w:t>10</w:t>
      </w:r>
      <w:r w:rsidR="00DE7329">
        <w:t>,</w:t>
      </w:r>
      <w:r>
        <w:t>15</w:t>
      </w:r>
      <w:r w:rsidR="00CC3921" w:rsidRPr="00F60CD9">
        <w:t xml:space="preserve"> sati kod ovog suda, Ulica Franje Tuđmana br. 35, sudnica br, </w:t>
      </w:r>
      <w:r w:rsidR="002B5525">
        <w:t>26/</w:t>
      </w:r>
      <w:r w:rsidR="00CC3921" w:rsidRPr="00F60CD9">
        <w:t>I.</w:t>
      </w:r>
    </w:p>
    <w:p w:rsidRDefault="00B842EA" w:rsidP="00F60CD9" w:rsidR="00B842EA">
      <w:pPr>
        <w:jc w:val="center"/>
      </w:pPr>
    </w:p>
    <w:p w:rsidRDefault="00B842EA" w:rsidP="00B842EA" w:rsidR="00B842EA" w:rsidRPr="00F60CD9">
      <w:pPr>
        <w:pStyle w:val="Odlomakpopisa"/>
        <w:numPr>
          <w:ilvl w:val="0"/>
          <w:numId w:val="9"/>
        </w:numPr>
        <w:jc w:val="both"/>
      </w:pPr>
      <w:r>
        <w:t>Zakazuje</w:t>
      </w:r>
      <w:r w:rsidRPr="00F60CD9">
        <w:t xml:space="preserve"> se ročište radi</w:t>
      </w:r>
      <w:r>
        <w:t xml:space="preserve"> očitovanja o prijedlogu za otvaranje stečajnog postupka  </w:t>
      </w:r>
      <w:r w:rsidRPr="00F60CD9">
        <w:t xml:space="preserve">za dan </w:t>
      </w:r>
    </w:p>
    <w:p w:rsidRDefault="00B842EA" w:rsidP="00B842EA" w:rsidR="00B842EA" w:rsidRPr="00F60CD9">
      <w:pPr>
        <w:pStyle w:val="Odlomakpopisa"/>
        <w:ind w:left="1428"/>
      </w:pPr>
    </w:p>
    <w:p w:rsidRDefault="00B842EA" w:rsidP="00B842EA" w:rsidR="00B842EA">
      <w:pPr>
        <w:pStyle w:val="Odlomakpopisa"/>
        <w:ind w:left="0"/>
        <w:jc w:val="center"/>
      </w:pPr>
      <w:r>
        <w:t>10. studenoga</w:t>
      </w:r>
      <w:r w:rsidRPr="00F60CD9">
        <w:t xml:space="preserve"> 2015</w:t>
      </w:r>
      <w:r>
        <w:t>. godine u</w:t>
      </w:r>
      <w:r w:rsidRPr="00F60CD9">
        <w:t xml:space="preserve"> </w:t>
      </w:r>
      <w:r>
        <w:t>10,20</w:t>
      </w:r>
      <w:r w:rsidRPr="00F60CD9">
        <w:t xml:space="preserve"> sati kod ovog suda, Ulica Franje Tuđmana br. 35, sudnica br, </w:t>
      </w:r>
      <w:r>
        <w:t>26/</w:t>
      </w:r>
      <w:r w:rsidRPr="00F60CD9">
        <w:t>I.</w:t>
      </w:r>
    </w:p>
    <w:p w:rsidRDefault="00CC3921" w:rsidP="00CC3921" w:rsidR="00CC3921" w:rsidRPr="00F60CD9">
      <w:pPr>
        <w:jc w:val="both"/>
      </w:pPr>
    </w:p>
    <w:p w:rsidRDefault="00CC3921" w:rsidP="00B6386D" w:rsidR="00CC3921" w:rsidRPr="00F60CD9">
      <w:pPr>
        <w:numPr>
          <w:ilvl w:val="0"/>
          <w:numId w:val="9"/>
        </w:numPr>
        <w:ind w:firstLine="708" w:left="0"/>
        <w:jc w:val="both"/>
      </w:pPr>
      <w:r w:rsidRPr="00F60CD9">
        <w:t>Na ročišt</w:t>
      </w:r>
      <w:r w:rsidR="00B842EA">
        <w:t>a</w:t>
      </w:r>
      <w:r w:rsidRPr="00F60CD9">
        <w:t xml:space="preserve">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2B5525" w:rsidP="00DE7329" w:rsidR="002B5525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 w:rsidRPr="00F60CD9">
      <w:pPr>
        <w:jc w:val="center"/>
      </w:pPr>
    </w:p>
    <w:p w:rsidRDefault="00721F79" w:rsidP="00F63403" w:rsidR="003C5ED2">
      <w:pPr>
        <w:jc w:val="both"/>
      </w:pPr>
      <w:r w:rsidRPr="00F60CD9">
        <w:tab/>
      </w:r>
      <w:r w:rsidR="000E1805" w:rsidRPr="00F60CD9">
        <w:t xml:space="preserve">Financijska agencija, Regionalni centar </w:t>
      </w:r>
      <w:r w:rsidR="00EB67FA" w:rsidRPr="00F60CD9">
        <w:t>Split</w:t>
      </w:r>
      <w:r w:rsidR="00F8287C">
        <w:t xml:space="preserve"> </w:t>
      </w:r>
      <w:r w:rsidR="002E30B8" w:rsidRPr="00F60CD9">
        <w:t xml:space="preserve">je </w:t>
      </w:r>
      <w:r w:rsidR="00DD3963" w:rsidRPr="00F60CD9">
        <w:t>dostavi</w:t>
      </w:r>
      <w:r w:rsidR="000E1805" w:rsidRPr="00F60CD9">
        <w:t>la</w:t>
      </w:r>
      <w:r w:rsidR="00DD3963" w:rsidRPr="00F60CD9">
        <w:t xml:space="preserve"> </w:t>
      </w:r>
      <w:r w:rsidRPr="00F60CD9">
        <w:t xml:space="preserve">ovom sudu prijedlog za pokretanje stečajnog postupka nad </w:t>
      </w:r>
      <w:r w:rsidR="00CC3921" w:rsidRPr="00F60CD9">
        <w:t>s</w:t>
      </w:r>
      <w:r w:rsidRPr="00F60CD9">
        <w:t>tečajn</w:t>
      </w:r>
      <w:r w:rsidR="00CC3921" w:rsidRPr="00F60CD9">
        <w:t xml:space="preserve">im dužnikom </w:t>
      </w:r>
      <w:r w:rsidR="00255180">
        <w:t>BAŠTUN d.o.o. Benkovac</w:t>
      </w:r>
      <w:r w:rsidR="00F60CD9">
        <w:t>,</w:t>
      </w:r>
      <w:r w:rsidR="00B963C2" w:rsidRPr="00F60CD9">
        <w:t xml:space="preserve"> </w:t>
      </w:r>
      <w:r w:rsidR="00A10BFD" w:rsidRPr="001A5345">
        <w:t xml:space="preserve">postupajući temeljem članka </w:t>
      </w:r>
      <w:r w:rsidR="001A5345" w:rsidRPr="001A5345">
        <w:t>49</w:t>
      </w:r>
      <w:r w:rsidR="00A10BFD" w:rsidRPr="001A5345">
        <w:t xml:space="preserve">. stavak </w:t>
      </w:r>
      <w:r w:rsidR="001A5345" w:rsidRPr="001A5345">
        <w:t>2</w:t>
      </w:r>
      <w:r w:rsidR="00A10BFD" w:rsidRPr="001A5345">
        <w:t>. Zakona o financijskom poslovanju i predstečajnoj nagodbi (Narodne novine 108/12 i 81/13) navodeći da je</w:t>
      </w:r>
      <w:r w:rsidR="00B842EA">
        <w:t xml:space="preserve"> postupak po</w:t>
      </w:r>
      <w:r w:rsidR="00A10BFD" w:rsidRPr="001A5345">
        <w:t xml:space="preserve"> prijedlog</w:t>
      </w:r>
      <w:r w:rsidR="00B842EA">
        <w:t>u</w:t>
      </w:r>
      <w:r w:rsidR="00A10BFD" w:rsidRPr="001A5345">
        <w:t xml:space="preserve"> za predstečajnu nagodbu </w:t>
      </w:r>
      <w:r w:rsidR="00A10BFD" w:rsidRPr="00CD5357">
        <w:t xml:space="preserve">pravomoćno </w:t>
      </w:r>
      <w:r w:rsidR="00022807" w:rsidRPr="00CD5357">
        <w:t>obustavljen</w:t>
      </w:r>
      <w:r w:rsidR="00A10BFD" w:rsidRPr="00CD5357">
        <w:t>.</w:t>
      </w:r>
      <w:r w:rsidR="00A10BFD">
        <w:t xml:space="preserve">     </w:t>
      </w:r>
    </w:p>
    <w:p w:rsidRDefault="00F63403" w:rsidP="00F63403" w:rsidR="00F63403" w:rsidRPr="00F60CD9">
      <w:pPr>
        <w:jc w:val="both"/>
      </w:pPr>
      <w:r w:rsidRPr="00F60CD9">
        <w:t xml:space="preserve">             Stoga je odlučeno kao u izreci ovog rješenja. </w:t>
      </w:r>
    </w:p>
    <w:p w:rsidRDefault="005A3991" w:rsidP="00721F79" w:rsidR="005A3991" w:rsidRPr="00F60CD9">
      <w:pPr>
        <w:jc w:val="center"/>
      </w:pPr>
    </w:p>
    <w:p w:rsidRDefault="00721F79" w:rsidP="00F60CD9" w:rsidR="00C443B6">
      <w:pPr>
        <w:jc w:val="center"/>
      </w:pPr>
      <w:r w:rsidRPr="00F60CD9">
        <w:t xml:space="preserve">U Zadru, </w:t>
      </w:r>
      <w:r w:rsidR="00255180">
        <w:t>2</w:t>
      </w:r>
      <w:r w:rsidR="00B842EA">
        <w:t>6</w:t>
      </w:r>
      <w:r w:rsidR="00A10BFD">
        <w:t>. listopada</w:t>
      </w:r>
      <w:r w:rsidR="002B5525">
        <w:t xml:space="preserve"> </w:t>
      </w:r>
      <w:r w:rsidR="00F60CD9">
        <w:t>2015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FE399A" w:rsidP="00FE399A" w:rsidR="00FE399A">
      <w:r w:rsidRPr="00F60CD9">
        <w:t xml:space="preserve">Za točnost otpravka-ovlašteni službenik:                                   </w:t>
      </w:r>
      <w:r>
        <w:t xml:space="preserve">                      </w:t>
      </w:r>
      <w:r w:rsidRPr="002C500F">
        <w:t>Stečajni sudac</w:t>
      </w:r>
      <w:r>
        <w:t>:</w:t>
      </w:r>
    </w:p>
    <w:p w:rsidRDefault="00FE399A" w:rsidP="00FE399A" w:rsidR="00FE399A" w:rsidRPr="00F60CD9">
      <w:r>
        <w:t>Josipa Dorkin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60CD9">
        <w:t>Ardena Bajlo, v.r.</w:t>
      </w:r>
    </w:p>
    <w:p w:rsidRDefault="00FE399A" w:rsidP="00FE399A" w:rsidR="00FE399A"/>
    <w:p w:rsidRDefault="00CB7416" w:rsidP="00CB7416" w:rsidR="00CB7416"/>
    <w:p w:rsidRDefault="003C5ED2" w:rsidP="00721F79" w:rsidR="003C5ED2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A10BFD" w:rsidP="0020610B" w:rsidR="0020610B" w:rsidRPr="00F60CD9">
      <w:pPr>
        <w:numPr>
          <w:ilvl w:val="0"/>
          <w:numId w:val="3"/>
        </w:numPr>
      </w:pPr>
      <w:r>
        <w:t xml:space="preserve">dužniku </w:t>
      </w:r>
      <w:r w:rsidR="00255180">
        <w:t>BAŠTUN d.o.o. Benkovac</w:t>
      </w:r>
      <w:r w:rsidR="00C43A2A" w:rsidRPr="00F60CD9">
        <w:t xml:space="preserve"> </w:t>
      </w:r>
      <w:r w:rsidR="0020610B" w:rsidRPr="00F60CD9">
        <w:t>i za član</w:t>
      </w:r>
      <w:r w:rsidR="002B5525">
        <w:t>ove</w:t>
      </w:r>
      <w:r w:rsidR="0020610B" w:rsidRPr="00F60CD9">
        <w:t xml:space="preserve"> uprave s upozorenjem</w:t>
      </w:r>
    </w:p>
    <w:p w:rsidRDefault="00255180" w:rsidP="0020610B" w:rsidR="0020610B">
      <w:pPr>
        <w:numPr>
          <w:ilvl w:val="0"/>
          <w:numId w:val="3"/>
        </w:numPr>
      </w:pPr>
      <w:r>
        <w:t>Mirjana Parancin, Benkovac, Pristeg 106</w:t>
      </w:r>
      <w:r w:rsidR="002B5525">
        <w:t xml:space="preserve"> </w:t>
      </w:r>
      <w:r w:rsidR="00F60CD9">
        <w:t>-</w:t>
      </w:r>
      <w:r w:rsidR="00012186">
        <w:t xml:space="preserve"> uz upozorenje na adresu </w:t>
      </w:r>
    </w:p>
    <w:p w:rsidRDefault="0020610B" w:rsidP="0020610B" w:rsidR="0020610B" w:rsidRPr="00F60CD9">
      <w:pPr>
        <w:numPr>
          <w:ilvl w:val="0"/>
          <w:numId w:val="3"/>
        </w:numPr>
      </w:pPr>
      <w:r w:rsidRPr="00F60CD9">
        <w:t>FINA RC Split</w:t>
      </w:r>
      <w:r w:rsidR="001A5345">
        <w:t xml:space="preserve"> – elektronskim putem</w:t>
      </w:r>
    </w:p>
    <w:p w:rsidRDefault="0020610B" w:rsidP="0020610B" w:rsidR="0020610B" w:rsidRPr="00F60CD9">
      <w:pPr>
        <w:numPr>
          <w:ilvl w:val="0"/>
          <w:numId w:val="3"/>
        </w:numPr>
      </w:pPr>
      <w:r w:rsidRPr="00F60CD9">
        <w:t>Porezna uprava, Zadar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3C5ED2" w:rsidR="0020610B" w:rsidRPr="00F60CD9">
      <w:headerReference w:type="default" r:id="rId10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7631" w:rsidP="00AA1AD1" w:rsidR="00CD7631">
      <w:r>
        <w:separator/>
      </w:r>
    </w:p>
  </w:endnote>
  <w:endnote w:id="0" w:type="continuationSeparator">
    <w:p w:rsidRDefault="00CD7631" w:rsidP="00AA1AD1" w:rsidR="00CD76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7631" w:rsidP="00AA1AD1" w:rsidR="00CD7631">
      <w:r>
        <w:separator/>
      </w:r>
    </w:p>
  </w:footnote>
  <w:footnote w:id="0" w:type="continuationSeparator">
    <w:p w:rsidRDefault="00CD7631" w:rsidP="00AA1AD1" w:rsidR="00CD76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7631" w:rsidP="00F60CD9" w:rsidR="00CD7631" w:rsidRPr="00AA1AD1">
    <w:pPr>
      <w:jc w:val="right"/>
      <w:rPr>
        <w:sz w:val="22"/>
        <w:szCs w:val="22"/>
      </w:rPr>
    </w:pPr>
    <w:r>
      <w:fldChar w:fldCharType="begin"/>
    </w:r>
    <w:r>
      <w:instrText>PAGE   \* MERGEFORMAT</w:instrText>
    </w:r>
    <w:r>
      <w:fldChar w:fldCharType="separate"/>
    </w:r>
    <w:r w:rsidR="00EF5C92">
      <w:rPr>
        <w:noProof/>
      </w:rPr>
      <w:t>2</w:t>
    </w:r>
    <w:r>
      <w:fldChar w:fldCharType="end"/>
    </w:r>
    <w:r>
      <w:tab/>
    </w:r>
    <w:r>
      <w:tab/>
    </w:r>
    <w:r>
      <w:tab/>
    </w:r>
    <w:r>
      <w:tab/>
    </w:r>
    <w:r>
      <w:tab/>
      <w:t>1 St-18</w:t>
    </w:r>
    <w:r w:rsidR="00E643A0">
      <w:t>8</w:t>
    </w:r>
    <w:r>
      <w:t>/15-3</w:t>
    </w:r>
  </w:p>
  <w:p w:rsidRDefault="00CD7631" w:rsidR="00CD7631">
    <w:pPr>
      <w:pStyle w:val="Zaglavlje"/>
      <w:jc w:val="center"/>
    </w:pPr>
  </w:p>
  <w:p w:rsidRDefault="00CD7631" w:rsidR="00CD76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5322"/>
    <w:rsid w:val="000108D0"/>
    <w:rsid w:val="000114BF"/>
    <w:rsid w:val="00012186"/>
    <w:rsid w:val="00022807"/>
    <w:rsid w:val="0002702C"/>
    <w:rsid w:val="00032B87"/>
    <w:rsid w:val="00034E8A"/>
    <w:rsid w:val="0004017B"/>
    <w:rsid w:val="00046564"/>
    <w:rsid w:val="0005791D"/>
    <w:rsid w:val="00061A25"/>
    <w:rsid w:val="00075671"/>
    <w:rsid w:val="000836F8"/>
    <w:rsid w:val="00087DAF"/>
    <w:rsid w:val="000935B7"/>
    <w:rsid w:val="00096B99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117ED"/>
    <w:rsid w:val="001179AD"/>
    <w:rsid w:val="00125A97"/>
    <w:rsid w:val="00135EEE"/>
    <w:rsid w:val="00150C8D"/>
    <w:rsid w:val="00155EF2"/>
    <w:rsid w:val="00164CB1"/>
    <w:rsid w:val="00173F44"/>
    <w:rsid w:val="00176998"/>
    <w:rsid w:val="001A1D49"/>
    <w:rsid w:val="001A5345"/>
    <w:rsid w:val="001A5792"/>
    <w:rsid w:val="001C2BF1"/>
    <w:rsid w:val="001D1E5D"/>
    <w:rsid w:val="0020610B"/>
    <w:rsid w:val="0021129F"/>
    <w:rsid w:val="002223B7"/>
    <w:rsid w:val="00227F27"/>
    <w:rsid w:val="002357E2"/>
    <w:rsid w:val="00236010"/>
    <w:rsid w:val="0023700D"/>
    <w:rsid w:val="002511D7"/>
    <w:rsid w:val="0025294D"/>
    <w:rsid w:val="002535AA"/>
    <w:rsid w:val="00255180"/>
    <w:rsid w:val="00256564"/>
    <w:rsid w:val="00280133"/>
    <w:rsid w:val="0028521F"/>
    <w:rsid w:val="00285EF8"/>
    <w:rsid w:val="00296976"/>
    <w:rsid w:val="002A16C9"/>
    <w:rsid w:val="002A1E48"/>
    <w:rsid w:val="002A2216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3EC8"/>
    <w:rsid w:val="00337D50"/>
    <w:rsid w:val="0034131B"/>
    <w:rsid w:val="00342B41"/>
    <w:rsid w:val="00365CCC"/>
    <w:rsid w:val="00376C01"/>
    <w:rsid w:val="00383555"/>
    <w:rsid w:val="0038405B"/>
    <w:rsid w:val="00393B64"/>
    <w:rsid w:val="00397140"/>
    <w:rsid w:val="00397432"/>
    <w:rsid w:val="003A3271"/>
    <w:rsid w:val="003B1833"/>
    <w:rsid w:val="003C5ED2"/>
    <w:rsid w:val="003D3F43"/>
    <w:rsid w:val="003E39C3"/>
    <w:rsid w:val="003E42F9"/>
    <w:rsid w:val="003F3D1A"/>
    <w:rsid w:val="003F6C53"/>
    <w:rsid w:val="00407508"/>
    <w:rsid w:val="004224E3"/>
    <w:rsid w:val="00437F56"/>
    <w:rsid w:val="00441216"/>
    <w:rsid w:val="004530E4"/>
    <w:rsid w:val="00456801"/>
    <w:rsid w:val="00461C9E"/>
    <w:rsid w:val="00465361"/>
    <w:rsid w:val="004731FA"/>
    <w:rsid w:val="004807CF"/>
    <w:rsid w:val="004902BE"/>
    <w:rsid w:val="00490F40"/>
    <w:rsid w:val="004B557B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202A5"/>
    <w:rsid w:val="00530AEA"/>
    <w:rsid w:val="00547ACB"/>
    <w:rsid w:val="005652F2"/>
    <w:rsid w:val="0057126F"/>
    <w:rsid w:val="0057199D"/>
    <w:rsid w:val="005721D5"/>
    <w:rsid w:val="005756AC"/>
    <w:rsid w:val="0057632A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39E2"/>
    <w:rsid w:val="00632231"/>
    <w:rsid w:val="00637192"/>
    <w:rsid w:val="00650C5F"/>
    <w:rsid w:val="006510EC"/>
    <w:rsid w:val="00653F1D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702DE6"/>
    <w:rsid w:val="00706600"/>
    <w:rsid w:val="00710A06"/>
    <w:rsid w:val="0071171E"/>
    <w:rsid w:val="00721F79"/>
    <w:rsid w:val="007223BB"/>
    <w:rsid w:val="00732794"/>
    <w:rsid w:val="00736FC6"/>
    <w:rsid w:val="007404E9"/>
    <w:rsid w:val="00740948"/>
    <w:rsid w:val="00773885"/>
    <w:rsid w:val="00780041"/>
    <w:rsid w:val="007A1710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5C02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3322"/>
    <w:rsid w:val="0091618E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E2FFE"/>
    <w:rsid w:val="009E56BB"/>
    <w:rsid w:val="009E574F"/>
    <w:rsid w:val="009F0647"/>
    <w:rsid w:val="00A10BFD"/>
    <w:rsid w:val="00A1760F"/>
    <w:rsid w:val="00A241EB"/>
    <w:rsid w:val="00A24FBC"/>
    <w:rsid w:val="00A42102"/>
    <w:rsid w:val="00A62A1F"/>
    <w:rsid w:val="00A80B05"/>
    <w:rsid w:val="00A9730C"/>
    <w:rsid w:val="00A97B44"/>
    <w:rsid w:val="00AA1AD1"/>
    <w:rsid w:val="00AC1970"/>
    <w:rsid w:val="00AC6E02"/>
    <w:rsid w:val="00AE1CD0"/>
    <w:rsid w:val="00AE70E5"/>
    <w:rsid w:val="00AF1BE6"/>
    <w:rsid w:val="00B0035D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42EA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C01D24"/>
    <w:rsid w:val="00C27291"/>
    <w:rsid w:val="00C369BB"/>
    <w:rsid w:val="00C37EC3"/>
    <w:rsid w:val="00C43A2A"/>
    <w:rsid w:val="00C443B6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B7416"/>
    <w:rsid w:val="00CC38C9"/>
    <w:rsid w:val="00CC3921"/>
    <w:rsid w:val="00CD5357"/>
    <w:rsid w:val="00CD5442"/>
    <w:rsid w:val="00CD7631"/>
    <w:rsid w:val="00CE13A4"/>
    <w:rsid w:val="00CF0444"/>
    <w:rsid w:val="00D04475"/>
    <w:rsid w:val="00D221FC"/>
    <w:rsid w:val="00D344BB"/>
    <w:rsid w:val="00D41552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C0A04"/>
    <w:rsid w:val="00DD3963"/>
    <w:rsid w:val="00DD7CD4"/>
    <w:rsid w:val="00DE3728"/>
    <w:rsid w:val="00DE7329"/>
    <w:rsid w:val="00DF4076"/>
    <w:rsid w:val="00DF4256"/>
    <w:rsid w:val="00DF5132"/>
    <w:rsid w:val="00E037E8"/>
    <w:rsid w:val="00E0745D"/>
    <w:rsid w:val="00E11199"/>
    <w:rsid w:val="00E1133B"/>
    <w:rsid w:val="00E13AFB"/>
    <w:rsid w:val="00E50151"/>
    <w:rsid w:val="00E523CF"/>
    <w:rsid w:val="00E54133"/>
    <w:rsid w:val="00E55A5C"/>
    <w:rsid w:val="00E61FA9"/>
    <w:rsid w:val="00E643A0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E2939"/>
    <w:rsid w:val="00EE2B66"/>
    <w:rsid w:val="00EF3BBC"/>
    <w:rsid w:val="00EF416E"/>
    <w:rsid w:val="00EF566D"/>
    <w:rsid w:val="00EF5C92"/>
    <w:rsid w:val="00F43640"/>
    <w:rsid w:val="00F45B41"/>
    <w:rsid w:val="00F4771D"/>
    <w:rsid w:val="00F568F8"/>
    <w:rsid w:val="00F60CD9"/>
    <w:rsid w:val="00F63403"/>
    <w:rsid w:val="00F72661"/>
    <w:rsid w:val="00F73E01"/>
    <w:rsid w:val="00F76C26"/>
    <w:rsid w:val="00F8287C"/>
    <w:rsid w:val="00F866E1"/>
    <w:rsid w:val="00F97C4C"/>
    <w:rsid w:val="00FA1810"/>
    <w:rsid w:val="00FA6C8B"/>
    <w:rsid w:val="00FA734A"/>
    <w:rsid w:val="00FA75A2"/>
    <w:rsid w:val="00FA7F22"/>
    <w:rsid w:val="00FC04B5"/>
    <w:rsid w:val="00FC0A48"/>
    <w:rsid w:val="00FC76FE"/>
    <w:rsid w:val="00FE399A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842E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F5C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5C9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5C9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5C9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5C9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842E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F5C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5C9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5C9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5C9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5C9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listopada 2015.</izvorni_sadrzaj>
    <derivirana_varijabla naziv="DomainObject.DatumDonosenjaOdluke_1">26.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188</izvorni_sadrzaj>
    <derivirana_varijabla naziv="DomainObject.Predmet.Broj_1">188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listopada 2015.</izvorni_sadrzaj>
    <derivirana_varijabla naziv="DomainObject.Predmet.DatumOsnivanja_1">19.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St-188/2015</izvorni_sadrzaj>
    <derivirana_varijabla naziv="DomainObject.Predmet.OznakaBroj_1">St-188/2015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BAŠTUN d.o.o. za poslovne usluge</izvorni_sadrzaj>
    <derivirana_varijabla naziv="DomainObject.Predmet.ProtustrankaFormated_1">  BAŠTUN d.o.o. za poslovne usluge</derivirana_varijabla>
  </DomainObject.Predmet.ProtustrankaFormated>
  <DomainObject.Predmet.ProtustrankaFormatedOIB>
    <izvorni_sadrzaj>  BAŠTUN d.o.o. za poslovne usluge, OIB 77581448463</izvorni_sadrzaj>
    <derivirana_varijabla naziv="DomainObject.Predmet.ProtustrankaFormatedOIB_1">  BAŠTUN d.o.o. za poslovne usluge, OIB 77581448463</derivirana_varijabla>
  </DomainObject.Predmet.ProtustrankaFormatedOIB>
  <DomainObject.Predmet.ProtustrankaFormatedWithAdress>
    <izvorni_sadrzaj> BAŠTUN d.o.o. za poslovne usluge, Pristeg/106, 23420 Benkovac</izvorni_sadrzaj>
    <derivirana_varijabla naziv="DomainObject.Predmet.ProtustrankaFormatedWithAdress_1"> BAŠTUN d.o.o. za poslovne usluge, Pristeg/106, 23420 Benkovac</derivirana_varijabla>
  </DomainObject.Predmet.ProtustrankaFormatedWithAdress>
  <DomainObject.Predmet.ProtustrankaFormatedWithAdressOIB>
    <izvorni_sadrzaj> BAŠTUN d.o.o. za poslovne usluge, OIB 77581448463, Pristeg/106, 23420 Benkovac</izvorni_sadrzaj>
    <derivirana_varijabla naziv="DomainObject.Predmet.ProtustrankaFormatedWithAdressOIB_1"> BAŠTUN d.o.o. za poslovne usluge, OIB 77581448463, Pristeg/106, 23420 Benkovac</derivirana_varijabla>
  </DomainObject.Predmet.ProtustrankaFormatedWithAdressOIB>
  <DomainObject.Predmet.ProtustrankaWithAdress>
    <izvorni_sadrzaj>BAŠTUN d.o.o. za poslovne usluge Pristeg/106, 23420 Benkovac</izvorni_sadrzaj>
    <derivirana_varijabla naziv="DomainObject.Predmet.ProtustrankaWithAdress_1">BAŠTUN d.o.o. za poslovne usluge Pristeg/106, 23420 Benkovac</derivirana_varijabla>
  </DomainObject.Predmet.ProtustrankaWithAdress>
  <DomainObject.Predmet.ProtustrankaWithAdressOIB>
    <izvorni_sadrzaj>BAŠTUN d.o.o. za poslovne usluge, OIB 77581448463, Pristeg/106, 23420 Benkovac</izvorni_sadrzaj>
    <derivirana_varijabla naziv="DomainObject.Predmet.ProtustrankaWithAdressOIB_1">BAŠTUN d.o.o. za poslovne usluge, OIB 77581448463, Pristeg/106, 23420 Benkovac</derivirana_varijabla>
  </DomainObject.Predmet.ProtustrankaWithAdressOIB>
  <DomainObject.Predmet.ProtustrankaNazivFormated>
    <izvorni_sadrzaj>BAŠTUN d.o.o. za poslovne usluge</izvorni_sadrzaj>
    <derivirana_varijabla naziv="DomainObject.Predmet.ProtustrankaNazivFormated_1">BAŠTUN d.o.o. za poslovne usluge</derivirana_varijabla>
  </DomainObject.Predmet.ProtustrankaNazivFormated>
  <DomainObject.Predmet.ProtustrankaNazivFormatedOIB>
    <izvorni_sadrzaj>BAŠTUN d.o.o. za poslovne usluge, OIB 77581448463</izvorni_sadrzaj>
    <derivirana_varijabla naziv="DomainObject.Predmet.ProtustrankaNazivFormatedOIB_1">BAŠTUN d.o.o. za poslovne usluge, OIB 77581448463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BAŠTUN d.o.o. za poslovne usluge</item>
    </izvorni_sadrzaj>
    <derivirana_varijabla naziv="DomainObject.Predmet.ProtuStrankaListFormated_1">
      <item>BAŠTUN d.o.o. za poslovne usluge</item>
    </derivirana_varijabla>
  </DomainObject.Predmet.ProtuStrankaListFormated>
  <DomainObject.Predmet.ProtuStrankaListFormatedOIB>
    <izvorni_sadrzaj>
      <item>BAŠTUN d.o.o. za poslovne usluge, OIB 77581448463</item>
    </izvorni_sadrzaj>
    <derivirana_varijabla naziv="DomainObject.Predmet.ProtuStrankaListFormatedOIB_1">
      <item>BAŠTUN d.o.o. za poslovne usluge, OIB 77581448463</item>
    </derivirana_varijabla>
  </DomainObject.Predmet.ProtuStrankaListFormatedOIB>
  <DomainObject.Predmet.ProtuStrankaListFormatedWithAdress>
    <izvorni_sadrzaj>
      <item>BAŠTUN d.o.o. za poslovne usluge, Pristeg/106, 23420 Benkovac</item>
    </izvorni_sadrzaj>
    <derivirana_varijabla naziv="DomainObject.Predmet.ProtuStrankaListFormatedWithAdress_1">
      <item>BAŠTUN d.o.o. za poslovne usluge, Pristeg/106, 23420 Benkovac</item>
    </derivirana_varijabla>
  </DomainObject.Predmet.ProtuStrankaListFormatedWithAdress>
  <DomainObject.Predmet.ProtuStrankaListFormatedWithAdressOIB>
    <izvorni_sadrzaj>
      <item>BAŠTUN d.o.o. za poslovne usluge, OIB 77581448463, Pristeg/106, 23420 Benkovac</item>
    </izvorni_sadrzaj>
    <derivirana_varijabla naziv="DomainObject.Predmet.ProtuStrankaListFormatedWithAdressOIB_1">
      <item>BAŠTUN d.o.o. za poslovne usluge, OIB 77581448463, Pristeg/106, 23420 Benkovac</item>
    </derivirana_varijabla>
  </DomainObject.Predmet.ProtuStrankaListFormatedWithAdressOIB>
  <DomainObject.Predmet.ProtuStrankaListNazivFormated>
    <izvorni_sadrzaj>
      <item>BAŠTUN d.o.o. za poslovne usluge</item>
    </izvorni_sadrzaj>
    <derivirana_varijabla naziv="DomainObject.Predmet.ProtuStrankaListNazivFormated_1">
      <item>BAŠTUN d.o.o. za poslovne usluge</item>
    </derivirana_varijabla>
  </DomainObject.Predmet.ProtuStrankaListNazivFormated>
  <DomainObject.Predmet.ProtuStrankaListNazivFormatedOIB>
    <izvorni_sadrzaj>
      <item>BAŠTUN d.o.o. za poslovne usluge, OIB 77581448463</item>
    </izvorni_sadrzaj>
    <derivirana_varijabla naziv="DomainObject.Predmet.ProtuStrankaListNazivFormatedOIB_1">
      <item>BAŠTUN d.o.o. za poslovne usluge, OIB 77581448463</item>
    </derivirana_varijabla>
  </DomainObject.Predmet.ProtuStrankaListNazivFormatedOIB>
  <DomainObject.Predmet.OstaliListFormated>
    <izvorni_sadrzaj>
      <item>Mirjana Parancin</item>
    </izvorni_sadrzaj>
    <derivirana_varijabla naziv="DomainObject.Predmet.OstaliListFormated_1">
      <item>Mirjana Parancin</item>
    </derivirana_varijabla>
  </DomainObject.Predmet.OstaliListFormated>
  <DomainObject.Predmet.OstaliListFormatedOIB>
    <izvorni_sadrzaj>
      <item>Mirjana Parancin, OIB 82555339780</item>
    </izvorni_sadrzaj>
    <derivirana_varijabla naziv="DomainObject.Predmet.OstaliListFormatedOIB_1">
      <item>Mirjana Parancin, OIB 82555339780</item>
    </derivirana_varijabla>
  </DomainObject.Predmet.OstaliListFormatedOIB>
  <DomainObject.Predmet.OstaliListFormatedWithAdress>
    <izvorni_sadrzaj>
      <item>Mirjana Parancin, Pristeg 106, 23422 Pristeg</item>
    </izvorni_sadrzaj>
    <derivirana_varijabla naziv="DomainObject.Predmet.OstaliListFormatedWithAdress_1">
      <item>Mirjana Parancin, Pristeg 106, 23422 Pristeg</item>
    </derivirana_varijabla>
  </DomainObject.Predmet.OstaliListFormatedWithAdress>
  <DomainObject.Predmet.OstaliListFormatedWithAdressOIB>
    <izvorni_sadrzaj>
      <item>Mirjana Parancin, OIB 82555339780, Pristeg 106, 23422 Pristeg</item>
    </izvorni_sadrzaj>
    <derivirana_varijabla naziv="DomainObject.Predmet.OstaliListFormatedWithAdressOIB_1">
      <item>Mirjana Parancin, OIB 82555339780, Pristeg 106, 23422 Pristeg</item>
    </derivirana_varijabla>
  </DomainObject.Predmet.OstaliListFormatedWithAdressOIB>
  <DomainObject.Predmet.OstaliListNazivFormated>
    <izvorni_sadrzaj>
      <item>Mirjana Parancin</item>
    </izvorni_sadrzaj>
    <derivirana_varijabla naziv="DomainObject.Predmet.OstaliListNazivFormated_1">
      <item>Mirjana Parancin</item>
    </derivirana_varijabla>
  </DomainObject.Predmet.OstaliListNazivFormated>
  <DomainObject.Predmet.OstaliListNazivFormatedOIB>
    <izvorni_sadrzaj>
      <item>Mirjana Parancin, OIB 82555339780</item>
    </izvorni_sadrzaj>
    <derivirana_varijabla naziv="DomainObject.Predmet.OstaliListNazivFormatedOIB_1">
      <item>Mirjana Parancin, OIB 82555339780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2015.</izvorni_sadrzaj>
    <derivirana_varijabla naziv="DomainObject.Datum_1">26.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BAŠTUN d.o.o. za poslovne usluge</izvorni_sadrzaj>
    <derivirana_varijabla naziv="DomainObject.Predmet.ProtustrankaIDrugi_1">BAŠTUN d.o.o. za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BAŠTUN d.o.o. za poslovne usluge, OIB 77581448463, Pristeg/106, 23420 Benkovac</izvorni_sadrzaj>
    <derivirana_varijabla naziv="DomainObject.Predmet.ProtustrankaIDrugiAdressOIB_1">BAŠTUN d.o.o. za poslovne usluge, OIB 77581448463, Pristeg/106, 23420 Benkovac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BAŠTUN d.o.o. za poslovne usluge</item>
      <item>Mirjana Parancin</item>
    </izvorni_sadrzaj>
    <derivirana_varijabla naziv="DomainObject.Predmet.SudioniciListNaziv_1">
      <item>FINA</item>
      <item>BAŠTUN d.o.o. za poslovne usluge</item>
      <item>Mirjana Parancin</item>
    </derivirana_varijabla>
  </DomainObject.Predmet.SudioniciListNaziv>
  <DomainObject.Predmet.SudioniciListAdressOIB>
    <izvorni_sadrzaj>
      <item>FINA, OIB 85821130368</item>
      <item>BAŠTUN d.o.o. za poslovne usluge, OIB 77581448463, Pristeg/106,23420 Benkovac</item>
      <item>Mirjana Parancin, OIB 82555339780, Pristeg 106,23422 Pristeg</item>
    </izvorni_sadrzaj>
    <derivirana_varijabla naziv="DomainObject.Predmet.SudioniciListAdressOIB_1">
      <item>FINA, OIB 85821130368</item>
      <item>BAŠTUN d.o.o. za poslovne usluge, OIB 77581448463, Pristeg/106,23420 Benkovac</item>
      <item>Mirjana Parancin, OIB 82555339780, Pristeg 106,23422 Pristeg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77581448463</item>
      <item>, OIB 82555339780</item>
    </izvorni_sadrzaj>
    <derivirana_varijabla naziv="DomainObject.Predmet.SudioniciListNazivOIB_1">
      <item>, OIB 85821130368</item>
      <item>, OIB 77581448463</item>
      <item>, OIB 82555339780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0D166A-3BF4-4ABC-BFA3-3B306C5D2F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329</properties:Words>
  <properties:Characters>1785</properties:Characters>
  <properties:Lines>69</properties:Lines>
  <properties:Paragraphs>29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2015-10-22T10:48:00Z</dcterms:created>
  <dc:creator>Administrator</dc:creator>
  <cp:lastModifiedBy>wsadmin</cp:lastModifiedBy>
  <cp:lastPrinted>2015-10-26T10:02:00Z</cp:lastPrinted>
  <dcterms:modified xmlns:xsi="http://www.w3.org/2001/XMLSchema-instance" xsi:type="dcterms:W3CDTF">2015-10-26T10:04:00Z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