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c442" w14:paraId="d46c442" w:rsidRDefault="00D6474D" w:rsidR="00CD15D4">
      <w:pPr>
        <w15:collapsed w:val="false"/>
      </w:pPr>
      <w:bookmarkStart w:name="_GoBack" w:id="0"/>
      <w:bookmarkEnd w:id="0"/>
      <w:r>
        <w:t xml:space="preserve">        </w:t>
      </w:r>
    </w:p>
    <w:p w:rsidRDefault="00D6474D" w:rsidP="00301645" w:rsidR="00CD15D4">
      <w:pPr>
        <w:jc w:val="both"/>
      </w:pPr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474D" w:rsidP="00301645" w:rsidR="00D6474D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</w:t>
      </w:r>
      <w:r w:rsidR="00D6474D">
        <w:t>70</w:t>
      </w:r>
      <w:r w:rsidRPr="00491880">
        <w:t>. St</w:t>
      </w:r>
      <w:r w:rsidR="00D6474D">
        <w:t>-5816/2016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D6474D" w:rsidP="006B760B" w:rsidR="005E0082">
      <w:pPr>
        <w:ind w:firstLine="720"/>
        <w:jc w:val="both"/>
        <w:rPr>
          <w:lang w:val="pt-BR"/>
        </w:rPr>
      </w:pPr>
      <w:r w:rsidRPr="00D6474D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ROSE BOX j.d.o.o. OIB: 58648062659, MBS: 080960492, Z</w:t>
      </w:r>
      <w:r w:rsidR="005E724A">
        <w:rPr>
          <w:lang w:val="pt-BR"/>
        </w:rPr>
        <w:t>agreb, Slavonska avenija 52D, 21</w:t>
      </w:r>
      <w:r w:rsidRPr="00D6474D">
        <w:rPr>
          <w:lang w:val="pt-BR"/>
        </w:rPr>
        <w:t>. travnja 2017.</w:t>
      </w:r>
    </w:p>
    <w:p w:rsidRDefault="005E724A" w:rsidP="006B760B" w:rsidR="005E724A" w:rsidRPr="006B760B">
      <w:pPr>
        <w:ind w:firstLine="720"/>
        <w:jc w:val="both"/>
        <w:rPr>
          <w:lang w:val="pt-BR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B371A" w:rsidRPr="00F50729">
      <w:pPr>
        <w:ind w:firstLine="720"/>
        <w:jc w:val="both"/>
        <w:rPr>
          <w:lang w:val="pt-BR"/>
        </w:rPr>
      </w:pPr>
      <w:r w:rsidRPr="00F50729">
        <w:t xml:space="preserve">Obustavlja se stečajni postupak </w:t>
      </w:r>
      <w:r w:rsidR="0019480E" w:rsidRPr="00F50729">
        <w:rPr>
          <w:lang w:val="pt-BR"/>
        </w:rPr>
        <w:t xml:space="preserve">nad </w:t>
      </w:r>
      <w:r w:rsidR="00C70E09" w:rsidRPr="00F50729">
        <w:rPr>
          <w:lang w:val="pt-BR"/>
        </w:rPr>
        <w:t xml:space="preserve">dužnikom </w:t>
      </w:r>
      <w:r w:rsidR="005E724A" w:rsidRPr="00F50729">
        <w:rPr>
          <w:lang w:val="pt-BR"/>
        </w:rPr>
        <w:t>ROSE BOX j.d.o.o. OIB: 58648062659, MBS: 080960492, Zagreb, Slavonska avenija 52D.</w:t>
      </w:r>
    </w:p>
    <w:p w:rsidRDefault="005E724A" w:rsidP="000B371A" w:rsidR="005E724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F50729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5E724A" w:rsidRPr="005E724A">
        <w:t>21. travnja 2017.</w:t>
      </w:r>
      <w:r w:rsidR="005E724A">
        <w:t xml:space="preserve"> </w:t>
      </w:r>
      <w:r w:rsidR="006B760B">
        <w:t>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5E724A" w:rsidRPr="005E724A">
        <w:rPr>
          <w:lang w:val="pt-BR"/>
        </w:rPr>
        <w:t>ROSE BOX j.d.o.o. OIB: 58648062659, MBS: 080960492, Zagreb, Slavonska avenija 52D</w:t>
      </w:r>
      <w:r w:rsidR="005E724A">
        <w:rPr>
          <w:lang w:val="pt-BR"/>
        </w:rPr>
        <w:t>.</w:t>
      </w:r>
    </w:p>
    <w:p w:rsidRDefault="00827DD0" w:rsidP="006B760B" w:rsidR="006B760B">
      <w:pPr>
        <w:tabs>
          <w:tab w:pos="720" w:val="left"/>
        </w:tabs>
        <w:jc w:val="both"/>
      </w:pPr>
      <w:r w:rsidRPr="00491880">
        <w:tab/>
      </w:r>
      <w:r w:rsidR="001B6495">
        <w:t xml:space="preserve">Financijska agencija je  dopisom od 10. </w:t>
      </w:r>
      <w:r w:rsidR="00987563">
        <w:t>t</w:t>
      </w:r>
      <w:r w:rsidR="001B6495">
        <w:t>ravnja 2017.</w:t>
      </w:r>
      <w:r w:rsidR="00F4619B">
        <w:br/>
      </w:r>
      <w:r w:rsidR="00987563">
        <w:t xml:space="preserve">izvijestila sud </w:t>
      </w:r>
      <w:r w:rsidR="00D172C5">
        <w:t xml:space="preserve">kako </w:t>
      </w:r>
      <w:r w:rsidR="00987563">
        <w:t>dužnikov</w:t>
      </w:r>
      <w:r w:rsidR="00D172C5">
        <w:t xml:space="preserve"> račun </w:t>
      </w:r>
      <w:r w:rsidR="00987563">
        <w:t xml:space="preserve">na dan 10.04.2017. </w:t>
      </w:r>
      <w:r w:rsidR="00D172C5">
        <w:t>nije blokiran.</w:t>
      </w:r>
    </w:p>
    <w:p w:rsidRDefault="006B760B" w:rsidP="00F50729" w:rsidR="00827DD0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F50729" w:rsidR="00F50729" w:rsidRPr="00F50729">
      <w:pPr>
        <w:jc w:val="center"/>
        <w:rPr>
          <w:lang w:eastAsia="hr-HR"/>
        </w:rPr>
      </w:pPr>
      <w:r w:rsidRPr="00491880">
        <w:t>U Zagrebu</w:t>
      </w:r>
      <w:r w:rsidR="00F50729">
        <w:t>,</w:t>
      </w:r>
      <w:r w:rsidRPr="00491880">
        <w:t xml:space="preserve"> </w:t>
      </w:r>
      <w:r w:rsidR="00F50729" w:rsidRPr="00F50729">
        <w:rPr>
          <w:lang w:eastAsia="hr-HR"/>
        </w:rPr>
        <w:t>21. travnja 2017.</w:t>
      </w:r>
    </w:p>
    <w:p w:rsidRDefault="00873134" w:rsidP="00B4536B" w:rsidR="00873134">
      <w:pPr>
        <w:pStyle w:val="Tijeloteksta"/>
        <w:jc w:val="center"/>
      </w:pP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F50729" w:rsidP="00640A78" w:rsidR="0009690D">
      <w:pPr>
        <w:pStyle w:val="Tijeloteksta"/>
        <w:ind w:left="5760"/>
        <w:jc w:val="right"/>
      </w:pPr>
      <w:r>
        <w:t>Maja Jurovicki</w:t>
      </w:r>
      <w:r w:rsidR="00640A78">
        <w:t xml:space="preserve">, v.r. </w:t>
      </w:r>
    </w:p>
    <w:p w:rsidRDefault="00640A78" w:rsidP="00640A78" w:rsidR="00640A78" w:rsidRPr="00491880">
      <w:pPr>
        <w:pStyle w:val="Tijeloteksta"/>
        <w:ind w:left="5760"/>
        <w:jc w:val="right"/>
      </w:pPr>
    </w:p>
    <w:p w:rsidRDefault="00CD0640" w:rsidP="00CD0640" w:rsidR="00CD0640" w:rsidRPr="00491880">
      <w:pPr>
        <w:pStyle w:val="Tijeloteksta"/>
      </w:pPr>
      <w:r w:rsidRPr="00491880">
        <w:lastRenderedPageBreak/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640A78" w:rsidP="00445BA5" w:rsidR="00640A78">
      <w:pPr>
        <w:jc w:val="right"/>
      </w:pPr>
      <w:r>
        <w:t>Za točnost otpravka-</w:t>
      </w:r>
    </w:p>
    <w:p w:rsidRDefault="00640A78" w:rsidP="00445BA5" w:rsidR="00640A78">
      <w:pPr>
        <w:jc w:val="right"/>
      </w:pPr>
      <w:r>
        <w:t>ovlašteni službenik</w:t>
      </w:r>
    </w:p>
    <w:p w:rsidRDefault="00640A78" w:rsidP="00445BA5" w:rsidR="00640A78" w:rsidRPr="007B269F">
      <w:pPr>
        <w:jc w:val="right"/>
      </w:pPr>
      <w:r>
        <w:t xml:space="preserve">Mirjana Gašparić </w:t>
      </w: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A78">
          <w:rPr>
            <w:noProof/>
          </w:rPr>
          <w:t>2</w:t>
        </w:r>
        <w:r>
          <w:fldChar w:fldCharType="end"/>
        </w:r>
        <w:r w:rsidR="00146FF0">
          <w:tab/>
          <w:t>70. St-5816/2016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46FF0"/>
    <w:rsid w:val="00160ACD"/>
    <w:rsid w:val="00161E4E"/>
    <w:rsid w:val="00175768"/>
    <w:rsid w:val="001862A4"/>
    <w:rsid w:val="0019132A"/>
    <w:rsid w:val="0019480E"/>
    <w:rsid w:val="001A46A5"/>
    <w:rsid w:val="001B649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0427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5E724A"/>
    <w:rsid w:val="00640A78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87563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15D4"/>
    <w:rsid w:val="00CE6CFD"/>
    <w:rsid w:val="00D172C5"/>
    <w:rsid w:val="00D243BF"/>
    <w:rsid w:val="00D6474D"/>
    <w:rsid w:val="00D909DA"/>
    <w:rsid w:val="00DA2130"/>
    <w:rsid w:val="00DE2DCB"/>
    <w:rsid w:val="00DE5D50"/>
    <w:rsid w:val="00E41EB3"/>
    <w:rsid w:val="00EA20DA"/>
    <w:rsid w:val="00ED5AA4"/>
    <w:rsid w:val="00F3606E"/>
    <w:rsid w:val="00F4619B"/>
    <w:rsid w:val="00F50729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5816</izvorni_sadrzaj>
    <derivirana_varijabla naziv="DomainObject.Predmet.Broj_1">5816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St-5816/2016</izvorni_sadrzaj>
    <derivirana_varijabla naziv="DomainObject.Predmet.OznakaBroj_1">St-5816/2016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ROSE BOX j.d.o.o. za trgovinu zastupanog po punomoćniku Tomislav Petrinec</izvorni_sadrzaj>
    <derivirana_varijabla naziv="DomainObject.Predmet.ProtustrankaFormated_1">  ROSE BOX j.d.o.o. za trgovinu zastupanog po punomoćniku Tomislav Petrinec</derivirana_varijabla>
  </DomainObject.Predmet.ProtustrankaFormated>
  <DomainObject.Predmet.ProtustrankaFormatedOIB>
    <izvorni_sadrzaj>  ROSE BOX j.d.o.o. za trgovinu, OIB 58648062659 zastupanog po punomoćniku Tomislav Petrinec</izvorni_sadrzaj>
    <derivirana_varijabla naziv="DomainObject.Predmet.ProtustrankaFormatedOIB_1">  ROSE BOX j.d.o.o. za trgovinu, OIB 58648062659 zastupanog po punomoćniku Tomislav Petrinec</derivirana_varijabla>
  </DomainObject.Predmet.ProtustrankaFormatedOIB>
  <DomainObject.Predmet.ProtustrankaFormatedWithAdress>
    <izvorni_sadrzaj> ROSE BOX j.d.o.o. za trgovinu, Slavonska avenija 52/D, 10000 Zagreb zastupanog po punomoćniku Tomislav Petrinec</izvorni_sadrzaj>
    <derivirana_varijabla naziv="DomainObject.Predmet.ProtustrankaFormatedWithAdress_1"> ROSE BOX j.d.o.o. za trgovinu, Slavonska avenija 52/D, 10000 Zagreb zastupanog po punomoćniku Tomislav Petrinec</derivirana_varijabla>
  </DomainObject.Predmet.ProtustrankaFormatedWithAdress>
  <DomainObject.Predmet.ProtustrankaFormatedWithAdressOIB>
    <izvorni_sadrzaj> ROSE BOX j.d.o.o. za trgovinu, OIB 58648062659, Slavonska avenija 52/D, 10000 Zagreb zastupanog po punomoćniku Tomislav Petrinec</izvorni_sadrzaj>
    <derivirana_varijabla naziv="DomainObject.Predmet.ProtustrankaFormatedWithAdressOIB_1"> ROSE BOX j.d.o.o. za trgovinu, OIB 58648062659, Slavonska avenija 52/D, 10000 Zagreb zastupanog po punomoćniku Tomislav Petrinec</derivirana_varijabla>
  </DomainObject.Predmet.ProtustrankaFormatedWithAdressOIB>
  <DomainObject.Predmet.ProtustrankaWithAdress>
    <izvorni_sadrzaj>ROSE BOX j.d.o.o. za trgovinu Slavonska avenija 52/D, 10000 Zagreb</izvorni_sadrzaj>
    <derivirana_varijabla naziv="DomainObject.Predmet.ProtustrankaWithAdress_1">ROSE BOX j.d.o.o. za trgovinu Slavonska avenija 52/D, 10000 Zagreb</derivirana_varijabla>
  </DomainObject.Predmet.ProtustrankaWithAdress>
  <DomainObject.Predmet.ProtustrankaWithAdressOIB>
    <izvorni_sadrzaj>ROSE BOX j.d.o.o. za trgovinu, OIB 58648062659, Slavonska avenija 52/D, 10000 Zagreb</izvorni_sadrzaj>
    <derivirana_varijabla naziv="DomainObject.Predmet.ProtustrankaWithAdressOIB_1">ROSE BOX j.d.o.o. za trgovinu, OIB 58648062659, Slavonska avenija 52/D, 10000 Zagreb</derivirana_varijabla>
  </DomainObject.Predmet.ProtustrankaWithAdressOIB>
  <DomainObject.Predmet.ProtustrankaNazivFormated>
    <izvorni_sadrzaj>ROSE BOX j.d.o.o. za trgovinu</izvorni_sadrzaj>
    <derivirana_varijabla naziv="DomainObject.Predmet.ProtustrankaNazivFormated_1">ROSE BOX j.d.o.o. za trgovinu</derivirana_varijabla>
  </DomainObject.Predmet.ProtustrankaNazivFormated>
  <DomainObject.Predmet.ProtustrankaNazivFormatedOIB>
    <izvorni_sadrzaj>ROSE BOX j.d.o.o. za trgovinu, OIB 58648062659</izvorni_sadrzaj>
    <derivirana_varijabla naziv="DomainObject.Predmet.ProtustrankaNazivFormatedOIB_1">ROSE BOX j.d.o.o. za trgovinu, OIB 58648062659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ROSE BOX j.d.o.o. za trgovinu zastupanog po punomoćniku Tomislav Petrinec</item>
    </izvorni_sadrzaj>
    <derivirana_varijabla naziv="DomainObject.Predmet.ProtuStrankaListFormated_1">
      <item>ROSE BOX j.d.o.o. za trgovinu zastupanog po punomoćniku Tomislav Petrinec</item>
    </derivirana_varijabla>
  </DomainObject.Predmet.ProtuStrankaListFormated>
  <DomainObject.Predmet.ProtuStrankaListFormatedOIB>
    <izvorni_sadrzaj>
      <item>ROSE BOX j.d.o.o. za trgovinu, OIB 58648062659 zastupanog po punomoćniku Tomislav Petrinec</item>
    </izvorni_sadrzaj>
    <derivirana_varijabla naziv="DomainObject.Predmet.ProtuStrankaListFormatedOIB_1">
      <item>ROSE BOX j.d.o.o. za trgovinu, OIB 58648062659 zastupanog po punomoćniku Tomislav Petrinec</item>
    </derivirana_varijabla>
  </DomainObject.Predmet.ProtuStrankaListFormatedOIB>
  <DomainObject.Predmet.ProtuStrankaListFormatedWithAdress>
    <izvorni_sadrzaj>
      <item>ROSE BOX j.d.o.o. za trgovinu, Slavonska avenija 52/D, 10000 Zagreb zastupanog po punomoćniku Tomislav Petrinec</item>
    </izvorni_sadrzaj>
    <derivirana_varijabla naziv="DomainObject.Predmet.ProtuStrankaListFormatedWithAdress_1">
      <item>ROSE BOX j.d.o.o. za trgovinu, Slavonska avenija 52/D, 10000 Zagreb zastupanog po punomoćniku Tomislav Petrinec</item>
    </derivirana_varijabla>
  </DomainObject.Predmet.ProtuStrankaListFormatedWithAdress>
  <DomainObject.Predmet.ProtuStrankaListFormatedWithAdressOIB>
    <izvorni_sadrzaj>
      <item>ROSE BOX j.d.o.o. za trgovinu, OIB 58648062659, Slavonska avenija 52/D, 10000 Zagreb zastupanog po punomoćniku Tomislav Petrinec</item>
    </izvorni_sadrzaj>
    <derivirana_varijabla naziv="DomainObject.Predmet.ProtuStrankaListFormatedWithAdressOIB_1">
      <item>ROSE BOX j.d.o.o. za trgovinu, OIB 58648062659, Slavonska avenija 52/D, 10000 Zagreb zastupanog po punomoćniku Tomislav Petrinec</item>
    </derivirana_varijabla>
  </DomainObject.Predmet.ProtuStrankaListFormatedWithAdressOIB>
  <DomainObject.Predmet.ProtuStrankaListNazivFormated>
    <izvorni_sadrzaj>
      <item>ROSE BOX j.d.o.o. za trgovinu</item>
    </izvorni_sadrzaj>
    <derivirana_varijabla naziv="DomainObject.Predmet.ProtuStrankaListNazivFormated_1">
      <item>ROSE BOX j.d.o.o. za trgovinu</item>
    </derivirana_varijabla>
  </DomainObject.Predmet.ProtuStrankaListNazivFormated>
  <DomainObject.Predmet.ProtuStrankaListNazivFormatedOIB>
    <izvorni_sadrzaj>
      <item>ROSE BOX j.d.o.o. za trgovinu, OIB 58648062659</item>
    </izvorni_sadrzaj>
    <derivirana_varijabla naziv="DomainObject.Predmet.ProtuStrankaListNazivFormatedOIB_1">
      <item>ROSE BOX j.d.o.o. za trgovinu, OIB 58648062659</item>
    </derivirana_varijabla>
  </DomainObject.Predmet.ProtuStrankaListNazivFormatedOIB>
  <DomainObject.Predmet.OstaliListFormated>
    <izvorni_sadrzaj>
      <item>Tomislav Petrinec punomoćnik sudionika u postupku ROSE BOX j.d.o.o. za trgovinu</item>
    </izvorni_sadrzaj>
    <derivirana_varijabla naziv="DomainObject.Predmet.OstaliListFormated_1">
      <item>Tomislav Petrinec punomoćnik sudionika u postupku ROSE BOX j.d.o.o. za trgovinu</item>
    </derivirana_varijabla>
  </DomainObject.Predmet.OstaliListFormated>
  <DomainObject.Predmet.OstaliListFormatedOIB>
    <izvorni_sadrzaj>
      <item>Tomislav Petrinec, OIB 17032479379 punomoćnik sudionika u postupku ROSE BOX j.d.o.o. za trgovinu</item>
    </izvorni_sadrzaj>
    <derivirana_varijabla naziv="DomainObject.Predmet.OstaliListFormatedOIB_1">
      <item>Tomislav Petrinec, OIB 17032479379 punomoćnik sudionika u postupku ROSE BOX j.d.o.o. za trgovinu</item>
    </derivirana_varijabla>
  </DomainObject.Predmet.OstaliListFormatedOIB>
  <DomainObject.Predmet.OstaliListFormatedWithAdress>
    <izvorni_sadrzaj>
      <item>Tomislav Petrinec, Gornjoselska 50, 49246 Marija Bistrica punomoćnik sudionika u postupku ROSE BOX j.d.o.o. za trgovinu</item>
    </izvorni_sadrzaj>
    <derivirana_varijabla naziv="DomainObject.Predmet.OstaliListFormatedWithAdress_1">
      <item>Tomislav Petrinec, Gornjoselska 50, 49246 Marija Bistrica punomoćnik sudionika u postupku ROSE BOX j.d.o.o. za trgovinu</item>
    </derivirana_varijabla>
  </DomainObject.Predmet.OstaliListFormatedWithAdress>
  <DomainObject.Predmet.OstaliListFormatedWithAdressOIB>
    <izvorni_sadrzaj>
      <item>Tomislav Petrinec, OIB 17032479379, Gornjoselska 50, 49246 Marija Bistrica punomoćnik sudionika u postupku ROSE BOX j.d.o.o. za trgovinu</item>
    </izvorni_sadrzaj>
    <derivirana_varijabla naziv="DomainObject.Predmet.OstaliListFormatedWithAdressOIB_1">
      <item>Tomislav Petrinec, OIB 17032479379, Gornjoselska 50, 49246 Marija Bistrica punomoćnik sudionika u postupku ROSE BOX j.d.o.o. za trgovinu</item>
    </derivirana_varijabla>
  </DomainObject.Predmet.OstaliListFormatedWithAdressOIB>
  <DomainObject.Predmet.OstaliListNazivFormated>
    <izvorni_sadrzaj>
      <item>Tomislav Petrinec</item>
    </izvorni_sadrzaj>
    <derivirana_varijabla naziv="DomainObject.Predmet.OstaliListNazivFormated_1">
      <item>Tomislav Petrinec</item>
    </derivirana_varijabla>
  </DomainObject.Predmet.OstaliListNazivFormated>
  <DomainObject.Predmet.OstaliListNazivFormatedOIB>
    <izvorni_sadrzaj>
      <item>Tomislav Petrinec, OIB 17032479379</item>
    </izvorni_sadrzaj>
    <derivirana_varijabla naziv="DomainObject.Predmet.OstaliListNazivFormatedOIB_1">
      <item>Tomislav Petrinec, OIB 17032479379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ROSE BOX j.d.o.o. za trgovinu</izvorni_sadrzaj>
    <derivirana_varijabla naziv="DomainObject.Predmet.ProtustrankaIDrugi_1">ROSE BOX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ROSE BOX j.d.o.o. za trgovinu, OIB 58648062659, Slavonska avenija 52/D, 10000 Zagreb</izvorni_sadrzaj>
    <derivirana_varijabla naziv="DomainObject.Predmet.ProtustrankaIDrugiAdressOIB_1">ROSE BOX j.d.o.o. za trgovinu, OIB 58648062659, Slavonska avenija 52/D,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ROSE BOX j.d.o.o. za trgovinu</item>
      <item>Tomislav Petrinec</item>
    </izvorni_sadrzaj>
    <derivirana_varijabla naziv="DomainObject.Predmet.SudioniciListNaziv_1">
      <item>FINA Regionalni centar Zagreb</item>
      <item>ROSE BOX j.d.o.o. za trgovinu</item>
      <item>Tomislav Petrinec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ROSE BOX j.d.o.o. za trgovinu, OIB 58648062659, Slavonska avenija 52/D,10000 Zagreb</item>
      <item>Tomislav Petrinec, OIB 17032479379, Gornjoselska 50,49246 Marija Bistrica</item>
    </izvorni_sadrzaj>
    <derivirana_varijabla naziv="DomainObject.Predmet.SudioniciListAdressOIB_1">
      <item>FINA Regionalni centar Zagreb, OIB 85821130368, Trg svibanjskih žrtava 1995. br. 1,10000 Zagreb</item>
      <item>ROSE BOX j.d.o.o. za trgovinu, OIB 58648062659, Slavonska avenija 52/D,10000 Zagreb</item>
      <item>Tomislav Petrinec, OIB 17032479379, Gornjoselska 50,49246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58648062659</item>
      <item>, OIB 17032479379</item>
    </izvorni_sadrzaj>
    <derivirana_varijabla naziv="DomainObject.Predmet.SudioniciListNazivOIB_1">
      <item>, OIB 85821130368</item>
      <item>, OIB 58648062659</item>
      <item>, OIB 17032479379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1603</properties:Characters>
  <properties:Lines>53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2017-04-21T07:20:00Z</dcterms:created>
  <dc:creator>nmarkovic</dc:creator>
  <cp:lastModifiedBy>Mirjana Gašparić</cp:lastModifiedBy>
  <cp:lastPrinted>2017-04-21T10:09:00Z</cp:lastPrinted>
  <dcterms:modified xmlns:xsi="http://www.w3.org/2001/XMLSchema-instance" xsi:type="dcterms:W3CDTF">2017-04-21T10:10:00Z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