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7cc0" w14:paraId="ca97cc0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DE1D52">
        <w:t>9222</w:t>
      </w:r>
      <w:r w:rsidR="00732643">
        <w:t>/2015</w:t>
      </w:r>
      <w:r w:rsidR="006F30B0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DE1D52">
        <w:t>9222</w:t>
      </w:r>
      <w:r w:rsidR="005C1D22">
        <w:t>/2015</w:t>
      </w:r>
      <w:r>
        <w:t xml:space="preserve">, na temelju odredbe čl. 430. Stečajnog zakona („Narodne novine“ br. 71/15.), dana </w:t>
      </w:r>
      <w:r w:rsidR="00732643">
        <w:t>23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E96176" w:rsidR="00E96176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DE1D52" w:rsidRPr="0043224E">
        <w:t>KAN-MARKETING d.o.o., Zagreb (Grad Zagreb), Pavla Radića 5, OIB: 93004380593</w:t>
      </w:r>
    </w:p>
    <w:p w:rsidRDefault="00DE1D52" w:rsidP="00DE1D52" w:rsidR="00DE1D52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DE1D52">
        <w:t>2.705,23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32643" w:rsidP="00387730" w:rsidR="00387730">
      <w:pPr>
        <w:jc w:val="center"/>
      </w:pPr>
      <w:r>
        <w:t>U Zagrebu 23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6F30B0" w:rsidP="00E91121" w:rsidR="006F30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F30B0" w:rsidP="00E91121" w:rsidR="006F30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F30B0" w:rsidP="00E91121" w:rsidR="006F30B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F30B0" w:rsidP="00E91121" w:rsidR="006F30B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F30B0" w:rsidP="00E91121" w:rsidR="006F30B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6266C" w:rsidP="006F30B0" w:rsidR="0076266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lastRenderedPageBreak/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E24A0"/>
    <w:rsid w:val="00387730"/>
    <w:rsid w:val="004B7931"/>
    <w:rsid w:val="004D578A"/>
    <w:rsid w:val="005C1D22"/>
    <w:rsid w:val="006F30B0"/>
    <w:rsid w:val="00732643"/>
    <w:rsid w:val="00756409"/>
    <w:rsid w:val="0076266C"/>
    <w:rsid w:val="0078658F"/>
    <w:rsid w:val="007A63CD"/>
    <w:rsid w:val="008015F3"/>
    <w:rsid w:val="009A5986"/>
    <w:rsid w:val="00A1360E"/>
    <w:rsid w:val="00AF1BEB"/>
    <w:rsid w:val="00B267EF"/>
    <w:rsid w:val="00BD2E3D"/>
    <w:rsid w:val="00CA2E65"/>
    <w:rsid w:val="00D50399"/>
    <w:rsid w:val="00DB39FB"/>
    <w:rsid w:val="00DE1D52"/>
    <w:rsid w:val="00E81BBC"/>
    <w:rsid w:val="00E96176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B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B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B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B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B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B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B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B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9222</izvorni_sadrzaj>
    <derivirana_varijabla naziv="DomainObject.Predmet.Broj_1">9222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St-9222/2015</izvorni_sadrzaj>
    <derivirana_varijabla naziv="DomainObject.Predmet.OznakaBroj_1">St-9222/2015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KAN-MARKETING d.o.o.</izvorni_sadrzaj>
    <derivirana_varijabla naziv="DomainObject.Predmet.ProtustrankaFormated_1">  KAN-MARKETING d.o.o.</derivirana_varijabla>
  </DomainObject.Predmet.ProtustrankaFormated>
  <DomainObject.Predmet.ProtustrankaFormatedOIB>
    <izvorni_sadrzaj>  KAN-MARKETING d.o.o., OIB 93004380593</izvorni_sadrzaj>
    <derivirana_varijabla naziv="DomainObject.Predmet.ProtustrankaFormatedOIB_1">  KAN-MARKETING d.o.o., OIB 93004380593</derivirana_varijabla>
  </DomainObject.Predmet.ProtustrankaFormatedOIB>
  <DomainObject.Predmet.ProtustrankaFormatedWithAdress>
    <izvorni_sadrzaj> KAN-MARKETING d.o.o., Pavla Radića 5, 10000 Zagreb</izvorni_sadrzaj>
    <derivirana_varijabla naziv="DomainObject.Predmet.ProtustrankaFormatedWithAdress_1"> KAN-MARKETING d.o.o., Pavla Radića 5, 10000 Zagreb</derivirana_varijabla>
  </DomainObject.Predmet.ProtustrankaFormatedWithAdress>
  <DomainObject.Predmet.ProtustrankaFormatedWithAdressOIB>
    <izvorni_sadrzaj> KAN-MARKETING d.o.o., OIB 93004380593, Pavla Radića 5, 10000 Zagreb</izvorni_sadrzaj>
    <derivirana_varijabla naziv="DomainObject.Predmet.ProtustrankaFormatedWithAdressOIB_1"> KAN-MARKETING d.o.o., OIB 93004380593, Pavla Radića 5, 10000 Zagreb</derivirana_varijabla>
  </DomainObject.Predmet.ProtustrankaFormatedWithAdressOIB>
  <DomainObject.Predmet.ProtustrankaWithAdress>
    <izvorni_sadrzaj>KAN-MARKETING d.o.o. Pavla Radića 5, 10000 Zagreb</izvorni_sadrzaj>
    <derivirana_varijabla naziv="DomainObject.Predmet.ProtustrankaWithAdress_1">KAN-MARKETING d.o.o. Pavla Radića 5, 10000 Zagreb</derivirana_varijabla>
  </DomainObject.Predmet.ProtustrankaWithAdress>
  <DomainObject.Predmet.ProtustrankaWithAdressOIB>
    <izvorni_sadrzaj>KAN-MARKETING d.o.o., OIB 93004380593, Pavla Radića 5, 10000 Zagreb</izvorni_sadrzaj>
    <derivirana_varijabla naziv="DomainObject.Predmet.ProtustrankaWithAdressOIB_1">KAN-MARKETING d.o.o., OIB 93004380593, Pavla Radića 5, 10000 Zagreb</derivirana_varijabla>
  </DomainObject.Predmet.ProtustrankaWithAdressOIB>
  <DomainObject.Predmet.ProtustrankaNazivFormated>
    <izvorni_sadrzaj>KAN-MARKETING d.o.o.</izvorni_sadrzaj>
    <derivirana_varijabla naziv="DomainObject.Predmet.ProtustrankaNazivFormated_1">KAN-MARKETING d.o.o.</derivirana_varijabla>
  </DomainObject.Predmet.ProtustrankaNazivFormated>
  <DomainObject.Predmet.ProtustrankaNazivFormatedOIB>
    <izvorni_sadrzaj>KAN-MARKETING d.o.o., OIB 93004380593</izvorni_sadrzaj>
    <derivirana_varijabla naziv="DomainObject.Predmet.ProtustrankaNazivFormatedOIB_1">KAN-MARKETING d.o.o., OIB 93004380593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KAN-MARKETING d.o.o.</item>
    </izvorni_sadrzaj>
    <derivirana_varijabla naziv="DomainObject.Predmet.ProtuStrankaListFormated_1">
      <item>KAN-MARKETING d.o.o.</item>
    </derivirana_varijabla>
  </DomainObject.Predmet.ProtuStrankaListFormated>
  <DomainObject.Predmet.ProtuStrankaListFormatedOIB>
    <izvorni_sadrzaj>
      <item>KAN-MARKETING d.o.o., OIB 93004380593</item>
    </izvorni_sadrzaj>
    <derivirana_varijabla naziv="DomainObject.Predmet.ProtuStrankaListFormatedOIB_1">
      <item>KAN-MARKETING d.o.o., OIB 93004380593</item>
    </derivirana_varijabla>
  </DomainObject.Predmet.ProtuStrankaListFormatedOIB>
  <DomainObject.Predmet.ProtuStrankaListFormatedWithAdress>
    <izvorni_sadrzaj>
      <item>KAN-MARKETING d.o.o., Pavla Radića 5, 10000 Zagreb</item>
    </izvorni_sadrzaj>
    <derivirana_varijabla naziv="DomainObject.Predmet.ProtuStrankaListFormatedWithAdress_1">
      <item>KAN-MARKETING d.o.o., Pavla Radića 5, 10000 Zagreb</item>
    </derivirana_varijabla>
  </DomainObject.Predmet.ProtuStrankaListFormatedWithAdress>
  <DomainObject.Predmet.ProtuStrankaListFormatedWithAdressOIB>
    <izvorni_sadrzaj>
      <item>KAN-MARKETING d.o.o., OIB 93004380593, Pavla Radića 5, 10000 Zagreb</item>
    </izvorni_sadrzaj>
    <derivirana_varijabla naziv="DomainObject.Predmet.ProtuStrankaListFormatedWithAdressOIB_1">
      <item>KAN-MARKETING d.o.o., OIB 93004380593, Pavla Radića 5, 10000 Zagreb</item>
    </derivirana_varijabla>
  </DomainObject.Predmet.ProtuStrankaListFormatedWithAdressOIB>
  <DomainObject.Predmet.ProtuStrankaListNazivFormated>
    <izvorni_sadrzaj>
      <item>KAN-MARKETING d.o.o.</item>
    </izvorni_sadrzaj>
    <derivirana_varijabla naziv="DomainObject.Predmet.ProtuStrankaListNazivFormated_1">
      <item>KAN-MARKETING d.o.o.</item>
    </derivirana_varijabla>
  </DomainObject.Predmet.ProtuStrankaListNazivFormated>
  <DomainObject.Predmet.ProtuStrankaListNazivFormatedOIB>
    <izvorni_sadrzaj>
      <item>KAN-MARKETING d.o.o., OIB 93004380593</item>
    </izvorni_sadrzaj>
    <derivirana_varijabla naziv="DomainObject.Predmet.ProtuStrankaListNazivFormatedOIB_1">
      <item>KAN-MARKETING d.o.o., OIB 93004380593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KAN-MARKETING d.o.o.</izvorni_sadrzaj>
    <derivirana_varijabla naziv="DomainObject.Predmet.ProtustrankaIDrugi_1">KAN-MARKETING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KAN-MARKETING d.o.o., OIB 93004380593, Pavla Radića 5, 10000 Zagreb</izvorni_sadrzaj>
    <derivirana_varijabla naziv="DomainObject.Predmet.ProtustrankaIDrugiAdressOIB_1">KAN-MARKETING d.o.o., OIB 93004380593, Pavla Radića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KAN-MARKETING d.o.o.</item>
      <item>HRVATSKI ZAVOD ZA MIROVINSKO OSIGURANJE</item>
      <item>Financijska agencija</item>
    </izvorni_sadrzaj>
    <derivirana_varijabla naziv="DomainObject.Predmet.SudioniciListNaziv_1">
      <item>FINA Regionalni centar Zagreb</item>
      <item>KAN-MARKETING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KAN-MARKETING d.o.o., OIB 93004380593, Pavla Radića 5,10000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KAN-MARKETING d.o.o., OIB 93004380593, Pavla Radića 5,10000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93004380593</item>
      <item>, OIB 84397956623</item>
      <item>, OIB 85821130368</item>
    </izvorni_sadrzaj>
    <derivirana_varijabla naziv="DomainObject.Predmet.SudioniciListNazivOIB_1">
      <item>, OIB 85821130368</item>
      <item>, OIB 93004380593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1335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2016-03-23T14:18:00Z</dcterms:created>
  <dc:creator>Nikola Ribarić</dc:creator>
  <cp:lastModifiedBy>Jadranka Zelić</cp:lastModifiedBy>
  <cp:lastPrinted>2016-03-25T08:33:00Z</cp:lastPrinted>
  <dcterms:modified xmlns:xsi="http://www.w3.org/2001/XMLSchema-instance" xsi:type="dcterms:W3CDTF">2016-03-25T08:38:00Z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