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3f6c" w14:paraId="1db3f6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E1B98">
        <w:t>547/16-</w:t>
      </w:r>
      <w:r w:rsidR="00E172B7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E1B98">
        <w:t xml:space="preserve">POPOVAČKI BRODOGRADNJA j.d.o.o., Zadar, Miljenka Stančića 1, </w:t>
      </w:r>
      <w:r w:rsidR="008F62EA">
        <w:t xml:space="preserve">OIB: </w:t>
      </w:r>
      <w:r w:rsidR="009E1B98">
        <w:t>93628565669</w:t>
      </w:r>
      <w:r w:rsidR="009433E3">
        <w:t xml:space="preserve"> </w:t>
      </w:r>
      <w:r w:rsidR="00615D63">
        <w:t xml:space="preserve">koga zastupa stečajni upravitelj </w:t>
      </w:r>
      <w:r w:rsidR="009E1B98">
        <w:t>Radojka Danek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172B7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9E1B98">
        <w:t>Radojka Danek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172B7">
        <w:t>3</w:t>
      </w:r>
      <w:r w:rsidR="009E1B9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172B7" w:rsidP="00E172B7" w:rsidR="00E172B7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9E1B98">
        <w:t>05. svibnja</w:t>
      </w:r>
      <w:r w:rsidR="009433E3">
        <w:t xml:space="preserve"> 2016 godine</w:t>
      </w:r>
      <w:r w:rsidRPr="0064286F">
        <w:t xml:space="preserve"> imenovan</w:t>
      </w:r>
      <w:r w:rsidR="00E172B7">
        <w:t>a</w:t>
      </w:r>
      <w:r w:rsidRPr="0064286F">
        <w:t xml:space="preserve"> je privremen</w:t>
      </w:r>
      <w:r w:rsidR="00E172B7">
        <w:t>a</w:t>
      </w:r>
      <w:r w:rsidRPr="0064286F">
        <w:t xml:space="preserve"> stečajn</w:t>
      </w:r>
      <w:r w:rsidR="00E172B7">
        <w:t>a</w:t>
      </w:r>
      <w:r>
        <w:t xml:space="preserve"> upravitelj</w:t>
      </w:r>
      <w:r w:rsidR="00E172B7">
        <w:t>ica</w:t>
      </w:r>
      <w:r>
        <w:t xml:space="preserve"> </w:t>
      </w:r>
      <w:r w:rsidRPr="0064286F">
        <w:t>koj</w:t>
      </w:r>
      <w:r w:rsidR="00E172B7">
        <w:t>a</w:t>
      </w:r>
      <w:r w:rsidRPr="0064286F">
        <w:t xml:space="preserve"> je dana</w:t>
      </w:r>
      <w:r>
        <w:t xml:space="preserve"> </w:t>
      </w:r>
      <w:r w:rsidR="009E1B98">
        <w:t>07.</w:t>
      </w:r>
      <w:r w:rsidR="00634CED">
        <w:t xml:space="preserve"> lipnja</w:t>
      </w:r>
      <w:r w:rsidR="009433E3">
        <w:t xml:space="preserve"> 2016 godine</w:t>
      </w:r>
      <w:r w:rsidRPr="0064286F">
        <w:t xml:space="preserve"> dostavi</w:t>
      </w:r>
      <w:r w:rsidR="00E172B7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172B7">
        <w:t>04.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172B7" w:rsidP="00E172B7" w:rsidR="00E172B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E172B7" w:rsidP="00E172B7" w:rsidR="00E172B7">
      <w:r>
        <w:t xml:space="preserve">                   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C544E"/>
    <w:rsid w:val="001E2171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C4DD7"/>
    <w:rsid w:val="008F62EA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172B7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DD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D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D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DD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D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D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207</properties:Words>
  <properties:Characters>982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2016-06-29T11:35:00Z</dcterms:created>
  <dc:creator>abajlo</dc:creator>
  <cp:lastModifiedBy>wsadmin</cp:lastModifiedBy>
  <cp:lastPrinted>2015-10-13T10:36:00Z</cp:lastPrinted>
  <dcterms:modified xmlns:xsi="http://www.w3.org/2001/XMLSchema-instance" xsi:type="dcterms:W3CDTF">2016-07-21T09:39:00Z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