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f56a" w14:paraId="54af56a" w:rsidRDefault="00D07324" w:rsidP="0075381D" w:rsidR="00D07324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D07324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D07324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D82923">
        <w:rPr>
          <w:sz w:val="24"/>
          <w:szCs w:val="24"/>
        </w:rPr>
        <w:t>67. St-605/13</w:t>
      </w:r>
      <w:r w:rsidR="002C09AA">
        <w:rPr>
          <w:sz w:val="24"/>
          <w:szCs w:val="24"/>
        </w:rPr>
        <w:t>-70</w:t>
      </w:r>
    </w:p>
    <w:p w:rsidRDefault="0075381D" w:rsidP="0075381D" w:rsidR="0075381D">
      <w:pPr>
        <w:rPr>
          <w:sz w:val="24"/>
          <w:szCs w:val="24"/>
        </w:rPr>
      </w:pPr>
    </w:p>
    <w:p w:rsidRDefault="00AD070D" w:rsidP="0075381D" w:rsidR="00AD070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Zubaku, u stečajnom predmetu nad dužnikom </w:t>
      </w:r>
      <w:r w:rsidR="00D82923">
        <w:rPr>
          <w:bCs/>
          <w:sz w:val="24"/>
          <w:szCs w:val="24"/>
        </w:rPr>
        <w:t>T.D.F. d.o.o. u stečaju, Petrinja, Mala Gorica 90, OIB: 78499902770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AD070D">
        <w:rPr>
          <w:sz w:val="24"/>
          <w:szCs w:val="24"/>
        </w:rPr>
        <w:t>23. kolovoza</w:t>
      </w:r>
      <w:r w:rsidRPr="00310646">
        <w:rPr>
          <w:sz w:val="24"/>
          <w:szCs w:val="24"/>
        </w:rPr>
        <w:t xml:space="preserve"> 20</w:t>
      </w:r>
      <w:r w:rsidR="00945BB0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>
      <w:pPr>
        <w:rPr>
          <w:sz w:val="24"/>
          <w:szCs w:val="24"/>
        </w:rPr>
      </w:pPr>
    </w:p>
    <w:p w:rsidRDefault="00AD070D" w:rsidP="00D639B5" w:rsidR="00AD070D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AD070D" w:rsidR="00FC18D1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F002AF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F002AF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F002AF">
        <w:rPr>
          <w:sz w:val="24"/>
          <w:szCs w:val="24"/>
        </w:rPr>
        <w:t>Pavlu</w:t>
      </w:r>
      <w:r w:rsidR="00D82923">
        <w:rPr>
          <w:sz w:val="24"/>
          <w:szCs w:val="24"/>
        </w:rPr>
        <w:t xml:space="preserve"> Mrkonjić</w:t>
      </w:r>
      <w:r w:rsidR="00F002AF">
        <w:rPr>
          <w:sz w:val="24"/>
          <w:szCs w:val="24"/>
        </w:rPr>
        <w:t>u u roku 8</w:t>
      </w:r>
      <w:r w:rsidR="009E1755" w:rsidRPr="00310646">
        <w:rPr>
          <w:sz w:val="24"/>
          <w:szCs w:val="24"/>
        </w:rPr>
        <w:t xml:space="preserve"> dana dostaviti izvješće </w:t>
      </w:r>
      <w:r w:rsidR="00AD070D">
        <w:rPr>
          <w:sz w:val="24"/>
          <w:szCs w:val="24"/>
        </w:rPr>
        <w:t>o provedbi završne diobe.</w:t>
      </w:r>
    </w:p>
    <w:p w:rsidRDefault="00FC18D1" w:rsidP="00F13A79" w:rsidR="00FC18D1">
      <w:pPr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AD070D" w:rsidRPr="00AD070D">
        <w:rPr>
          <w:sz w:val="24"/>
          <w:szCs w:val="24"/>
        </w:rPr>
        <w:t xml:space="preserve">23. kolovoza </w:t>
      </w:r>
      <w:r w:rsidR="00F13A79" w:rsidRPr="00310646">
        <w:rPr>
          <w:sz w:val="24"/>
          <w:szCs w:val="24"/>
        </w:rPr>
        <w:t>20</w:t>
      </w:r>
      <w:r w:rsidR="00945BB0">
        <w:rPr>
          <w:sz w:val="24"/>
          <w:szCs w:val="24"/>
        </w:rPr>
        <w:t>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2C09AA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945BB0" w:rsidR="00F13A79" w:rsidRPr="006932E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</w:r>
      <w:r w:rsidR="00945BB0">
        <w:rPr>
          <w:sz w:val="24"/>
          <w:szCs w:val="24"/>
        </w:rPr>
        <w:tab/>
        <w:t xml:space="preserve"> </w:t>
      </w:r>
    </w:p>
    <w:p w:rsidRDefault="00B539B6" w:rsidP="00F13A79" w:rsidR="00B539B6" w:rsidRPr="006932E0">
      <w:pPr>
        <w:rPr>
          <w:sz w:val="24"/>
          <w:szCs w:val="24"/>
        </w:rPr>
      </w:pPr>
      <w:r w:rsidRPr="006932E0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2C09AA" w:rsidP="00400817" w:rsidR="002C09AA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2C09AA" w:rsidP="00400817" w:rsidR="002C09AA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2C09AA" w:rsidR="002C09AA" w:rsidRPr="00310646">
      <w:pPr>
        <w:rPr>
          <w:sz w:val="24"/>
          <w:szCs w:val="24"/>
        </w:rPr>
      </w:pPr>
    </w:p>
    <w:sectPr w:rsidR="002C09A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2C09AA"/>
    <w:rsid w:val="00310646"/>
    <w:rsid w:val="004846E3"/>
    <w:rsid w:val="00574039"/>
    <w:rsid w:val="00577C20"/>
    <w:rsid w:val="005E5A2C"/>
    <w:rsid w:val="006932E0"/>
    <w:rsid w:val="006F6973"/>
    <w:rsid w:val="0075381D"/>
    <w:rsid w:val="008A286D"/>
    <w:rsid w:val="00935ABA"/>
    <w:rsid w:val="009445FD"/>
    <w:rsid w:val="00945BB0"/>
    <w:rsid w:val="009E1755"/>
    <w:rsid w:val="00AD070D"/>
    <w:rsid w:val="00AD2A7F"/>
    <w:rsid w:val="00B539B6"/>
    <w:rsid w:val="00BF5690"/>
    <w:rsid w:val="00C00CB9"/>
    <w:rsid w:val="00CD7733"/>
    <w:rsid w:val="00D07324"/>
    <w:rsid w:val="00D10C86"/>
    <w:rsid w:val="00D639B5"/>
    <w:rsid w:val="00D75E26"/>
    <w:rsid w:val="00D82923"/>
    <w:rsid w:val="00D8748D"/>
    <w:rsid w:val="00E81382"/>
    <w:rsid w:val="00F002AF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D073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D073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9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9A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9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9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D073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D073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9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9A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9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9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St-605/2013</izvorni_sadrzaj>
    <derivirana_varijabla naziv="DomainObject.Predmet.OznakaBroj_1">St-605/2013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T.D.F.  d.o.o. zastupanog po punomoćniku ZZ Josip Slanec</izvorni_sadrzaj>
    <derivirana_varijabla naziv="DomainObject.Predmet.ProtustrankaFormated_1">  T.D.F.  d.o.o. zastupanog po punomoćniku ZZ Josip Slanec</derivirana_varijabla>
  </DomainObject.Predmet.ProtustrankaFormated>
  <DomainObject.Predmet.ProtustrankaFormatedOIB>
    <izvorni_sadrzaj>  T.D.F.  d.o.o., OIB 78499902770 zastupanog po punomoćniku ZZ Josip Slanec</izvorni_sadrzaj>
    <derivirana_varijabla naziv="DomainObject.Predmet.ProtustrankaFormatedOIB_1">  T.D.F.  d.o.o., OIB 78499902770 zastupanog po punomoćniku ZZ Josip Slanec</derivirana_varijabla>
  </DomainObject.Predmet.ProtustrankaFormatedOIB>
  <DomainObject.Predmet.ProtustrankaFormatedWithAdress>
    <izvorni_sadrzaj> T.D.F.  d.o.o., Mala Gorica 90, 44250 Petrinja zastupanog po punomoćniku ZZ Josip Slanec</izvorni_sadrzaj>
    <derivirana_varijabla naziv="DomainObject.Predmet.ProtustrankaFormatedWithAdress_1"> T.D.F.  d.o.o., Mala Gorica 90, 44250 Petrinja zastupanog po punomoćniku ZZ Josip Slanec</derivirana_varijabla>
  </DomainObject.Predmet.ProtustrankaFormatedWithAdress>
  <DomainObject.Predmet.ProtustrankaFormatedWithAdressOIB>
    <izvorni_sadrzaj> T.D.F.  d.o.o., OIB 78499902770, Mala Gorica 90, 44250 Petrinja zastupanog po punomoćniku ZZ Josip Slanec</izvorni_sadrzaj>
    <derivirana_varijabla naziv="DomainObject.Predmet.ProtustrankaFormatedWithAdressOIB_1"> T.D.F.  d.o.o., OIB 78499902770, Mala Gorica 90, 44250 Petrinja zastupanog po punomoćniku ZZ Josip Slanec</derivirana_varijabla>
  </DomainObject.Predmet.ProtustrankaFormatedWithAdressOIB>
  <DomainObject.Predmet.ProtustrankaWithAdress>
    <izvorni_sadrzaj>T.D.F.  d.o.o. Mala Gorica 90, 44250 Petrinja</izvorni_sadrzaj>
    <derivirana_varijabla naziv="DomainObject.Predmet.ProtustrankaWithAdress_1">T.D.F.  d.o.o. Mala Gorica 90, 44250 Petrinja</derivirana_varijabla>
  </DomainObject.Predmet.ProtustrankaWithAdress>
  <DomainObject.Predmet.ProtustrankaWithAdressOIB>
    <izvorni_sadrzaj>T.D.F.  d.o.o., OIB 78499902770, Mala Gorica 90, 44250 Petrinja</izvorni_sadrzaj>
    <derivirana_varijabla naziv="DomainObject.Predmet.ProtustrankaWithAdressOIB_1">T.D.F.  d.o.o., OIB 78499902770, Mala Gorica 90, 44250 Petrinja</derivirana_varijabla>
  </DomainObject.Predmet.ProtustrankaWithAdressOIB>
  <DomainObject.Predmet.ProtustrankaNazivFormated>
    <izvorni_sadrzaj>T.D.F.  d.o.o.</izvorni_sadrzaj>
    <derivirana_varijabla naziv="DomainObject.Predmet.ProtustrankaNazivFormated_1">T.D.F.  d.o.o.</derivirana_varijabla>
  </DomainObject.Predmet.ProtustrankaNazivFormated>
  <DomainObject.Predmet.ProtustrankaNazivFormatedOIB>
    <izvorni_sadrzaj>T.D.F.  d.o.o., OIB 78499902770</izvorni_sadrzaj>
    <derivirana_varijabla naziv="DomainObject.Predmet.ProtustrankaNazivFormatedOIB_1">T.D.F.  d.o.o., OIB 78499902770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Vrtni put 3, 10000 Zagreb</izvorni_sadrzaj>
    <derivirana_varijabla naziv="DomainObject.Predmet.StrankaFormatedWithAdress_1"> FINA, Vrtni put 3, 10000 Zagreb</derivirana_varijabla>
  </DomainObject.Predmet.StrankaFormatedWithAdress>
  <DomainObject.Predmet.StrankaFormatedWithAdressOIB>
    <izvorni_sadrzaj> FINA, OIB 85821130368, Vrtni put 3, 10000 Zagreb</izvorni_sadrzaj>
    <derivirana_varijabla naziv="DomainObject.Predmet.StrankaFormatedWithAdressOIB_1"> FINA, OIB 85821130368, Vrtni put 3, 10000 Zagreb</derivirana_varijabla>
  </DomainObject.Predmet.StrankaFormatedWithAdressOIB>
  <DomainObject.Predmet.StrankaWithAdress>
    <izvorni_sadrzaj>FINA Vrtni put 3,10000 Zagreb</izvorni_sadrzaj>
    <derivirana_varijabla naziv="DomainObject.Predmet.StrankaWithAdress_1">FINA Vrtni put 3,10000 Zagreb</derivirana_varijabla>
  </DomainObject.Predmet.StrankaWithAdress>
  <DomainObject.Predmet.StrankaWithAdressOIB>
    <izvorni_sadrzaj>FINA, OIB 85821130368, Vrtni put 3,10000 Zagreb</izvorni_sadrzaj>
    <derivirana_varijabla naziv="DomainObject.Predmet.StrankaWithAdressOIB_1">FINA, OIB 85821130368, Vrtni put 3,10000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Vrtni put 3, 10000 Zagreb</item>
    </izvorni_sadrzaj>
    <derivirana_varijabla naziv="DomainObject.Predmet.StrankaListFormatedWithAdress_1">
      <item>FINA, Vrtni put 3, 10000 Zagreb</item>
    </derivirana_varijabla>
  </DomainObject.Predmet.StrankaListFormatedWithAdress>
  <DomainObject.Predmet.StrankaListFormatedWithAdressOIB>
    <izvorni_sadrzaj>
      <item>FINA, OIB 85821130368, Vrtni put 3, 10000 Zagreb</item>
    </izvorni_sadrzaj>
    <derivirana_varijabla naziv="DomainObject.Predmet.StrankaListFormatedWithAdressOIB_1">
      <item>FINA, OIB 85821130368, Vrtni put 3,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T.D.F.  d.o.o. zastupanog po punomoćniku ZZ Josip Slanec</item>
    </izvorni_sadrzaj>
    <derivirana_varijabla naziv="DomainObject.Predmet.ProtuStrankaListFormated_1">
      <item>T.D.F.  d.o.o. zastupanog po punomoćniku ZZ Josip Slanec</item>
    </derivirana_varijabla>
  </DomainObject.Predmet.ProtuStrankaListFormated>
  <DomainObject.Predmet.ProtuStrankaListFormatedOIB>
    <izvorni_sadrzaj>
      <item>T.D.F.  d.o.o., OIB 78499902770 zastupanog po punomoćniku ZZ Josip Slanec</item>
    </izvorni_sadrzaj>
    <derivirana_varijabla naziv="DomainObject.Predmet.ProtuStrankaListFormatedOIB_1">
      <item>T.D.F.  d.o.o., OIB 78499902770 zastupanog po punomoćniku ZZ Josip Slanec</item>
    </derivirana_varijabla>
  </DomainObject.Predmet.ProtuStrankaListFormatedOIB>
  <DomainObject.Predmet.ProtuStrankaListFormatedWithAdress>
    <izvorni_sadrzaj>
      <item>T.D.F.  d.o.o., Mala Gorica 90, 44250 Petrinja zastupanog po punomoćniku ZZ Josip Slanec</item>
    </izvorni_sadrzaj>
    <derivirana_varijabla naziv="DomainObject.Predmet.ProtuStrankaListFormatedWithAdress_1">
      <item>T.D.F.  d.o.o., Mala Gorica 90, 44250 Petrinja zastupanog po punomoćniku ZZ Josip Slanec</item>
    </derivirana_varijabla>
  </DomainObject.Predmet.ProtuStrankaListFormatedWithAdress>
  <DomainObject.Predmet.ProtuStrankaListFormatedWithAdressOIB>
    <izvorni_sadrzaj>
      <item>T.D.F.  d.o.o., OIB 78499902770, Mala Gorica 90, 44250 Petrinja zastupanog po punomoćniku ZZ Josip Slanec</item>
    </izvorni_sadrzaj>
    <derivirana_varijabla naziv="DomainObject.Predmet.ProtuStrankaListFormatedWithAdressOIB_1">
      <item>T.D.F.  d.o.o., OIB 78499902770, Mala Gorica 90, 44250 Petrinja zastupanog po punomoćniku ZZ Josip Slanec</item>
    </derivirana_varijabla>
  </DomainObject.Predmet.ProtuStrankaListFormatedWithAdressOIB>
  <DomainObject.Predmet.ProtuStrankaListNazivFormated>
    <izvorni_sadrzaj>
      <item>T.D.F.  d.o.o.</item>
    </izvorni_sadrzaj>
    <derivirana_varijabla naziv="DomainObject.Predmet.ProtuStrankaListNazivFormated_1">
      <item>T.D.F.  d.o.o.</item>
    </derivirana_varijabla>
  </DomainObject.Predmet.ProtuStrankaListNazivFormated>
  <DomainObject.Predmet.ProtuStrankaListNazivFormatedOIB>
    <izvorni_sadrzaj>
      <item>T.D.F.  d.o.o., OIB 78499902770</item>
    </izvorni_sadrzaj>
    <derivirana_varijabla naziv="DomainObject.Predmet.ProtuStrankaListNazivFormatedOIB_1">
      <item>T.D.F.  d.o.o., OIB 78499902770</item>
    </derivirana_varijabla>
  </DomainObject.Predmet.ProtuStrankaListNazivFormatedOIB>
  <DomainObject.Predmet.OstaliListFormated>
    <izvorni_sadrzaj>
      <item>ZZ Josip Slanec punomoćnik sudionika u postupku T.D.F.  d.o.o.</item>
      <item>Pavao Mrkonjić</item>
    </izvorni_sadrzaj>
    <derivirana_varijabla naziv="DomainObject.Predmet.OstaliListFormated_1">
      <item>ZZ Josip Slanec punomoćnik sudionika u postupku T.D.F.  d.o.o.</item>
      <item>Pavao Mrkonjić</item>
    </derivirana_varijabla>
  </DomainObject.Predmet.OstaliListFormated>
  <DomainObject.Predmet.OstaliListFormatedOIB>
    <izvorni_sadrzaj>
      <item>ZZ Josip Slanec punomoćnik sudionika u postupku T.D.F.  d.o.o.</item>
      <item>Pavao Mrkonjić, OIB 50443048410</item>
    </izvorni_sadrzaj>
    <derivirana_varijabla naziv="DomainObject.Predmet.OstaliListFormatedOIB_1">
      <item>ZZ Josip Slanec punomoćnik sudionika u postupku T.D.F.  d.o.o.</item>
      <item>Pavao Mrkonjić, OIB 50443048410</item>
    </derivirana_varijabla>
  </DomainObject.Predmet.OstaliListFormatedOIB>
  <DomainObject.Predmet.OstaliListFormatedWithAdress>
    <izvorni_sadrzaj>
      <item>ZZ Josip Slanec, Mala Gorica 90, 44250 Petrinja punomoćnik sudionika u postupku T.D.F.  d.o.o.</item>
      <item>Pavao Mrkonjić, Ante Topića Mimare 24, 10000 Zagreb</item>
    </izvorni_sadrzaj>
    <derivirana_varijabla naziv="DomainObject.Predmet.OstaliListFormatedWithAdress_1">
      <item>ZZ Josip Slanec, Mala Gorica 90, 44250 Petrinja punomoćnik sudionika u postupku T.D.F.  d.o.o.</item>
      <item>Pavao Mrkonjić, Ante Topića Mimare 24, 10000 Zagreb</item>
    </derivirana_varijabla>
  </DomainObject.Predmet.OstaliListFormatedWithAdress>
  <DomainObject.Predmet.OstaliListFormatedWithAdressOIB>
    <izvorni_sadrzaj>
      <item>ZZ Josip Slanec, Mala Gorica 90, 44250 Petrinja punomoćnik sudionika u postupku T.D.F.  d.o.o.</item>
      <item>Pavao Mrkonjić, OIB 50443048410, Ante Topića Mimare 24, 10000 Zagreb</item>
    </izvorni_sadrzaj>
    <derivirana_varijabla naziv="DomainObject.Predmet.OstaliListFormatedWithAdressOIB_1">
      <item>ZZ Josip Slanec, Mala Gorica 90, 44250 Petrinja punomoćnik sudionika u postupku T.D.F.  d.o.o.</item>
      <item>Pavao Mrkonjić, OIB 50443048410, Ante Topića Mimare 24, 10000 Zagreb</item>
    </derivirana_varijabla>
  </DomainObject.Predmet.OstaliListFormatedWithAdressOIB>
  <DomainObject.Predmet.OstaliListNazivFormated>
    <izvorni_sadrzaj>
      <item>ZZ Josip Slanec</item>
      <item>Pavao Mrkonjić</item>
    </izvorni_sadrzaj>
    <derivirana_varijabla naziv="DomainObject.Predmet.OstaliListNazivFormated_1">
      <item>ZZ Josip Slanec</item>
      <item>Pavao Mrkonjić</item>
    </derivirana_varijabla>
  </DomainObject.Predmet.OstaliListNazivFormated>
  <DomainObject.Predmet.OstaliListNazivFormatedOIB>
    <izvorni_sadrzaj>
      <item>ZZ Josip Slanec</item>
      <item>Pavao Mrkonjić, OIB 50443048410</item>
    </izvorni_sadrzaj>
    <derivirana_varijabla naziv="DomainObject.Predmet.OstaliListNazivFormatedOIB_1">
      <item>ZZ Josip Slanec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T.D.F.  d.o.o.</izvorni_sadrzaj>
    <derivirana_varijabla naziv="DomainObject.Predmet.ProtustrankaIDrugi_1">T.D.F.  d.o.o.</derivirana_varijabla>
  </DomainObject.Predmet.ProtustrankaIDrugi>
  <DomainObject.Predmet.StrankaIDrugiAdressOIB>
    <izvorni_sadrzaj>FINA, OIB 85821130368, Vrtni put 3, 10000 Zagreb</izvorni_sadrzaj>
    <derivirana_varijabla naziv="DomainObject.Predmet.StrankaIDrugiAdressOIB_1">FINA, OIB 85821130368, Vrtni put 3, 10000 Zagreb</derivirana_varijabla>
  </DomainObject.Predmet.StrankaIDrugiAdressOIB>
  <DomainObject.Predmet.ProtustrankaIDrugiAdressOIB>
    <izvorni_sadrzaj>T.D.F.  d.o.o., OIB 78499902770, Mala Gorica 90, 44250 Petrinja</izvorni_sadrzaj>
    <derivirana_varijabla naziv="DomainObject.Predmet.ProtustrankaIDrugiAdressOIB_1">T.D.F.  d.o.o., OIB 78499902770, Mala Gorica 90,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T.D.F.  d.o.o.</item>
      <item>ZZ Josip Slanec</item>
      <item>Pavao Mrkonjić</item>
    </izvorni_sadrzaj>
    <derivirana_varijabla naziv="DomainObject.Predmet.SudioniciListNaziv_1">
      <item>FINA</item>
      <item>T.D.F.  d.o.o.</item>
      <item>ZZ Josip Slanec</item>
      <item>Pavao Mrkonjić</item>
    </derivirana_varijabla>
  </DomainObject.Predmet.SudioniciListNaziv>
  <DomainObject.Predmet.SudioniciListAdressOIB>
    <izvorni_sadrzaj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izvorni_sadrzaj>
    <derivirana_varijabla naziv="DomainObject.Predmet.SudioniciListAdressOIB_1"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78499902770</item>
      <item>, OIB null</item>
      <item>, OIB 50443048410</item>
    </izvorni_sadrzaj>
    <derivirana_varijabla naziv="DomainObject.Predmet.SudioniciListNazivOIB_1">
      <item>, OIB 85821130368</item>
      <item>, OIB 78499902770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98</properties:Words>
  <properties:Characters>481</properties:Characters>
  <properties:Lines>32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2018-08-23T09:54:00Z</dcterms:created>
  <dc:creator>nmarkovic</dc:creator>
  <cp:lastModifiedBy>Dijana Hadžić</cp:lastModifiedBy>
  <cp:lastPrinted>2011-03-01T08:10:00Z</cp:lastPrinted>
  <dcterms:modified xmlns:xsi="http://www.w3.org/2001/XMLSchema-instance" xsi:type="dcterms:W3CDTF">2018-08-23T12:42:00Z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(39. zaključak - poziv s. upravitelju na dostavu izvješća o provedbi završne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