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adb37" w14:paraId="b1adb37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>povodom prijedloga predlagatelja Financijske agencije, Regionalni centar Zagreb, Podružnica Varaždin, za otvaranje stečajnog postupka nad dužnikom</w:t>
      </w:r>
      <w:r w:rsidR="00D63CFC">
        <w:rPr>
          <w:rFonts w:cs="Times New Roman"/>
        </w:rPr>
        <w:t xml:space="preserve"> </w:t>
      </w:r>
      <w:r w:rsidR="00D63CFC" w:rsidRPr="005514B3">
        <w:t>GREEN TRADE j.d.o.o., Koprivnica, Hrvatske državnosti 13, OIB: 60000579741</w:t>
      </w:r>
      <w:r w:rsidR="005B7318">
        <w:t>, 26</w:t>
      </w:r>
      <w:r w:rsidR="007F13AB">
        <w:rPr>
          <w:rFonts w:cs="Times New Roman"/>
        </w:rPr>
        <w:t>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D63CFC" w:rsidP="00C212B4" w:rsidR="0061449B">
      <w:pPr>
        <w:ind w:firstLine="709"/>
        <w:jc w:val="both"/>
      </w:pPr>
      <w:r>
        <w:t xml:space="preserve">Pozivaju se osobe koje imaju pravni interes za provedbom ovog stečajnog postupka nad stečajnim dužnikom </w:t>
      </w:r>
      <w:r w:rsidRPr="005514B3">
        <w:t>GREEN TRADE j.d.o.o., Koprivnica, Hrvatske državnosti 13, OIB: 60000579741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St-841/16, jer će u protivnom sud donijeti rješenje o otvaranju i zaključenju stečajnog postupka.</w:t>
      </w:r>
    </w:p>
    <w:p w:rsidRDefault="00D63CFC" w:rsidP="00C212B4" w:rsidR="00D63CFC">
      <w:pPr>
        <w:ind w:firstLine="709"/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B7318">
        <w:rPr>
          <w:rFonts w:cs="Times New Roman"/>
        </w:rPr>
        <w:t>26</w:t>
      </w:r>
      <w:r w:rsidR="007F13AB">
        <w:rPr>
          <w:rFonts w:cs="Times New Roman"/>
        </w:rPr>
        <w:t>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1FB" w:rsidP="00BA0147" w:rsidR="00DD71FB">
      <w:r>
        <w:separator/>
      </w:r>
    </w:p>
  </w:endnote>
  <w:endnote w:id="0" w:type="continuationSeparator">
    <w:p w:rsidRDefault="00DD71FB" w:rsidP="00BA0147" w:rsidR="00DD7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1FB" w:rsidP="00BA0147" w:rsidR="00DD71FB">
      <w:r>
        <w:separator/>
      </w:r>
    </w:p>
  </w:footnote>
  <w:footnote w:id="0" w:type="continuationSeparator">
    <w:p w:rsidRDefault="00DD71FB" w:rsidP="00BA0147" w:rsidR="00DD7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63CFC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A42773">
      <w:t>-</w:t>
    </w:r>
    <w:r w:rsidR="00D63CFC">
      <w:t>841/16-9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373CB"/>
    <w:rsid w:val="00045345"/>
    <w:rsid w:val="000531BB"/>
    <w:rsid w:val="00066CD2"/>
    <w:rsid w:val="000B44AC"/>
    <w:rsid w:val="000C472A"/>
    <w:rsid w:val="000C6498"/>
    <w:rsid w:val="000D6933"/>
    <w:rsid w:val="000D6D0F"/>
    <w:rsid w:val="000F0DE4"/>
    <w:rsid w:val="000F55DF"/>
    <w:rsid w:val="000F5A34"/>
    <w:rsid w:val="00135C04"/>
    <w:rsid w:val="00140D30"/>
    <w:rsid w:val="00156E8A"/>
    <w:rsid w:val="001611DE"/>
    <w:rsid w:val="001838C4"/>
    <w:rsid w:val="001B359C"/>
    <w:rsid w:val="001D0412"/>
    <w:rsid w:val="001D107A"/>
    <w:rsid w:val="001D2BCB"/>
    <w:rsid w:val="00217753"/>
    <w:rsid w:val="002341FF"/>
    <w:rsid w:val="00263812"/>
    <w:rsid w:val="0028752D"/>
    <w:rsid w:val="002A7BAD"/>
    <w:rsid w:val="002D481B"/>
    <w:rsid w:val="002D4F2D"/>
    <w:rsid w:val="00317223"/>
    <w:rsid w:val="003278BE"/>
    <w:rsid w:val="00333C49"/>
    <w:rsid w:val="00345FFA"/>
    <w:rsid w:val="003479D5"/>
    <w:rsid w:val="003538D1"/>
    <w:rsid w:val="00363E19"/>
    <w:rsid w:val="003A689F"/>
    <w:rsid w:val="003B3055"/>
    <w:rsid w:val="003E622A"/>
    <w:rsid w:val="003F0BEA"/>
    <w:rsid w:val="00400984"/>
    <w:rsid w:val="00403A3C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224A"/>
    <w:rsid w:val="005A7952"/>
    <w:rsid w:val="005B7318"/>
    <w:rsid w:val="005C3FAE"/>
    <w:rsid w:val="005D0175"/>
    <w:rsid w:val="005F4618"/>
    <w:rsid w:val="005F7221"/>
    <w:rsid w:val="006063E0"/>
    <w:rsid w:val="00613CF2"/>
    <w:rsid w:val="0061449B"/>
    <w:rsid w:val="00621DBC"/>
    <w:rsid w:val="00640372"/>
    <w:rsid w:val="00666C4B"/>
    <w:rsid w:val="00674784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D72C7"/>
    <w:rsid w:val="007E0FAF"/>
    <w:rsid w:val="007E31EB"/>
    <w:rsid w:val="007F13AB"/>
    <w:rsid w:val="007F504A"/>
    <w:rsid w:val="0080270A"/>
    <w:rsid w:val="00806764"/>
    <w:rsid w:val="008969FA"/>
    <w:rsid w:val="008B385D"/>
    <w:rsid w:val="008B5950"/>
    <w:rsid w:val="008C41EF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77A7F"/>
    <w:rsid w:val="00A85E2E"/>
    <w:rsid w:val="00AB120E"/>
    <w:rsid w:val="00AC55E9"/>
    <w:rsid w:val="00AD144B"/>
    <w:rsid w:val="00AF1E8D"/>
    <w:rsid w:val="00B15F84"/>
    <w:rsid w:val="00B520A6"/>
    <w:rsid w:val="00B5758D"/>
    <w:rsid w:val="00B92546"/>
    <w:rsid w:val="00BA0147"/>
    <w:rsid w:val="00BA4A3C"/>
    <w:rsid w:val="00BB7851"/>
    <w:rsid w:val="00BE5D64"/>
    <w:rsid w:val="00BF4648"/>
    <w:rsid w:val="00C212B4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D6972"/>
    <w:rsid w:val="00CE6118"/>
    <w:rsid w:val="00CF79A6"/>
    <w:rsid w:val="00D077D7"/>
    <w:rsid w:val="00D20DAD"/>
    <w:rsid w:val="00D22FDA"/>
    <w:rsid w:val="00D27615"/>
    <w:rsid w:val="00D33E0A"/>
    <w:rsid w:val="00D36DC6"/>
    <w:rsid w:val="00D37276"/>
    <w:rsid w:val="00D63CFC"/>
    <w:rsid w:val="00D63DAA"/>
    <w:rsid w:val="00D6683E"/>
    <w:rsid w:val="00D70B9C"/>
    <w:rsid w:val="00DB63DD"/>
    <w:rsid w:val="00DD27AA"/>
    <w:rsid w:val="00DD71FB"/>
    <w:rsid w:val="00E0463A"/>
    <w:rsid w:val="00E35839"/>
    <w:rsid w:val="00E557EB"/>
    <w:rsid w:val="00E609DB"/>
    <w:rsid w:val="00E66165"/>
    <w:rsid w:val="00E717D2"/>
    <w:rsid w:val="00E84AB3"/>
    <w:rsid w:val="00E924AB"/>
    <w:rsid w:val="00EA5506"/>
    <w:rsid w:val="00EC3F7F"/>
    <w:rsid w:val="00EF04AA"/>
    <w:rsid w:val="00EF51DF"/>
    <w:rsid w:val="00F04E7C"/>
    <w:rsid w:val="00F07400"/>
    <w:rsid w:val="00F20309"/>
    <w:rsid w:val="00F37781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674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674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TRADE jednostavno društvo s ograničenom odgovornošću za usluge, trgovinu i turizam</izvorni_sadrzaj>
    <derivirana_varijabla naziv="DomainObject.Predmet.ProtustrankaFormated_1">  GREEN TRADE jednostavno društvo s ograničenom odgovornošću za usluge, trgovinu i turizam</derivirana_varijabla>
  </DomainObject.Predmet.ProtustrankaFormated>
  <DomainObject.Predmet.ProtustrankaFormatedOIB>
    <izvorni_sadrzaj>  GREEN TRADE jednostavno društvo s ograničenom odgovornošću za usluge, trgovinu i turizam, OIB 60000579741</izvorni_sadrzaj>
    <derivirana_varijabla naziv="DomainObject.Predmet.ProtustrankaFormatedOIB_1">  GREEN TRADE jednostavno društvo s ograničenom odgovornošću za usluge, trgovinu i turizam, OIB 60000579741</derivirana_varijabla>
  </DomainObject.Predmet.ProtustrankaFormatedOIB>
  <DomainObject.Predmet.ProtustrankaFormatedWithAdress>
    <izvorni_sadrzaj> GREEN TRADE jednostavno društvo s ograničenom odgovornošću za usluge, trgovinu i turizam, Hrvatske državnosti 13, 48000 Koprivnica</izvorni_sadrzaj>
    <derivirana_varijabla naziv="DomainObject.Predmet.ProtustrankaFormatedWithAdress_1"> GREEN TRADE jednostavno društvo s ograničenom odgovornošću za usluge, trgovinu i turizam, Hrvatske državnosti 13, 48000 Koprivnica</derivirana_varijabla>
  </DomainObject.Predmet.ProtustrankaFormatedWithAdress>
  <DomainObject.Predmet.ProtustrankaFormatedWithAdressOIB>
    <izvorni_sadrzaj> GREEN TRADE jednostavno društvo s ograničenom odgovornošću za usluge, trgovinu i turizam, OIB 60000579741, Hrvatske državnosti 13, 48000 Koprivnica</izvorni_sadrzaj>
    <derivirana_varijabla naziv="DomainObject.Predmet.ProtustrankaFormatedWithAdressOIB_1"> GREEN TRADE jednostavno društvo s ograničenom odgovornošću za usluge, trgovinu i turizam, OIB 60000579741, Hrvatske državnosti 13, 48000 Koprivnica</derivirana_varijabla>
  </DomainObject.Predmet.ProtustrankaFormatedWithAdressOIB>
  <DomainObject.Predmet.ProtustrankaWithAdress>
    <izvorni_sadrzaj>GREEN TRADE jednostavno društvo s ograničenom odgovornošću za usluge, trgovinu i turizam Hrvatske državnosti 13, 48000 Koprivnica</izvorni_sadrzaj>
    <derivirana_varijabla naziv="DomainObject.Predmet.ProtustrankaWithAdress_1">GREEN TRADE jednostavno društvo s ograničenom odgovornošću za usluge, trgovinu i turizam Hrvatske državnosti 13, 48000 Koprivnica</derivirana_varijabla>
  </DomainObject.Predmet.ProtustrankaWithAdress>
  <DomainObject.Predmet.ProtustrankaWithAdressOIB>
    <izvorni_sadrzaj>GREEN TRADE jednostavno društvo s ograničenom odgovornošću za usluge, trgovinu i turizam, OIB 60000579741, Hrvatske državnosti 13, 48000 Koprivnica</izvorni_sadrzaj>
    <derivirana_varijabla naziv="DomainObject.Predmet.ProtustrankaWithAdressOIB_1">GREEN TRADE jednostavno društvo s ograničenom odgovornošću za usluge, trgovinu i turizam, OIB 60000579741, Hrvatske državnosti 13, 48000 Koprivnica</derivirana_varijabla>
  </DomainObject.Predmet.ProtustrankaWithAdressOIB>
  <DomainObject.Predmet.ProtustrankaNazivFormated>
    <izvorni_sadrzaj>GREEN TRADE jednostavno društvo s ograničenom odgovornošću za usluge, trgovinu i turizam</izvorni_sadrzaj>
    <derivirana_varijabla naziv="DomainObject.Predmet.ProtustrankaNazivFormated_1">GREEN TRADE jednostavno društvo s ograničenom odgovornošću za usluge, trgovinu i turizam</derivirana_varijabla>
  </DomainObject.Predmet.ProtustrankaNazivFormated>
  <DomainObject.Predmet.ProtustrankaNazivFormatedOIB>
    <izvorni_sadrzaj>GREEN TRADE jednostavno društvo s ograničenom odgovornošću za usluge, trgovinu i turizam, OIB 60000579741</izvorni_sadrzaj>
    <derivirana_varijabla naziv="DomainObject.Predmet.ProtustrankaNazivFormatedOIB_1">GREEN TRADE jednostavno društvo s ograničenom odgovornošću za usluge, trgovinu i turizam, OIB 60000579741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1787.47</izvorni_sadrzaj>
    <derivirana_varijabla naziv="DomainObject.Predmet.TrenutnaVrijednost_1">1787.47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GREEN TRADE jednostavno društvo s ograničenom odgovornošću za usluge, trgovinu i turizam</item>
    </izvorni_sadrzaj>
    <derivirana_varijabla naziv="DomainObject.Predmet.ProtuStrankaListFormated_1">
      <item>GREEN TRADE jednostavno društvo s ograničenom odgovornošću za usluge, trgovinu i turizam</item>
    </derivirana_varijabla>
  </DomainObject.Predmet.ProtuStrankaListFormated>
  <DomainObject.Predmet.ProtuStrankaListFormatedOIB>
    <izvorni_sadrzaj>
      <item>GREEN TRADE jednostavno društvo s ograničenom odgovornošću za usluge, trgovinu i turizam, OIB 60000579741</item>
    </izvorni_sadrzaj>
    <derivirana_varijabla naziv="DomainObject.Predmet.ProtuStrankaListFormatedOIB_1">
      <item>GREEN TRADE jednostavno društvo s ograničenom odgovornošću za usluge, trgovinu i turizam, OIB 60000579741</item>
    </derivirana_varijabla>
  </DomainObject.Predmet.ProtuStrankaListFormatedOIB>
  <DomainObject.Predmet.ProtuStrankaListFormatedWithAdress>
    <izvorni_sadrzaj>
      <item>GREEN TRADE jednostavno društvo s ograničenom odgovornošću za usluge, trgovinu i turizam, Hrvatske državnosti 13, 48000 Koprivnica</item>
    </izvorni_sadrzaj>
    <derivirana_varijabla naziv="DomainObject.Predmet.ProtuStrankaListFormatedWithAdress_1">
      <item>GREEN TRADE jednostavno društvo s ograničenom odgovornošću za usluge, trgovinu i turizam, Hrvatske državnosti 13, 48000 Koprivnica</item>
    </derivirana_varijabla>
  </DomainObject.Predmet.ProtuStrankaListFormatedWithAdress>
  <DomainObject.Predmet.ProtuStrankaListFormatedWithAdressOIB>
    <izvorni_sadrzaj>
      <item>GREEN TRADE jednostavno društvo s ograničenom odgovornošću za usluge, trgovinu i turizam, OIB 60000579741, Hrvatske državnosti 13, 48000 Koprivnica</item>
    </izvorni_sadrzaj>
    <derivirana_varijabla naziv="DomainObject.Predmet.ProtuStrankaListFormatedWithAdressOIB_1">
      <item>GREEN TRADE jednostavno društvo s ograničenom odgovornošću za usluge, trgovinu i turizam, OIB 60000579741, Hrvatske državnosti 13, 48000 Koprivnica</item>
    </derivirana_varijabla>
  </DomainObject.Predmet.ProtuStrankaListFormatedWithAdressOIB>
  <DomainObject.Predmet.ProtuStrankaListNazivFormated>
    <izvorni_sadrzaj>
      <item>GREEN TRADE jednostavno društvo s ograničenom odgovornošću za usluge, trgovinu i turizam</item>
    </izvorni_sadrzaj>
    <derivirana_varijabla naziv="DomainObject.Predmet.ProtuStrankaListNazivFormated_1">
      <item>GREEN TRADE jednostavno društvo s ograničenom odgovornošću za usluge, trgovinu i turizam</item>
    </derivirana_varijabla>
  </DomainObject.Predmet.ProtuStrankaListNazivFormated>
  <DomainObject.Predmet.ProtuStrankaListNazivFormatedOIB>
    <izvorni_sadrzaj>
      <item>GREEN TRADE jednostavno društvo s ograničenom odgovornošću za usluge, trgovinu i turizam, OIB 60000579741</item>
    </izvorni_sadrzaj>
    <derivirana_varijabla naziv="DomainObject.Predmet.ProtuStrankaListNazivFormatedOIB_1">
      <item>GREEN TRADE jednostavno društvo s ograničenom odgovornošću za usluge, trgovinu i turizam, OIB 60000579741</item>
    </derivirana_varijabla>
  </DomainObject.Predmet.ProtuStrankaListNazivFormatedOIB>
  <DomainObject.Predmet.OstaliListFormated>
    <izvorni_sadrzaj>
      <item>sudski registar</item>
      <item>Sanja Mađerić-zagorščak</item>
      <item>Županijsko državno odvjetništvo</item>
    </izvorni_sadrzaj>
    <derivirana_varijabla naziv="DomainObject.Predmet.OstaliListFormated_1">
      <item>sudski registar</item>
      <item>Sanja Mađerić-zagorščak</item>
      <item>Županijsko državno odvjetništvo</item>
    </derivirana_varijabla>
  </DomainObject.Predmet.OstaliListFormated>
  <DomainObject.Predmet.OstaliListFormatedOIB>
    <izvorni_sadrzaj>
      <item>sudski registar</item>
      <item>Sanja Mađerić-zagorščak, OIB 08521552622</item>
      <item>Županijsko državno odvjetništvo</item>
    </izvorni_sadrzaj>
    <derivirana_varijabla naziv="DomainObject.Predmet.OstaliListFormatedOIB_1">
      <item>sudski registar</item>
      <item>Sanja Mađerić-zagorščak, OIB 08521552622</item>
      <item>Županijsko državno odvjetništvo</item>
    </derivirana_varijabla>
  </DomainObject.Predmet.OstaliListFormatedOIB>
  <DomainObject.Predmet.OstaliListFormatedWithAdress>
    <izvorni_sadrzaj>
      <item>sudski registar</item>
      <item>Sanja Mađerić-zagorščak, Hrvatske Državnosti 13, 48000 Koprivnica</item>
      <item>Županijsko državno odvjetništvo</item>
    </izvorni_sadrzaj>
    <derivirana_varijabla naziv="DomainObject.Predmet.OstaliListFormatedWithAdress_1">
      <item>sudski registar</item>
      <item>Sanja Mađerić-zagorščak, Hrvatske Državnosti 13, 48000 Koprivnica</item>
      <item>Županijsko državno odvjetništvo</item>
    </derivirana_varijabla>
  </DomainObject.Predmet.OstaliListFormatedWithAdress>
  <DomainObject.Predmet.OstaliListFormatedWithAdressOIB>
    <izvorni_sadrzaj>
      <item>sudski registar</item>
      <item>Sanja Mađerić-zagorščak, OIB 08521552622, Hrvatske Državnosti 13, 48000 Koprivnica</item>
      <item>Županijsko državno odvjetništvo</item>
    </izvorni_sadrzaj>
    <derivirana_varijabla naziv="DomainObject.Predmet.OstaliListFormatedWithAdressOIB_1">
      <item>sudski registar</item>
      <item>Sanja Mađerić-zagorščak, OIB 08521552622, Hrvatske Državnosti 13, 48000 Koprivnica</item>
      <item>Županijsko državno odvjetništvo</item>
    </derivirana_varijabla>
  </DomainObject.Predmet.OstaliListFormatedWithAdressOIB>
  <DomainObject.Predmet.OstaliListNazivFormated>
    <izvorni_sadrzaj>
      <item>sudski registar</item>
      <item>Sanja Mađerić-zagorščak</item>
      <item>Županijsko državno odvjetništvo</item>
    </izvorni_sadrzaj>
    <derivirana_varijabla naziv="DomainObject.Predmet.OstaliListNazivFormated_1">
      <item>sudski registar</item>
      <item>Sanja Mađerić-zagorščak</item>
      <item>Županijsko državno odvjetništvo</item>
    </derivirana_varijabla>
  </DomainObject.Predmet.OstaliListNazivFormated>
  <DomainObject.Predmet.OstaliListNazivFormatedOIB>
    <izvorni_sadrzaj>
      <item>sudski registar</item>
      <item>Sanja Mađerić-zagorščak, OIB 08521552622</item>
      <item>Županijsko državno odvjetništvo</item>
    </izvorni_sadrzaj>
    <derivirana_varijabla naziv="DomainObject.Predmet.OstaliListNazivFormatedOIB_1">
      <item>sudski registar</item>
      <item>Sanja Mađerić-zagorščak, OIB 08521552622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GREEN TRADE jednostavno društvo s ograničenom odgovornošću za usluge, trgovinu i turizam</izvorni_sadrzaj>
    <derivirana_varijabla naziv="DomainObject.Predmet.ProtustrankaIDrugi_1">GREEN TRADE jednostavno društvo s ograničenom odgovornošću za usluge, trgovinu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GREEN TRADE jednostavno društvo s ograničenom odgovornošću za usluge, trgovinu i turizam, OIB 60000579741, Hrvatske državnosti 13, 48000 Koprivnica</izvorni_sadrzaj>
    <derivirana_varijabla naziv="DomainObject.Predmet.ProtustrankaIDrugiAdressOIB_1">GREEN TRADE jednostavno društvo s ograničenom odgovornošću za usluge, trgovinu i turizam, OIB 60000579741, Hrvatske državnosti 13,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GREEN TRADE jednostavno društvo s ograničenom odgovornošću za usluge, trgovinu i turizam</item>
      <item>sudski registar</item>
      <item>Sanja Mađerić-zagorščak</item>
      <item>Županijsko državno odvjetništvo</item>
    </izvorni_sadrzaj>
    <derivirana_varijabla naziv="DomainObject.Predmet.SudioniciListNaziv_1">
      <item>Financijska agencija</item>
      <item>GREEN TRADE jednostavno društvo s ograničenom odgovornošću za usluge, trgovinu i turizam</item>
      <item>sudski registar</item>
      <item>Sanja Mađerić-zagorščak</item>
      <item>Županijsko državno odvjetništvo</item>
    </derivirana_varijabla>
  </DomainObject.Predmet.SudioniciListNaziv>
  <DomainObject.Predmet.SudioniciListAdressOIB>
    <izvorni_sadrzaj>
      <item>Financijska agencija, OIB 85821130368</item>
      <item>GREEN TRADE jednostavno društvo s ograničenom odgovornošću za usluge, trgovinu i turizam, OIB 60000579741, Hrvatske državnosti 13,48000 Koprivnica</item>
      <item>sudski registar</item>
      <item>Sanja Mađerić-zagorščak, OIB 08521552622, Hrvatske Državnosti 13,48000 Koprivnica</item>
      <item>Županijsko državno odvjetništvo</item>
    </izvorni_sadrzaj>
    <derivirana_varijabla naziv="DomainObject.Predmet.SudioniciListAdressOIB_1">
      <item>Financijska agencija, OIB 85821130368</item>
      <item>GREEN TRADE jednostavno društvo s ograničenom odgovornošću za usluge, trgovinu i turizam, OIB 60000579741, Hrvatske državnosti 13,48000 Koprivnica</item>
      <item>sudski registar</item>
      <item>Sanja Mađerić-zagorščak, OIB 08521552622, Hrvatske Državnosti 13,48000 Koprivnica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60000579741</item>
      <item>, OIB null</item>
      <item>, OIB 08521552622</item>
      <item>, OIB null</item>
    </izvorni_sadrzaj>
    <derivirana_varijabla naziv="DomainObject.Predmet.SudioniciListNazivOIB_1">
      <item>, OIB 85821130368</item>
      <item>, OIB 60000579741</item>
      <item>, OIB null</item>
      <item>, OIB 08521552622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6E50CB-F81C-4ACE-97F7-8325DC40D4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1527</properties:Characters>
  <properties:Lines>49</properties:Lines>
  <properties:Paragraphs>17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2016-10-26T13:00:00Z</cp:lastPrinted>
  <dcterms:modified xmlns:xsi="http://www.w3.org/2001/XMLSchema-instance" xsi:type="dcterms:W3CDTF">2016-10-26T13:01:00Z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