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2d6a" w14:paraId="6a02d6a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</w:t>
      </w:r>
      <w:r w:rsidR="00570BA5">
        <w:t xml:space="preserve">   </w:t>
      </w:r>
      <w:r>
        <w:t xml:space="preserve"> </w:t>
      </w:r>
      <w:r w:rsidR="006634BC">
        <w:t>Poslovni broj 3</w:t>
      </w:r>
      <w:r w:rsidR="006F42AE">
        <w:t xml:space="preserve"> </w:t>
      </w:r>
      <w:r w:rsidR="00AA5237" w:rsidRPr="008C3132">
        <w:t>St-</w:t>
      </w:r>
      <w:r w:rsidR="00220DD4">
        <w:t>632</w:t>
      </w:r>
      <w:r w:rsidR="00F07122">
        <w:t>/1</w:t>
      </w:r>
      <w:r w:rsidR="000329D1">
        <w:t>5</w:t>
      </w:r>
      <w:r w:rsidR="002B2706">
        <w:t>-</w:t>
      </w:r>
      <w:r w:rsidR="00220DD4">
        <w:t>10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975206">
        <w:t>3</w:t>
      </w:r>
      <w:r w:rsidR="004A2884">
        <w:t xml:space="preserve">. </w:t>
      </w:r>
      <w:r w:rsidR="00220DD4">
        <w:t>studenog</w:t>
      </w:r>
      <w:r w:rsidR="002B2706">
        <w:t xml:space="preserve"> 201</w:t>
      </w:r>
      <w:r w:rsidR="000329D1">
        <w:t>5</w:t>
      </w:r>
      <w:r>
        <w:t>. za provedbu skraćenoga stečajnog</w:t>
      </w:r>
      <w:r w:rsidR="00EE4915">
        <w:t>a</w:t>
      </w:r>
      <w:r>
        <w:t xml:space="preserve"> postupka</w:t>
      </w:r>
      <w:r w:rsidR="00AA5237" w:rsidRPr="008C3132">
        <w:t xml:space="preserve"> nad dužnikom</w:t>
      </w:r>
      <w:r w:rsidR="00AA5237">
        <w:t xml:space="preserve"> </w:t>
      </w:r>
      <w:r w:rsidR="00220DD4">
        <w:rPr>
          <w:rFonts w:eastAsia="Calibri"/>
          <w:lang w:eastAsia="en-US"/>
        </w:rPr>
        <w:t>MALONOGOMETNI KLUB MASLINA</w:t>
      </w:r>
      <w:r w:rsidR="00CD27CB" w:rsidRPr="00CD27CB">
        <w:rPr>
          <w:rFonts w:eastAsia="Calibri"/>
          <w:lang w:eastAsia="en-US"/>
        </w:rPr>
        <w:t xml:space="preserve">, sa sjedištem u Zadru, </w:t>
      </w:r>
      <w:r w:rsidR="00220DD4">
        <w:rPr>
          <w:rFonts w:eastAsia="Calibri"/>
          <w:lang w:eastAsia="en-US"/>
        </w:rPr>
        <w:t>Franje Petrića 3</w:t>
      </w:r>
      <w:r w:rsidR="00CD27CB" w:rsidRPr="00CD27CB">
        <w:rPr>
          <w:rFonts w:eastAsia="Calibri"/>
          <w:lang w:eastAsia="en-US"/>
        </w:rPr>
        <w:t xml:space="preserve">, OIB: </w:t>
      </w:r>
      <w:r w:rsidR="00220DD4">
        <w:rPr>
          <w:rFonts w:eastAsia="Calibri"/>
          <w:lang w:eastAsia="en-US"/>
        </w:rPr>
        <w:t>19053487756</w:t>
      </w:r>
      <w:r w:rsidR="00975206">
        <w:rPr>
          <w:szCs w:val="20"/>
        </w:rPr>
        <w:t xml:space="preserve">, </w:t>
      </w:r>
      <w:r>
        <w:t xml:space="preserve"> </w:t>
      </w:r>
      <w:r w:rsidR="00C969D0">
        <w:t>29.</w:t>
      </w:r>
      <w:r w:rsidR="000329D1">
        <w:t xml:space="preserve"> ožujka</w:t>
      </w:r>
      <w:r w:rsidR="003825AE">
        <w:t xml:space="preserve"> </w:t>
      </w:r>
      <w:r w:rsidR="002B2706">
        <w:t>2017</w:t>
      </w:r>
      <w:r w:rsidR="00912002">
        <w:t xml:space="preserve">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220DD4">
        <w:rPr>
          <w:rFonts w:eastAsia="Calibri"/>
          <w:lang w:eastAsia="en-US"/>
        </w:rPr>
        <w:t>MALONOGOMETNI KLUB MASLINA</w:t>
      </w:r>
      <w:r w:rsidR="00220DD4" w:rsidRPr="00CD27CB">
        <w:rPr>
          <w:rFonts w:eastAsia="Calibri"/>
          <w:lang w:eastAsia="en-US"/>
        </w:rPr>
        <w:t xml:space="preserve">, sa sjedištem u Zadru, </w:t>
      </w:r>
      <w:r w:rsidR="00220DD4">
        <w:rPr>
          <w:rFonts w:eastAsia="Calibri"/>
          <w:lang w:eastAsia="en-US"/>
        </w:rPr>
        <w:t>Franje Petrića 3</w:t>
      </w:r>
      <w:r w:rsidR="00220DD4" w:rsidRPr="00CD27CB">
        <w:rPr>
          <w:rFonts w:eastAsia="Calibri"/>
          <w:lang w:eastAsia="en-US"/>
        </w:rPr>
        <w:t xml:space="preserve">, OIB: </w:t>
      </w:r>
      <w:r w:rsidR="00220DD4">
        <w:rPr>
          <w:rFonts w:eastAsia="Calibri"/>
          <w:lang w:eastAsia="en-US"/>
        </w:rPr>
        <w:t xml:space="preserve">19053487756 </w:t>
      </w:r>
      <w:r>
        <w:t xml:space="preserve">s danom </w:t>
      </w:r>
      <w:r w:rsidR="00C969D0">
        <w:t>29.</w:t>
      </w:r>
      <w:r w:rsidR="000329D1">
        <w:t xml:space="preserve"> ožujka</w:t>
      </w:r>
      <w:r w:rsidR="002B2706">
        <w:t xml:space="preserve"> 2017</w:t>
      </w:r>
      <w:r w:rsidR="003825AE">
        <w:t xml:space="preserve">. </w:t>
      </w:r>
      <w:r>
        <w:t>u</w:t>
      </w:r>
      <w:r w:rsidR="003825AE">
        <w:t xml:space="preserve"> </w:t>
      </w:r>
      <w:r w:rsidR="00C969D0">
        <w:t>11</w:t>
      </w:r>
      <w:r w:rsidR="00032BDB">
        <w:t>,</w:t>
      </w:r>
      <w:r w:rsidR="00C969D0">
        <w:t>20</w:t>
      </w:r>
      <w:r w:rsidR="003825AE">
        <w:t xml:space="preserve"> sati</w:t>
      </w:r>
      <w:r>
        <w:t xml:space="preserve"> 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9D1DB8" w:rsidP="003D4467" w:rsidR="003A5C17">
      <w:pPr>
        <w:ind w:firstLine="705"/>
        <w:jc w:val="both"/>
      </w:pPr>
      <w:r>
        <w:t xml:space="preserve">II. </w:t>
      </w:r>
      <w:r w:rsidR="00193657" w:rsidRPr="00570BA5">
        <w:t>Stečajnim upraviteljem</w:t>
      </w:r>
      <w:r w:rsidR="007C62EB" w:rsidRPr="00570BA5">
        <w:t xml:space="preserve"> dužnika </w:t>
      </w:r>
      <w:r w:rsidR="00193657" w:rsidRPr="00570BA5">
        <w:t xml:space="preserve">imenuje se </w:t>
      </w:r>
      <w:r w:rsidR="00C969D0" w:rsidRPr="00C969D0">
        <w:t>Domagoj Repač  iz Zagreba, Đorđićeva 24, OIB: 24977406610</w:t>
      </w:r>
      <w:r w:rsidR="00FE603C">
        <w:t>.</w:t>
      </w:r>
    </w:p>
    <w:p w:rsidRDefault="00FE603C" w:rsidP="003D4467" w:rsidR="00FE603C" w:rsidRPr="00FE603C">
      <w:pPr>
        <w:rPr>
          <w:b/>
        </w:rPr>
      </w:pPr>
    </w:p>
    <w:p w:rsidRDefault="007C62EB" w:rsidP="003D4467" w:rsidR="00386298">
      <w:pPr>
        <w:pStyle w:val="Odlomakpopisa"/>
        <w:spacing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</w:t>
      </w:r>
      <w:r w:rsidR="00220DD4">
        <w:rPr>
          <w:rFonts w:eastAsia="Calibri"/>
          <w:lang w:eastAsia="en-US"/>
        </w:rPr>
        <w:t>MALONOGOMETNI KLUB MASLINA</w:t>
      </w:r>
      <w:r w:rsidR="00220DD4" w:rsidRPr="00CD27CB">
        <w:rPr>
          <w:rFonts w:eastAsia="Calibri"/>
          <w:lang w:eastAsia="en-US"/>
        </w:rPr>
        <w:t xml:space="preserve">, sa sjedištem u Zadru, </w:t>
      </w:r>
      <w:r w:rsidR="00220DD4">
        <w:rPr>
          <w:rFonts w:eastAsia="Calibri"/>
          <w:lang w:eastAsia="en-US"/>
        </w:rPr>
        <w:t>Franje Petrića 3</w:t>
      </w:r>
      <w:r w:rsidR="00220DD4" w:rsidRPr="00CD27CB">
        <w:rPr>
          <w:rFonts w:eastAsia="Calibri"/>
          <w:lang w:eastAsia="en-US"/>
        </w:rPr>
        <w:t xml:space="preserve">, OIB: </w:t>
      </w:r>
      <w:r w:rsidR="00220DD4">
        <w:rPr>
          <w:rFonts w:eastAsia="Calibri"/>
          <w:lang w:eastAsia="en-US"/>
        </w:rPr>
        <w:t>19053487756</w:t>
      </w:r>
      <w:r w:rsidR="003A5C17">
        <w:t>.</w:t>
      </w:r>
    </w:p>
    <w:p w:rsidRDefault="007C62EB" w:rsidP="003D4467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3D4467" w:rsidR="00C81F50">
      <w:pPr>
        <w:ind w:firstLine="705"/>
        <w:jc w:val="both"/>
      </w:pPr>
    </w:p>
    <w:p w:rsidRDefault="00C81F50" w:rsidP="003D4467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="00CD27CB">
        <w:t>registru udruga</w:t>
      </w:r>
      <w:r w:rsidRPr="002B5AAE">
        <w:t xml:space="preserve"> 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C81F50" w:rsidP="00C81F50" w:rsidR="00C81F50" w:rsidRPr="002B5AAE">
      <w:pPr>
        <w:ind w:firstLine="705"/>
        <w:jc w:val="both"/>
      </w:pPr>
    </w:p>
    <w:p w:rsidRDefault="00EE0861" w:rsidP="00193657" w:rsidR="00EE0861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3D4467">
      <w:pPr>
        <w:jc w:val="center"/>
      </w:pPr>
    </w:p>
    <w:p w:rsidRDefault="007C6FBF" w:rsidP="00A366D1" w:rsidR="00193657" w:rsidRPr="003D4467">
      <w:pPr>
        <w:ind w:firstLine="720"/>
        <w:jc w:val="both"/>
      </w:pPr>
      <w:r w:rsidRPr="003D4467">
        <w:t>Financijska agencija</w:t>
      </w:r>
      <w:r w:rsidR="00DD5088" w:rsidRPr="003D4467">
        <w:t xml:space="preserve">, </w:t>
      </w:r>
      <w:r w:rsidRPr="003D4467">
        <w:t>Regionalni centar</w:t>
      </w:r>
      <w:r w:rsidR="00DD5088" w:rsidRPr="003D4467">
        <w:t xml:space="preserve"> Split, Podružnica Zadar je podnijela ovom sudu </w:t>
      </w:r>
      <w:r w:rsidR="00220DD4">
        <w:t>1</w:t>
      </w:r>
      <w:r w:rsidR="00975206">
        <w:t>3</w:t>
      </w:r>
      <w:r w:rsidR="000329D1">
        <w:t xml:space="preserve">. </w:t>
      </w:r>
      <w:r w:rsidR="00CD27CB">
        <w:t>studenog</w:t>
      </w:r>
      <w:r w:rsidR="000329D1">
        <w:t xml:space="preserve"> 2015</w:t>
      </w:r>
      <w:r w:rsidR="00303683" w:rsidRPr="003D4467">
        <w:t>.</w:t>
      </w:r>
      <w:r w:rsidR="00193657" w:rsidRPr="003D4467">
        <w:t xml:space="preserve"> zahtjev za provedbu skraćenog</w:t>
      </w:r>
      <w:r w:rsidR="00DD5088" w:rsidRPr="003D4467">
        <w:t>a</w:t>
      </w:r>
      <w:r w:rsidR="00193657" w:rsidRPr="003D4467">
        <w:t xml:space="preserve"> stečajnog postupka nad </w:t>
      </w:r>
      <w:r w:rsidR="00DD5088" w:rsidRPr="003D4467">
        <w:t xml:space="preserve">uvodno označenim </w:t>
      </w:r>
      <w:r w:rsidRPr="003D4467">
        <w:t xml:space="preserve">dužnikom na temelju čl. </w:t>
      </w:r>
      <w:r w:rsidR="00220DD4">
        <w:t>444</w:t>
      </w:r>
      <w:r w:rsidRPr="003D4467">
        <w:t xml:space="preserve">. st. 1. Stečajnog zakona (Narodne novine broj 71/15, dalje u tekstu: SZ). </w:t>
      </w:r>
      <w:r w:rsidR="00193657" w:rsidRPr="003D4467">
        <w:t xml:space="preserve">U zahtjevu u bitnome navodi da </w:t>
      </w:r>
      <w:r w:rsidR="00DD5088" w:rsidRPr="003D4467">
        <w:t xml:space="preserve">dužnik </w:t>
      </w:r>
      <w:r w:rsidR="00193657" w:rsidRPr="003D4467">
        <w:t xml:space="preserve">na dan </w:t>
      </w:r>
      <w:r w:rsidR="00220DD4">
        <w:t>1. rujna</w:t>
      </w:r>
      <w:r w:rsidR="0079567A" w:rsidRPr="003D4467">
        <w:t xml:space="preserve"> 2015</w:t>
      </w:r>
      <w:r w:rsidR="00193657" w:rsidRPr="003D4467">
        <w:t xml:space="preserve">. u Očevidniku redoslijeda osnova za plaćanje ima evidentirane neizvršene osnove za plaćanje u neprekinutom razdoblju od </w:t>
      </w:r>
      <w:r w:rsidR="00220DD4">
        <w:t>818</w:t>
      </w:r>
      <w:r w:rsidR="00D41763" w:rsidRPr="003D4467">
        <w:t xml:space="preserve"> </w:t>
      </w:r>
      <w:r w:rsidR="00193657" w:rsidRPr="003D4467">
        <w:t>dan</w:t>
      </w:r>
      <w:r w:rsidR="00D75141" w:rsidRPr="003D4467">
        <w:t>a</w:t>
      </w:r>
      <w:r w:rsidR="00193657" w:rsidRPr="003D4467">
        <w:t xml:space="preserve"> u ukupnom iznosu od </w:t>
      </w:r>
      <w:r w:rsidR="00220DD4">
        <w:t>17.874,88</w:t>
      </w:r>
      <w:r w:rsidR="00193657" w:rsidRPr="003D4467">
        <w:t xml:space="preserve"> kuna, da nema zaposlenih, </w:t>
      </w:r>
      <w:r w:rsidRPr="003D4467">
        <w:t xml:space="preserve">da </w:t>
      </w:r>
      <w:r w:rsidR="00E35E1B" w:rsidRPr="003D4467">
        <w:t xml:space="preserve">ima otvoren račun u </w:t>
      </w:r>
      <w:r w:rsidR="00220DD4">
        <w:t>OTP banka Hrvatska</w:t>
      </w:r>
      <w:r w:rsidR="000329D1">
        <w:t xml:space="preserve"> d.d.</w:t>
      </w:r>
      <w:r w:rsidR="00B84B6D" w:rsidRPr="003D4467">
        <w:t xml:space="preserve">, kao </w:t>
      </w:r>
      <w:r w:rsidR="00193657" w:rsidRPr="003D4467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 w:rsidRPr="003D4467">
        <w:t xml:space="preserve">Nakon izvršenog uvida u sudski registar, a postupajući sukladno odredbi čl. </w:t>
      </w:r>
      <w:r w:rsidR="00193657" w:rsidRPr="003D4467">
        <w:t xml:space="preserve">430. </w:t>
      </w:r>
      <w:r w:rsidR="00A366D1" w:rsidRPr="003D4467">
        <w:t>SZ-a</w:t>
      </w:r>
      <w:r w:rsidR="00A366D1">
        <w:t>,</w:t>
      </w:r>
      <w:r w:rsidR="00193657" w:rsidRPr="002B5AAE">
        <w:t xml:space="preserve"> </w:t>
      </w:r>
      <w:r>
        <w:t xml:space="preserve">ovaj sud je </w:t>
      </w:r>
      <w:r w:rsidR="00220DD4">
        <w:t>28</w:t>
      </w:r>
      <w:r w:rsidR="004A2884">
        <w:t xml:space="preserve">. </w:t>
      </w:r>
      <w:r w:rsidR="00CD27CB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EE4915" w:rsidR="00C81F50" w:rsidRPr="003D4467">
      <w:pPr>
        <w:ind w:firstLine="708"/>
        <w:jc w:val="both"/>
      </w:pPr>
      <w:r>
        <w:t xml:space="preserve">S obzirom da naprijed navedene osobe nisu dostavile ovom sudu popis imovine i </w:t>
      </w:r>
      <w:r w:rsidRPr="003D4467">
        <w:t>obveza dužnika niti predložile otvaranje stečajnoga postupka</w:t>
      </w:r>
      <w:r w:rsidR="00EE4915" w:rsidRPr="003D4467">
        <w:t xml:space="preserve"> oglasom određenom roku, te</w:t>
      </w:r>
      <w:r w:rsidRPr="003D4467">
        <w:t xml:space="preserve"> da iz potvrde Financijske agencije od </w:t>
      </w:r>
      <w:r w:rsidR="00C03ACE">
        <w:t>29.</w:t>
      </w:r>
      <w:r w:rsidR="000329D1">
        <w:t xml:space="preserve"> ožujka</w:t>
      </w:r>
      <w:r w:rsidR="003575DD" w:rsidRPr="003D4467">
        <w:t xml:space="preserve"> 2017</w:t>
      </w:r>
      <w:r w:rsidRPr="003D4467">
        <w:t xml:space="preserve">. proizlazi da je račun dužnika </w:t>
      </w:r>
      <w:r w:rsidR="00EE0861" w:rsidRPr="003D4467">
        <w:t>i dalje u blokadi zbog neizvršenih osnova za plaćanje</w:t>
      </w:r>
      <w:r w:rsidR="000329D1" w:rsidRPr="000329D1">
        <w:t xml:space="preserve"> </w:t>
      </w:r>
      <w:r w:rsidR="000329D1" w:rsidRPr="00B173B4">
        <w:t xml:space="preserve">u ukupnom iznosu od </w:t>
      </w:r>
      <w:r w:rsidR="00C969D0">
        <w:t>19.447,65</w:t>
      </w:r>
      <w:r w:rsidR="000329D1" w:rsidRPr="00B173B4">
        <w:t xml:space="preserve"> kuna</w:t>
      </w:r>
      <w:r w:rsidR="00EE0861" w:rsidRPr="003D4467">
        <w:t xml:space="preserve"> </w:t>
      </w:r>
      <w:r w:rsidR="003D4467" w:rsidRPr="003D4467">
        <w:t xml:space="preserve">u </w:t>
      </w:r>
      <w:r w:rsidR="00EE0861" w:rsidRPr="003D4467">
        <w:t xml:space="preserve">neprekinutom razdoblju od </w:t>
      </w:r>
      <w:r w:rsidR="00C969D0">
        <w:t>1392</w:t>
      </w:r>
      <w:r w:rsidR="000329D1">
        <w:t xml:space="preserve"> </w:t>
      </w:r>
      <w:r w:rsidR="009D1DB8" w:rsidRPr="003D4467">
        <w:t>dana</w:t>
      </w:r>
      <w:r w:rsidR="003D4467" w:rsidRPr="003D4467">
        <w:t xml:space="preserve">, </w:t>
      </w:r>
      <w:r w:rsidRPr="003D4467"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3D4467">
        <w:t>Odluka suda iz točke</w:t>
      </w:r>
      <w:r w:rsidRPr="009A255F">
        <w:t xml:space="preserve">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F30942" w:rsidP="00C81F50" w:rsidR="00F30942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C969D0">
        <w:t>29.</w:t>
      </w:r>
      <w:r w:rsidR="007F5802">
        <w:t xml:space="preserve"> ožujka</w:t>
      </w:r>
      <w:r>
        <w:t xml:space="preserve"> 201</w:t>
      </w:r>
      <w:r w:rsidR="002B2706">
        <w:t>7</w:t>
      </w:r>
      <w:r>
        <w:t xml:space="preserve">.  </w:t>
      </w:r>
    </w:p>
    <w:p w:rsidRDefault="00C81F50" w:rsidP="00F30942" w:rsidR="001B2252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="00101E57">
        <w:t xml:space="preserve">                                                                                               </w:t>
      </w:r>
    </w:p>
    <w:p w:rsidRDefault="002F25C2" w:rsidP="00CD27CB" w:rsidR="002F25C2" w:rsidRPr="002F25C2">
      <w:pPr>
        <w:jc w:val="right"/>
      </w:pPr>
      <w:r w:rsidRPr="002F25C2">
        <w:t xml:space="preserve">                                                          Sutkinja</w:t>
      </w:r>
    </w:p>
    <w:p w:rsidRDefault="002F25C2" w:rsidP="00CD27CB" w:rsidR="002F25C2" w:rsidRPr="002F25C2">
      <w:pPr>
        <w:jc w:val="right"/>
      </w:pPr>
      <w:r w:rsidRPr="002F25C2">
        <w:tab/>
      </w:r>
      <w:r w:rsidRPr="002F25C2">
        <w:tab/>
      </w:r>
      <w:r w:rsidRPr="002F25C2">
        <w:tab/>
      </w:r>
      <w:r w:rsidRPr="002F25C2">
        <w:tab/>
      </w:r>
      <w:r w:rsidRPr="002F25C2">
        <w:tab/>
      </w:r>
      <w:r w:rsidRPr="002F25C2">
        <w:tab/>
      </w:r>
      <w:r w:rsidRPr="002F25C2">
        <w:tab/>
        <w:t xml:space="preserve">                   </w:t>
      </w:r>
      <w:r w:rsidR="00CD27CB">
        <w:t>Tina Grgas</w:t>
      </w:r>
    </w:p>
    <w:p w:rsidRDefault="002F25C2" w:rsidP="00CD27CB" w:rsidR="002F25C2" w:rsidRPr="002F25C2">
      <w:pPr>
        <w:jc w:val="right"/>
      </w:pPr>
    </w:p>
    <w:p w:rsidRDefault="00050593" w:rsidP="002B2706" w:rsidR="00050593">
      <w:pPr>
        <w:ind w:firstLine="708"/>
        <w:jc w:val="right"/>
      </w:pPr>
    </w:p>
    <w:p w:rsidRDefault="001B2252" w:rsidP="00EE0861" w:rsidR="001B2252">
      <w:pPr>
        <w:ind w:firstLine="708"/>
        <w:jc w:val="both"/>
      </w:pPr>
    </w:p>
    <w:p w:rsidRDefault="004A2884" w:rsidP="00EE0861" w:rsidR="004A2884">
      <w:pPr>
        <w:ind w:firstLine="708"/>
        <w:jc w:val="both"/>
      </w:pPr>
    </w:p>
    <w:p w:rsidRDefault="00C81F50" w:rsidP="00EE0861" w:rsidR="00C81F50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0F656D" w:rsidP="000F656D" w:rsidR="000F656D">
      <w:pPr>
        <w:jc w:val="both"/>
      </w:pPr>
    </w:p>
    <w:p w:rsidRDefault="003D4467" w:rsidP="000F656D" w:rsidR="003D4467">
      <w:pPr>
        <w:jc w:val="both"/>
      </w:pPr>
    </w:p>
    <w:p w:rsidRDefault="007F5802" w:rsidP="007F5802" w:rsidR="007F5802" w:rsidRPr="00050593">
      <w:pPr>
        <w:jc w:val="both"/>
      </w:pPr>
      <w:r w:rsidRPr="00050593">
        <w:t>DNA: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Stečajnom upravitelju dužnika uz potvrdu o imenovanju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 xml:space="preserve">Stečajnom dužniku 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FINA, Regionalni centar Split, Podružnica Zadar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 xml:space="preserve">ŽDO u Zadru, Građansko-upravnom odjelu 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RH, Ministarstvo financija, Porezna uprava Zadar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Općinskom sudu u Zadru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Lučkoj kapetaniji Zadar-registru brodova, Liburnska obala 8, Zadar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 xml:space="preserve">Registru </w:t>
      </w:r>
      <w:r w:rsidR="00CD27CB">
        <w:t>udruga</w:t>
      </w:r>
      <w:r w:rsidRPr="00050593">
        <w:t xml:space="preserve"> odmah radi upisa činjenice otvaranja skraćenoga stečajnog post.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 xml:space="preserve">Registru </w:t>
      </w:r>
      <w:r w:rsidR="00CD27CB">
        <w:t>udruga</w:t>
      </w:r>
      <w:r w:rsidRPr="00050593">
        <w:t xml:space="preserve"> nakon pravomoćnosti radi brisanja dužnika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Državnom zavodu za intelektualno vlasništvo, Ulica grada Vukovara 78, Zagreb</w:t>
      </w:r>
    </w:p>
    <w:p w:rsidRDefault="007F5802" w:rsidP="007F5802" w:rsidR="007F5802" w:rsidRPr="00050593">
      <w:pPr>
        <w:numPr>
          <w:ilvl w:val="0"/>
          <w:numId w:val="4"/>
        </w:numPr>
        <w:jc w:val="both"/>
      </w:pPr>
      <w:r w:rsidRPr="00050593">
        <w:t>e-Oglasna ploča suda</w:t>
      </w:r>
    </w:p>
    <w:p w:rsidRDefault="007F5802" w:rsidP="007F5802" w:rsidR="007F5802">
      <w:pPr>
        <w:numPr>
          <w:ilvl w:val="0"/>
          <w:numId w:val="4"/>
        </w:numPr>
        <w:jc w:val="both"/>
      </w:pPr>
      <w:r w:rsidRPr="00050593">
        <w:t>Pisarnici ovog suda</w:t>
      </w:r>
    </w:p>
    <w:p w:rsidRDefault="002639D4" w:rsidP="007F5802" w:rsidR="002639D4" w:rsidRPr="00050593">
      <w:pPr>
        <w:numPr>
          <w:ilvl w:val="0"/>
          <w:numId w:val="4"/>
        </w:numPr>
        <w:jc w:val="both"/>
      </w:pPr>
      <w:r>
        <w:t>U spis</w:t>
      </w:r>
    </w:p>
    <w:p w:rsidRDefault="007F5802" w:rsidP="007F5802" w:rsidR="007F5802" w:rsidRPr="00050593">
      <w:pPr>
        <w:jc w:val="both"/>
      </w:pPr>
    </w:p>
    <w:p w:rsidRDefault="007F5802" w:rsidP="007F5802" w:rsidR="007F5802" w:rsidRPr="00050593">
      <w:pPr>
        <w:jc w:val="both"/>
      </w:pPr>
    </w:p>
    <w:p w:rsidRDefault="005B6B39" w:rsidP="00050593" w:rsidR="005B6B39">
      <w:pPr>
        <w:jc w:val="both"/>
      </w:pPr>
    </w:p>
    <w:sectPr w:rsidSect="00BE1154" w:rsidR="005B6B39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5C2" w:rsidR="002F25C2">
      <w:r>
        <w:separator/>
      </w:r>
    </w:p>
  </w:endnote>
  <w:endnote w:id="0" w:type="continuationSeparator">
    <w:p w:rsidRDefault="002F25C2" w:rsidR="002F2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5C2" w:rsidR="002F25C2">
      <w:r>
        <w:separator/>
      </w:r>
    </w:p>
  </w:footnote>
  <w:footnote w:id="0" w:type="continuationSeparator">
    <w:p w:rsidRDefault="002F25C2" w:rsidR="002F25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9D6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29D6" w:rsidR="00BB29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9D6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0C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29D6" w:rsidP="008C3132" w:rsidR="00BB29D6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220DD4">
      <w:t>632</w:t>
    </w:r>
    <w:r>
      <w:t>/1</w:t>
    </w:r>
    <w:r w:rsidR="000329D1">
      <w:t>5</w:t>
    </w:r>
    <w:r w:rsidR="00F7554E">
      <w:t>-1</w:t>
    </w:r>
    <w:r w:rsidR="00C969D0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329D1"/>
    <w:rsid w:val="00032BDB"/>
    <w:rsid w:val="00050593"/>
    <w:rsid w:val="000674EB"/>
    <w:rsid w:val="000700D0"/>
    <w:rsid w:val="0007209E"/>
    <w:rsid w:val="000764A2"/>
    <w:rsid w:val="00082765"/>
    <w:rsid w:val="00086EBE"/>
    <w:rsid w:val="0008729C"/>
    <w:rsid w:val="00087797"/>
    <w:rsid w:val="00091D5A"/>
    <w:rsid w:val="00091DC5"/>
    <w:rsid w:val="000931FC"/>
    <w:rsid w:val="000A0DAE"/>
    <w:rsid w:val="000C6F34"/>
    <w:rsid w:val="000D04CB"/>
    <w:rsid w:val="000E466C"/>
    <w:rsid w:val="000E7980"/>
    <w:rsid w:val="000F10E1"/>
    <w:rsid w:val="000F656D"/>
    <w:rsid w:val="00101503"/>
    <w:rsid w:val="00101E57"/>
    <w:rsid w:val="0010473C"/>
    <w:rsid w:val="00104AC8"/>
    <w:rsid w:val="001062F4"/>
    <w:rsid w:val="00106EA8"/>
    <w:rsid w:val="0013045C"/>
    <w:rsid w:val="00131DF8"/>
    <w:rsid w:val="001322CF"/>
    <w:rsid w:val="001357C2"/>
    <w:rsid w:val="00147DE6"/>
    <w:rsid w:val="0015425E"/>
    <w:rsid w:val="00157784"/>
    <w:rsid w:val="00171FB9"/>
    <w:rsid w:val="001742EE"/>
    <w:rsid w:val="001909DE"/>
    <w:rsid w:val="00192DCF"/>
    <w:rsid w:val="00193657"/>
    <w:rsid w:val="001A4E75"/>
    <w:rsid w:val="001A6833"/>
    <w:rsid w:val="001A68E8"/>
    <w:rsid w:val="001B2252"/>
    <w:rsid w:val="001B47CD"/>
    <w:rsid w:val="001C2BC7"/>
    <w:rsid w:val="001C53DB"/>
    <w:rsid w:val="001E5DED"/>
    <w:rsid w:val="001E74F1"/>
    <w:rsid w:val="001E7AEE"/>
    <w:rsid w:val="00200A63"/>
    <w:rsid w:val="002053EC"/>
    <w:rsid w:val="00210CDD"/>
    <w:rsid w:val="002116C4"/>
    <w:rsid w:val="0021518B"/>
    <w:rsid w:val="00220DD4"/>
    <w:rsid w:val="002216B4"/>
    <w:rsid w:val="0022553D"/>
    <w:rsid w:val="00254DBF"/>
    <w:rsid w:val="002639D4"/>
    <w:rsid w:val="0026703A"/>
    <w:rsid w:val="002765A5"/>
    <w:rsid w:val="002902AF"/>
    <w:rsid w:val="002A1020"/>
    <w:rsid w:val="002A659C"/>
    <w:rsid w:val="002B011F"/>
    <w:rsid w:val="002B2706"/>
    <w:rsid w:val="002B5E36"/>
    <w:rsid w:val="002B72E4"/>
    <w:rsid w:val="002C1434"/>
    <w:rsid w:val="002C4929"/>
    <w:rsid w:val="002E7187"/>
    <w:rsid w:val="002F25C2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5343E"/>
    <w:rsid w:val="003573F1"/>
    <w:rsid w:val="003575DD"/>
    <w:rsid w:val="003825AE"/>
    <w:rsid w:val="0038575A"/>
    <w:rsid w:val="00386298"/>
    <w:rsid w:val="003966DB"/>
    <w:rsid w:val="003A5C17"/>
    <w:rsid w:val="003B071C"/>
    <w:rsid w:val="003B17EE"/>
    <w:rsid w:val="003C01D9"/>
    <w:rsid w:val="003C58EA"/>
    <w:rsid w:val="003D0523"/>
    <w:rsid w:val="003D3AB8"/>
    <w:rsid w:val="003D4467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11C1"/>
    <w:rsid w:val="004126FF"/>
    <w:rsid w:val="004131AA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2884"/>
    <w:rsid w:val="004A5D4D"/>
    <w:rsid w:val="004B703D"/>
    <w:rsid w:val="004C2509"/>
    <w:rsid w:val="004C4B52"/>
    <w:rsid w:val="004C7182"/>
    <w:rsid w:val="004D198B"/>
    <w:rsid w:val="004E498B"/>
    <w:rsid w:val="00513D2B"/>
    <w:rsid w:val="00531A9C"/>
    <w:rsid w:val="00540A24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B6B39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45234"/>
    <w:rsid w:val="0066155F"/>
    <w:rsid w:val="00661655"/>
    <w:rsid w:val="00662D53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C6626"/>
    <w:rsid w:val="006F42AE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C0700"/>
    <w:rsid w:val="007C62EB"/>
    <w:rsid w:val="007C6FBF"/>
    <w:rsid w:val="007D6D77"/>
    <w:rsid w:val="007E65A6"/>
    <w:rsid w:val="007F5802"/>
    <w:rsid w:val="00814233"/>
    <w:rsid w:val="00821286"/>
    <w:rsid w:val="008455B6"/>
    <w:rsid w:val="008503D7"/>
    <w:rsid w:val="00861573"/>
    <w:rsid w:val="00862CC5"/>
    <w:rsid w:val="008735D5"/>
    <w:rsid w:val="00880984"/>
    <w:rsid w:val="00894966"/>
    <w:rsid w:val="008B5890"/>
    <w:rsid w:val="008C061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5206"/>
    <w:rsid w:val="00976307"/>
    <w:rsid w:val="0098648A"/>
    <w:rsid w:val="009948D5"/>
    <w:rsid w:val="00994944"/>
    <w:rsid w:val="009A19E8"/>
    <w:rsid w:val="009B1C85"/>
    <w:rsid w:val="009C0D3D"/>
    <w:rsid w:val="009D1DB8"/>
    <w:rsid w:val="009D3C96"/>
    <w:rsid w:val="009D42F7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173E"/>
    <w:rsid w:val="00AD561D"/>
    <w:rsid w:val="00AE4594"/>
    <w:rsid w:val="00B002EE"/>
    <w:rsid w:val="00B03ACB"/>
    <w:rsid w:val="00B05D69"/>
    <w:rsid w:val="00B20C78"/>
    <w:rsid w:val="00B34FFD"/>
    <w:rsid w:val="00B41A83"/>
    <w:rsid w:val="00B50113"/>
    <w:rsid w:val="00B541D9"/>
    <w:rsid w:val="00B654E8"/>
    <w:rsid w:val="00B81B78"/>
    <w:rsid w:val="00B81EFE"/>
    <w:rsid w:val="00B84B6D"/>
    <w:rsid w:val="00B96E05"/>
    <w:rsid w:val="00BB29D6"/>
    <w:rsid w:val="00BC00EA"/>
    <w:rsid w:val="00BC53A0"/>
    <w:rsid w:val="00BC5DCC"/>
    <w:rsid w:val="00BD7D07"/>
    <w:rsid w:val="00BE0168"/>
    <w:rsid w:val="00BE1154"/>
    <w:rsid w:val="00BE35A1"/>
    <w:rsid w:val="00BE7ADC"/>
    <w:rsid w:val="00BF3D61"/>
    <w:rsid w:val="00C03ACE"/>
    <w:rsid w:val="00C04F94"/>
    <w:rsid w:val="00C1289F"/>
    <w:rsid w:val="00C20CD8"/>
    <w:rsid w:val="00C24651"/>
    <w:rsid w:val="00C258BC"/>
    <w:rsid w:val="00C2776D"/>
    <w:rsid w:val="00C40466"/>
    <w:rsid w:val="00C572D2"/>
    <w:rsid w:val="00C61524"/>
    <w:rsid w:val="00C758AA"/>
    <w:rsid w:val="00C81F50"/>
    <w:rsid w:val="00C84E20"/>
    <w:rsid w:val="00C969D0"/>
    <w:rsid w:val="00CA0565"/>
    <w:rsid w:val="00CA3E6B"/>
    <w:rsid w:val="00CA5F49"/>
    <w:rsid w:val="00CA6E9D"/>
    <w:rsid w:val="00CB0F6A"/>
    <w:rsid w:val="00CD27CB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0F85"/>
    <w:rsid w:val="00D7124E"/>
    <w:rsid w:val="00D75141"/>
    <w:rsid w:val="00D82465"/>
    <w:rsid w:val="00D92DF0"/>
    <w:rsid w:val="00D94D07"/>
    <w:rsid w:val="00D96FA0"/>
    <w:rsid w:val="00DA6554"/>
    <w:rsid w:val="00DC386D"/>
    <w:rsid w:val="00DD0823"/>
    <w:rsid w:val="00DD118B"/>
    <w:rsid w:val="00DD5088"/>
    <w:rsid w:val="00DD5973"/>
    <w:rsid w:val="00DD6F15"/>
    <w:rsid w:val="00DF52BC"/>
    <w:rsid w:val="00E0197B"/>
    <w:rsid w:val="00E0298A"/>
    <w:rsid w:val="00E2239F"/>
    <w:rsid w:val="00E3022A"/>
    <w:rsid w:val="00E35E1B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031D"/>
    <w:rsid w:val="00ED303C"/>
    <w:rsid w:val="00EE0861"/>
    <w:rsid w:val="00EE1103"/>
    <w:rsid w:val="00EE4915"/>
    <w:rsid w:val="00EE6A90"/>
    <w:rsid w:val="00EF6F21"/>
    <w:rsid w:val="00F07122"/>
    <w:rsid w:val="00F256DC"/>
    <w:rsid w:val="00F30942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554E"/>
    <w:rsid w:val="00F83A54"/>
    <w:rsid w:val="00F87118"/>
    <w:rsid w:val="00FA4F6A"/>
    <w:rsid w:val="00FA6E11"/>
    <w:rsid w:val="00FB2E35"/>
    <w:rsid w:val="00FE603C"/>
    <w:rsid w:val="00FF07D3"/>
    <w:rsid w:val="00FF4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0C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C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C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C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C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0C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C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C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C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C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St-632/2015</izvorni_sadrzaj>
    <derivirana_varijabla naziv="DomainObject.Predmet.OznakaBroj_1">St-632/2015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MALONOGOMETNI KLUB "MASLINA"</izvorni_sadrzaj>
    <derivirana_varijabla naziv="DomainObject.Predmet.ProtustrankaFormated_1">  MALONOGOMETNI KLUB "MASLINA"</derivirana_varijabla>
  </DomainObject.Predmet.ProtustrankaFormated>
  <DomainObject.Predmet.ProtustrankaFormatedOIB>
    <izvorni_sadrzaj>  MALONOGOMETNI KLUB "MASLINA", OIB 19053487756</izvorni_sadrzaj>
    <derivirana_varijabla naziv="DomainObject.Predmet.ProtustrankaFormatedOIB_1">  MALONOGOMETNI KLUB "MASLINA", OIB 19053487756</derivirana_varijabla>
  </DomainObject.Predmet.ProtustrankaFormatedOIB>
  <DomainObject.Predmet.ProtustrankaFormatedWithAdress>
    <izvorni_sadrzaj> MALONOGOMETNI KLUB "MASLINA", Franje Petrića 3, 23000 Zadar</izvorni_sadrzaj>
    <derivirana_varijabla naziv="DomainObject.Predmet.ProtustrankaFormatedWithAdress_1"> MALONOGOMETNI KLUB "MASLINA", Franje Petrića 3, 23000 Zadar</derivirana_varijabla>
  </DomainObject.Predmet.ProtustrankaFormatedWithAdress>
  <DomainObject.Predmet.ProtustrankaFormatedWithAdressOIB>
    <izvorni_sadrzaj> MALONOGOMETNI KLUB "MASLINA", OIB 19053487756, Franje Petrića 3, 23000 Zadar</izvorni_sadrzaj>
    <derivirana_varijabla naziv="DomainObject.Predmet.ProtustrankaFormatedWithAdressOIB_1"> MALONOGOMETNI KLUB "MASLINA", OIB 19053487756, Franje Petrića 3, 23000 Zadar</derivirana_varijabla>
  </DomainObject.Predmet.ProtustrankaFormatedWithAdressOIB>
  <DomainObject.Predmet.ProtustrankaWithAdress>
    <izvorni_sadrzaj>MALONOGOMETNI KLUB "MASLINA" Franje Petrića 3, 23000 Zadar</izvorni_sadrzaj>
    <derivirana_varijabla naziv="DomainObject.Predmet.ProtustrankaWithAdress_1">MALONOGOMETNI KLUB "MASLINA" Franje Petrića 3, 23000 Zadar</derivirana_varijabla>
  </DomainObject.Predmet.ProtustrankaWithAdress>
  <DomainObject.Predmet.ProtustrankaWithAdressOIB>
    <izvorni_sadrzaj>MALONOGOMETNI KLUB "MASLINA", OIB 19053487756, Franje Petrića 3, 23000 Zadar</izvorni_sadrzaj>
    <derivirana_varijabla naziv="DomainObject.Predmet.ProtustrankaWithAdressOIB_1">MALONOGOMETNI KLUB "MASLINA", OIB 19053487756, Franje Petrića 3, 23000 Zadar</derivirana_varijabla>
  </DomainObject.Predmet.ProtustrankaWithAdressOIB>
  <DomainObject.Predmet.ProtustrankaNazivFormated>
    <izvorni_sadrzaj>MALONOGOMETNI KLUB "MASLINA"</izvorni_sadrzaj>
    <derivirana_varijabla naziv="DomainObject.Predmet.ProtustrankaNazivFormated_1">MALONOGOMETNI KLUB "MASLINA"</derivirana_varijabla>
  </DomainObject.Predmet.ProtustrankaNazivFormated>
  <DomainObject.Predmet.ProtustrankaNazivFormatedOIB>
    <izvorni_sadrzaj>MALONOGOMETNI KLUB "MASLINA", OIB 19053487756</izvorni_sadrzaj>
    <derivirana_varijabla naziv="DomainObject.Predmet.ProtustrankaNazivFormatedOIB_1">MALONOGOMETNI KLUB "MASLINA", OIB 19053487756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17874.88</izvorni_sadrzaj>
    <derivirana_varijabla naziv="DomainObject.Predmet.TrenutnaVrijednost_1">17874.88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MALONOGOMETNI KLUB "MASLINA"</item>
    </izvorni_sadrzaj>
    <derivirana_varijabla naziv="DomainObject.Predmet.ProtuStrankaListFormated_1">
      <item>MALONOGOMETNI KLUB "MASLINA"</item>
    </derivirana_varijabla>
  </DomainObject.Predmet.ProtuStrankaListFormated>
  <DomainObject.Predmet.ProtuStrankaListFormatedOIB>
    <izvorni_sadrzaj>
      <item>MALONOGOMETNI KLUB "MASLINA", OIB 19053487756</item>
    </izvorni_sadrzaj>
    <derivirana_varijabla naziv="DomainObject.Predmet.ProtuStrankaListFormatedOIB_1">
      <item>MALONOGOMETNI KLUB "MASLINA", OIB 19053487756</item>
    </derivirana_varijabla>
  </DomainObject.Predmet.ProtuStrankaListFormatedOIB>
  <DomainObject.Predmet.ProtuStrankaListFormatedWithAdress>
    <izvorni_sadrzaj>
      <item>MALONOGOMETNI KLUB "MASLINA", Franje Petrića 3, 23000 Zadar</item>
    </izvorni_sadrzaj>
    <derivirana_varijabla naziv="DomainObject.Predmet.ProtuStrankaListFormatedWithAdress_1">
      <item>MALONOGOMETNI KLUB "MASLINA", Franje Petrića 3, 23000 Zadar</item>
    </derivirana_varijabla>
  </DomainObject.Predmet.ProtuStrankaListFormatedWithAdress>
  <DomainObject.Predmet.ProtuStrankaListFormatedWithAdressOIB>
    <izvorni_sadrzaj>
      <item>MALONOGOMETNI KLUB "MASLINA", OIB 19053487756, Franje Petrića 3, 23000 Zadar</item>
    </izvorni_sadrzaj>
    <derivirana_varijabla naziv="DomainObject.Predmet.ProtuStrankaListFormatedWithAdressOIB_1">
      <item>MALONOGOMETNI KLUB "MASLINA", OIB 19053487756, Franje Petrića 3, 23000 Zadar</item>
    </derivirana_varijabla>
  </DomainObject.Predmet.ProtuStrankaListFormatedWithAdressOIB>
  <DomainObject.Predmet.ProtuStrankaListNazivFormated>
    <izvorni_sadrzaj>
      <item>MALONOGOMETNI KLUB "MASLINA"</item>
    </izvorni_sadrzaj>
    <derivirana_varijabla naziv="DomainObject.Predmet.ProtuStrankaListNazivFormated_1">
      <item>MALONOGOMETNI KLUB "MASLINA"</item>
    </derivirana_varijabla>
  </DomainObject.Predmet.ProtuStrankaListNazivFormated>
  <DomainObject.Predmet.ProtuStrankaListNazivFormatedOIB>
    <izvorni_sadrzaj>
      <item>MALONOGOMETNI KLUB "MASLINA", OIB 19053487756</item>
    </izvorni_sadrzaj>
    <derivirana_varijabla naziv="DomainObject.Predmet.ProtuStrankaListNazivFormatedOIB_1">
      <item>MALONOGOMETNI KLUB "MASLINA", OIB 19053487756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MALONOGOMETNI KLUB "MASLINA"</izvorni_sadrzaj>
    <derivirana_varijabla naziv="DomainObject.Predmet.ProtustrankaIDrugi_1">MALONOGOMETNI KLUB "MASLINA"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MALONOGOMETNI KLUB "MASLINA", OIB 19053487756, Franje Petrića 3, 23000 Zadar</izvorni_sadrzaj>
    <derivirana_varijabla naziv="DomainObject.Predmet.ProtustrankaIDrugiAdressOIB_1">MALONOGOMETNI KLUB "MASLINA", OIB 19053487756, Franje Petrića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MALONOGOMETNI KLUB "MASLINA"</item>
      <item>FINA</item>
    </izvorni_sadrzaj>
    <derivirana_varijabla naziv="DomainObject.Predmet.SudioniciListNaziv_1">
      <item>MALONOGOMETNI KLUB "MASLINA"</item>
      <item>FINA</item>
    </derivirana_varijabla>
  </DomainObject.Predmet.SudioniciListNaziv>
  <DomainObject.Predmet.SudioniciListAdressOIB>
    <izvorni_sadrzaj>
      <item>MALONOGOMETNI KLUB "MASLINA", OIB 19053487756, Franje Petrića 3,23000 Zadar</item>
      <item>FINA, OIB 85821130368</item>
    </izvorni_sadrzaj>
    <derivirana_varijabla naziv="DomainObject.Predmet.SudioniciListAdressOIB_1">
      <item>MALONOGOMETNI KLUB "MASLINA", OIB 19053487756, Franje Petrića 3,23000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19053487756</item>
      <item>, OIB 85821130368</item>
    </izvorni_sadrzaj>
    <derivirana_varijabla naziv="DomainObject.Predmet.SudioniciListNazivOIB_1">
      <item>, OIB 19053487756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1036</properties:Words>
  <properties:Characters>5628</properties:Characters>
  <properties:Lines>128</properties:Lines>
  <properties:Paragraphs>42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2017-03-28T07:40:00Z</dcterms:created>
  <dc:creator>Administrator</dc:creator>
  <cp:lastModifiedBy>Nena Mužanović</cp:lastModifiedBy>
  <cp:lastPrinted>2017-03-21T12:15:00Z</cp:lastPrinted>
  <dcterms:modified xmlns:xsi="http://www.w3.org/2001/XMLSchema-instance" xsi:type="dcterms:W3CDTF">2017-03-29T09:15:00Z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