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3bcd" w14:paraId="62f3bcd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033DD4" w:rsidP="00147B45" w:rsidR="00033DD4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147B45" w:rsidP="00147B45" w:rsidR="00147B4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33DD4" w:rsidP="0065129A" w:rsidR="00033DD4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1025A8">
        <w:t>LINA ČARTER d.o.o., Gundulićeva 23, Split, OIB: 07154262864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033DD4" w:rsidP="0065129A" w:rsidR="00033DD4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1025A8">
        <w:t>LINA ČARTER d.o.o., Gundulićeva 23, Split, OIB: 07154262864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033DD4" w:rsidP="00967806" w:rsidR="00033DD4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1025A8">
        <w:t>LINA ČARTER d.o.o., Gundulićeva 23, Split, OIB: 07154262864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055C8C">
        <w:t>674</w:t>
      </w:r>
      <w:r>
        <w:t xml:space="preserve">-1 od </w:t>
      </w:r>
      <w:r w:rsidR="00055C8C">
        <w:t>08. rujna</w:t>
      </w:r>
      <w:r>
        <w:t xml:space="preserve"> 2015. godine  pokrenut postupak brisanja po čl. 7</w:t>
      </w:r>
      <w:r w:rsidR="00033DD4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A305ED" w:rsidR="00967806"/>
    <w:p w:rsidRDefault="00967806" w:rsidP="00A305ED" w:rsidR="002F2ED4">
      <w:pPr>
        <w:spacing w:before="240"/>
        <w:ind w:left="6480"/>
        <w:jc w:val="center"/>
      </w:pP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A305ED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AA0" w:rsidR="00C65AA0">
      <w:r>
        <w:separator/>
      </w:r>
    </w:p>
  </w:endnote>
  <w:endnote w:id="0" w:type="continuationSeparator">
    <w:p w:rsidRDefault="00C65AA0" w:rsidR="00C65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AA0" w:rsidR="00C65AA0">
      <w:r>
        <w:separator/>
      </w:r>
    </w:p>
  </w:footnote>
  <w:footnote w:id="0" w:type="continuationSeparator">
    <w:p w:rsidRDefault="00C65AA0" w:rsidR="00C65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4485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025A8">
      <w:t>343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025A8">
      <w:t>343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3DD4"/>
    <w:rsid w:val="00034638"/>
    <w:rsid w:val="000431ED"/>
    <w:rsid w:val="00055C8C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25A8"/>
    <w:rsid w:val="00104558"/>
    <w:rsid w:val="00112845"/>
    <w:rsid w:val="00132F51"/>
    <w:rsid w:val="00142ED7"/>
    <w:rsid w:val="00147B45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17E7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086E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4857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784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05ED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1869"/>
    <w:rsid w:val="00C1723C"/>
    <w:rsid w:val="00C2366F"/>
    <w:rsid w:val="00C40D3E"/>
    <w:rsid w:val="00C42ADA"/>
    <w:rsid w:val="00C57239"/>
    <w:rsid w:val="00C6460C"/>
    <w:rsid w:val="00C65AA0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2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LINA ČARTER d.o.o. za nautički turizam, turistička agencija</izvorni_sadrzaj>
    <derivirana_varijabla naziv="DomainObject.Predmet.ProtustrankaFormated_1">  LINA ČARTER d.o.o. za nautički turizam, turistička agencija</derivirana_varijabla>
  </DomainObject.Predmet.ProtustrankaFormated>
  <DomainObject.Predmet.ProtustrankaFormatedOIB>
    <izvorni_sadrzaj>  LINA ČARTER d.o.o. za nautički turizam, turistička agencija, OIB 07154262864</izvorni_sadrzaj>
    <derivirana_varijabla naziv="DomainObject.Predmet.ProtustrankaFormatedOIB_1">  LINA ČARTER d.o.o. za nautički turizam, turistička agencija, OIB 07154262864</derivirana_varijabla>
  </DomainObject.Predmet.ProtustrankaFormatedOIB>
  <DomainObject.Predmet.ProtustrankaFormatedWithAdress>
    <izvorni_sadrzaj> LINA ČARTER d.o.o. za nautički turizam, turistička agencija, Gundulićeva 23, 21000 Split</izvorni_sadrzaj>
    <derivirana_varijabla naziv="DomainObject.Predmet.ProtustrankaFormatedWithAdress_1"> LINA ČARTER d.o.o. za nautički turizam, turistička agencija, Gundulićeva 23, 21000 Split</derivirana_varijabla>
  </DomainObject.Predmet.ProtustrankaFormatedWithAdress>
  <DomainObject.Predmet.ProtustrankaFormatedWithAdressOIB>
    <izvorni_sadrzaj> LINA ČARTER d.o.o. za nautički turizam, turistička agencija, OIB 07154262864, Gundulićeva 23, 21000 Split</izvorni_sadrzaj>
    <derivirana_varijabla naziv="DomainObject.Predmet.ProtustrankaFormatedWithAdressOIB_1"> LINA ČARTER d.o.o. za nautički turizam, turistička agencija, OIB 07154262864, Gundulićeva 23, 21000 Split</derivirana_varijabla>
  </DomainObject.Predmet.ProtustrankaFormatedWithAdressOIB>
  <DomainObject.Predmet.ProtustrankaWithAdress>
    <izvorni_sadrzaj>LINA ČARTER d.o.o. za nautički turizam, turistička agencija Gundulićeva 23, 21000 Split</izvorni_sadrzaj>
    <derivirana_varijabla naziv="DomainObject.Predmet.ProtustrankaWithAdress_1">LINA ČARTER d.o.o. za nautički turizam, turistička agencija Gundulićeva 23, 21000 Split</derivirana_varijabla>
  </DomainObject.Predmet.ProtustrankaWithAdress>
  <DomainObject.Predmet.ProtustrankaWithAdressOIB>
    <izvorni_sadrzaj>LINA ČARTER d.o.o. za nautički turizam, turistička agencija, OIB 07154262864, Gundulićeva 23, 21000 Split</izvorni_sadrzaj>
    <derivirana_varijabla naziv="DomainObject.Predmet.ProtustrankaWithAdressOIB_1">LINA ČARTER d.o.o. za nautički turizam, turistička agencija, OIB 07154262864, Gundulićeva 23, 21000 Split</derivirana_varijabla>
  </DomainObject.Predmet.ProtustrankaWithAdressOIB>
  <DomainObject.Predmet.ProtustrankaNazivFormated>
    <izvorni_sadrzaj>LINA ČARTER d.o.o. za nautički turizam, turistička agencija</izvorni_sadrzaj>
    <derivirana_varijabla naziv="DomainObject.Predmet.ProtustrankaNazivFormated_1">LINA ČARTER d.o.o. za nautički turizam, turistička agencija</derivirana_varijabla>
  </DomainObject.Predmet.ProtustrankaNazivFormated>
  <DomainObject.Predmet.ProtustrankaNazivFormatedOIB>
    <izvorni_sadrzaj>LINA ČARTER d.o.o. za nautički turizam, turistička agencija, OIB 07154262864</izvorni_sadrzaj>
    <derivirana_varijabla naziv="DomainObject.Predmet.ProtustrankaNazivFormatedOIB_1">LINA ČARTER d.o.o. za nautički turizam, turistička agencija, OIB 07154262864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133230.53</izvorni_sadrzaj>
    <derivirana_varijabla naziv="DomainObject.Predmet.TrenutnaVrijednost_1">133230.53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LINA ČARTER d.o.o. za nautički turizam, turistička agencija</item>
    </izvorni_sadrzaj>
    <derivirana_varijabla naziv="DomainObject.Predmet.ProtuStrankaListFormated_1">
      <item>LINA ČARTER d.o.o. za nautički turizam, turistička agencija</item>
    </derivirana_varijabla>
  </DomainObject.Predmet.ProtuStrankaListFormated>
  <DomainObject.Predmet.ProtuStrankaListFormatedOIB>
    <izvorni_sadrzaj>
      <item>LINA ČARTER d.o.o. za nautički turizam, turistička agencija, OIB 07154262864</item>
    </izvorni_sadrzaj>
    <derivirana_varijabla naziv="DomainObject.Predmet.ProtuStrankaListFormatedOIB_1">
      <item>LINA ČARTER d.o.o. za nautički turizam, turistička agencija, OIB 07154262864</item>
    </derivirana_varijabla>
  </DomainObject.Predmet.ProtuStrankaListFormatedOIB>
  <DomainObject.Predmet.ProtuStrankaListFormatedWithAdress>
    <izvorni_sadrzaj>
      <item>LINA ČARTER d.o.o. za nautički turizam, turistička agencija, Gundulićeva 23, 21000 Split</item>
    </izvorni_sadrzaj>
    <derivirana_varijabla naziv="DomainObject.Predmet.ProtuStrankaListFormatedWithAdress_1">
      <item>LINA ČARTER d.o.o. za nautički turizam, turistička agencija, Gundulićeva 23, 21000 Split</item>
    </derivirana_varijabla>
  </DomainObject.Predmet.ProtuStrankaListFormatedWithAdress>
  <DomainObject.Predmet.ProtuStrankaListFormatedWithAdressOIB>
    <izvorni_sadrzaj>
      <item>LINA ČARTER d.o.o. za nautički turizam, turistička agencija, OIB 07154262864, Gundulićeva 23, 21000 Split</item>
    </izvorni_sadrzaj>
    <derivirana_varijabla naziv="DomainObject.Predmet.ProtuStrankaListFormatedWithAdressOIB_1">
      <item>LINA ČARTER d.o.o. za nautički turizam, turistička agencija, OIB 07154262864, Gundulićeva 23, 21000 Split</item>
    </derivirana_varijabla>
  </DomainObject.Predmet.ProtuStrankaListFormatedWithAdressOIB>
  <DomainObject.Predmet.ProtuStrankaListNazivFormated>
    <izvorni_sadrzaj>
      <item>LINA ČARTER d.o.o. za nautički turizam, turistička agencija</item>
    </izvorni_sadrzaj>
    <derivirana_varijabla naziv="DomainObject.Predmet.ProtuStrankaListNazivFormated_1">
      <item>LINA ČARTER d.o.o. za nautički turizam, turistička agencija</item>
    </derivirana_varijabla>
  </DomainObject.Predmet.ProtuStrankaListNazivFormated>
  <DomainObject.Predmet.ProtuStrankaListNazivFormatedOIB>
    <izvorni_sadrzaj>
      <item>LINA ČARTER d.o.o. za nautički turizam, turistička agencija, OIB 07154262864</item>
    </izvorni_sadrzaj>
    <derivirana_varijabla naziv="DomainObject.Predmet.ProtuStrankaListNazivFormatedOIB_1">
      <item>LINA ČARTER d.o.o. za nautički turizam, turistička agencija, OIB 07154262864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LINA ČARTER d.o.o. za nautički turizam, turistička agencija</izvorni_sadrzaj>
    <derivirana_varijabla naziv="DomainObject.Predmet.ProtustrankaIDrugi_1">LINA ČARTER d.o.o. za nautički turizam, turistička agencija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LINA ČARTER d.o.o. za nautički turizam, turistička agencija, OIB 07154262864, Gundulićeva 23, 21000 Split</izvorni_sadrzaj>
    <derivirana_varijabla naziv="DomainObject.Predmet.ProtustrankaIDrugiAdressOIB_1">LINA ČARTER d.o.o. za nautički turizam, turistička agencija, OIB 07154262864,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LINA ČARTER d.o.o. za nautički turizam, turistička agencija</item>
    </izvorni_sadrzaj>
    <derivirana_varijabla naziv="DomainObject.Predmet.SudioniciListNaziv_1">
      <item>FINA SPLIT</item>
      <item>LINA ČARTER d.o.o. za nautički turizam, turistička agencija</item>
    </derivirana_varijabla>
  </DomainObject.Predmet.SudioniciListNaziv>
  <DomainObject.Predmet.SudioniciListAdressOIB>
    <izvorni_sadrzaj>
      <item>FINA SPLIT, Mažuranićevo šetalište 24 b,21000 Split</item>
      <item>LINA ČARTER d.o.o. za nautički turizam, turistička agencija, OIB 07154262864, Gundulićeva 23,21000 Split</item>
    </izvorni_sadrzaj>
    <derivirana_varijabla naziv="DomainObject.Predmet.SudioniciListAdressOIB_1">
      <item>FINA SPLIT, Mažuranićevo šetalište 24 b,21000 Split</item>
      <item>LINA ČARTER d.o.o. za nautički turizam, turistička agencija, OIB 07154262864, Gundulićeva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07154262864</item>
    </izvorni_sadrzaj>
    <derivirana_varijabla naziv="DomainObject.Predmet.SudioniciListNazivOIB_1">
      <item>, OIB null</item>
      <item>, OIB 07154262864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2C3D6-70C1-48F3-8C6E-22719E522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1937</properties:Characters>
  <properties:Lines>57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2015-10-28T11:48:00Z</dcterms:created>
  <dc:creator>nmarkovic</dc:creator>
  <cp:lastModifiedBy>Katarina Mikulić</cp:lastModifiedBy>
  <cp:lastPrinted>2015-10-29T08:42:00Z</cp:lastPrinted>
  <dcterms:modified xmlns:xsi="http://www.w3.org/2001/XMLSchema-instance" xsi:type="dcterms:W3CDTF">2015-10-29T09:49:00Z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