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e068" w14:paraId="624e068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6C3451">
        <w:rPr>
          <w:rFonts w:cs="Times New Roman" w:eastAsia="Times New Roman" w:hAnsi="Times New Roman" w:ascii="Times New Roman"/>
          <w:sz w:val="24"/>
          <w:szCs w:val="24"/>
          <w:lang w:eastAsia="hr-HR"/>
        </w:rPr>
        <w:t>209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2C4F7C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B414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K99 VIZIJA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F51A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B4146F">
        <w:rPr>
          <w:rFonts w:cs="Times New Roman" w:eastAsia="Times New Roman" w:hAnsi="Times New Roman" w:ascii="Times New Roman"/>
          <w:sz w:val="24"/>
          <w:szCs w:val="24"/>
          <w:lang w:eastAsia="hr-HR"/>
        </w:rPr>
        <w:t>Ulica Balde Glavića 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4146F">
        <w:rPr>
          <w:rFonts w:cs="Times New Roman" w:eastAsia="Times New Roman" w:hAnsi="Times New Roman" w:ascii="Times New Roman"/>
          <w:sz w:val="24"/>
          <w:szCs w:val="24"/>
          <w:lang w:eastAsia="hr-HR"/>
        </w:rPr>
        <w:t>28066819603</w:t>
      </w:r>
      <w:r w:rsidR="00997692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37C5D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C08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K99 VIZIJA </w:t>
      </w:r>
      <w:r w:rsidR="008C08A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8C08A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Ulica Balde Glavića 2</w:t>
      </w:r>
      <w:r w:rsidR="008C08A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C08AB">
        <w:rPr>
          <w:rFonts w:cs="Times New Roman" w:eastAsia="Times New Roman" w:hAnsi="Times New Roman" w:ascii="Times New Roman"/>
          <w:sz w:val="24"/>
          <w:szCs w:val="24"/>
          <w:lang w:eastAsia="hr-HR"/>
        </w:rPr>
        <w:t>28066819603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997692">
        <w:rPr>
          <w:rFonts w:cs="Times New Roman" w:eastAsia="Times New Roman" w:hAnsi="Times New Roman" w:ascii="Times New Roman"/>
          <w:sz w:val="24"/>
          <w:szCs w:val="24"/>
          <w:lang w:eastAsia="hr-HR"/>
        </w:rPr>
        <w:t>na 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5646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997692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 Repač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997692">
        <w:rPr>
          <w:rFonts w:cs="Times New Roman" w:eastAsia="Times New Roman" w:hAnsi="Times New Roman" w:ascii="Times New Roman"/>
          <w:sz w:val="24"/>
          <w:szCs w:val="24"/>
          <w:lang w:eastAsia="hr-HR"/>
        </w:rPr>
        <w:t>24977406612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976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Đorđićeva 24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C08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K99 VIZIJA </w:t>
      </w:r>
      <w:r w:rsidR="008C08A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8C08A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Ulica Balde Glavića 2</w:t>
      </w:r>
      <w:r w:rsidR="008C08A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C08AB">
        <w:rPr>
          <w:rFonts w:cs="Times New Roman" w:eastAsia="Times New Roman" w:hAnsi="Times New Roman" w:ascii="Times New Roman"/>
          <w:sz w:val="24"/>
          <w:szCs w:val="24"/>
          <w:lang w:eastAsia="hr-HR"/>
        </w:rPr>
        <w:t>28066819603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7692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16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5646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P="00EB15E0" w:rsidR="00AC26B4" w:rsidRPr="00EB1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32668B" w:rsidR="00AC26B4" w:rsidRPr="00EB15E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B15E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6C3451">
      <w:rPr>
        <w:rFonts w:cs="Times New Roman" w:hAnsi="Times New Roman" w:ascii="Times New Roman"/>
        <w:sz w:val="24"/>
        <w:szCs w:val="24"/>
      </w:rPr>
      <w:t>St-4209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32032"/>
    <w:rsid w:val="00034FB2"/>
    <w:rsid w:val="0005730B"/>
    <w:rsid w:val="000D0F92"/>
    <w:rsid w:val="000F36D9"/>
    <w:rsid w:val="0011340C"/>
    <w:rsid w:val="0012620F"/>
    <w:rsid w:val="0015109B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2C4F7C"/>
    <w:rsid w:val="00311FA1"/>
    <w:rsid w:val="0032668B"/>
    <w:rsid w:val="003A5268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6B18"/>
    <w:rsid w:val="007D0B34"/>
    <w:rsid w:val="008A6F6E"/>
    <w:rsid w:val="008C08AB"/>
    <w:rsid w:val="008F5778"/>
    <w:rsid w:val="00995051"/>
    <w:rsid w:val="00997692"/>
    <w:rsid w:val="009D675B"/>
    <w:rsid w:val="009F05F6"/>
    <w:rsid w:val="009F158A"/>
    <w:rsid w:val="009F4509"/>
    <w:rsid w:val="00AC253B"/>
    <w:rsid w:val="00AC26B4"/>
    <w:rsid w:val="00AD5AA5"/>
    <w:rsid w:val="00B05646"/>
    <w:rsid w:val="00B4146F"/>
    <w:rsid w:val="00B7104D"/>
    <w:rsid w:val="00B74833"/>
    <w:rsid w:val="00C12987"/>
    <w:rsid w:val="00C404E2"/>
    <w:rsid w:val="00C523A1"/>
    <w:rsid w:val="00C7657B"/>
    <w:rsid w:val="00C87A74"/>
    <w:rsid w:val="00D10399"/>
    <w:rsid w:val="00D65FCE"/>
    <w:rsid w:val="00E45F86"/>
    <w:rsid w:val="00E605B5"/>
    <w:rsid w:val="00EB15E0"/>
    <w:rsid w:val="00EC4216"/>
    <w:rsid w:val="00EF0B2D"/>
    <w:rsid w:val="00F51A2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5E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15E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15E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15E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5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15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15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15E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4209</izvorni_sadrzaj>
    <derivirana_varijabla naziv="DomainObject.Predmet.Broj_1">4209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St-4209/2016</izvorni_sadrzaj>
    <derivirana_varijabla naziv="DomainObject.Predmet.OznakaBroj_1">St-4209/2016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K99 VIZIJA d.o.o.</izvorni_sadrzaj>
    <derivirana_varijabla naziv="DomainObject.Predmet.ProtustrankaFormated_1">  K99 VIZIJA d.o.o.</derivirana_varijabla>
  </DomainObject.Predmet.ProtustrankaFormated>
  <DomainObject.Predmet.ProtustrankaFormatedOIB>
    <izvorni_sadrzaj>  K99 VIZIJA d.o.o., OIB 28066819603</izvorni_sadrzaj>
    <derivirana_varijabla naziv="DomainObject.Predmet.ProtustrankaFormatedOIB_1">  K99 VIZIJA d.o.o., OIB 28066819603</derivirana_varijabla>
  </DomainObject.Predmet.ProtustrankaFormatedOIB>
  <DomainObject.Predmet.ProtustrankaFormatedWithAdress>
    <izvorni_sadrzaj> K99 VIZIJA d.o.o., Ulica Balde Glavića 2, 10000 Zagreb</izvorni_sadrzaj>
    <derivirana_varijabla naziv="DomainObject.Predmet.ProtustrankaFormatedWithAdress_1"> K99 VIZIJA d.o.o., Ulica Balde Glavića 2, 10000 Zagreb</derivirana_varijabla>
  </DomainObject.Predmet.ProtustrankaFormatedWithAdress>
  <DomainObject.Predmet.ProtustrankaFormatedWithAdressOIB>
    <izvorni_sadrzaj> K99 VIZIJA d.o.o., OIB 28066819603, Ulica Balde Glavića 2, 10000 Zagreb</izvorni_sadrzaj>
    <derivirana_varijabla naziv="DomainObject.Predmet.ProtustrankaFormatedWithAdressOIB_1"> K99 VIZIJA d.o.o., OIB 28066819603, Ulica Balde Glavića 2, 10000 Zagreb</derivirana_varijabla>
  </DomainObject.Predmet.ProtustrankaFormatedWithAdressOIB>
  <DomainObject.Predmet.ProtustrankaWithAdress>
    <izvorni_sadrzaj>K99 VIZIJA d.o.o. Ulica Balde Glavića 2, 10000 Zagreb</izvorni_sadrzaj>
    <derivirana_varijabla naziv="DomainObject.Predmet.ProtustrankaWithAdress_1">K99 VIZIJA d.o.o. Ulica Balde Glavića 2, 10000 Zagreb</derivirana_varijabla>
  </DomainObject.Predmet.ProtustrankaWithAdress>
  <DomainObject.Predmet.ProtustrankaWithAdressOIB>
    <izvorni_sadrzaj>K99 VIZIJA d.o.o., OIB 28066819603, Ulica Balde Glavića 2, 10000 Zagreb</izvorni_sadrzaj>
    <derivirana_varijabla naziv="DomainObject.Predmet.ProtustrankaWithAdressOIB_1">K99 VIZIJA d.o.o., OIB 28066819603, Ulica Balde Glavića 2, 10000 Zagreb</derivirana_varijabla>
  </DomainObject.Predmet.ProtustrankaWithAdressOIB>
  <DomainObject.Predmet.ProtustrankaNazivFormated>
    <izvorni_sadrzaj>K99 VIZIJA d.o.o.</izvorni_sadrzaj>
    <derivirana_varijabla naziv="DomainObject.Predmet.ProtustrankaNazivFormated_1">K99 VIZIJA d.o.o.</derivirana_varijabla>
  </DomainObject.Predmet.ProtustrankaNazivFormated>
  <DomainObject.Predmet.ProtustrankaNazivFormatedOIB>
    <izvorni_sadrzaj>K99 VIZIJA d.o.o., OIB 28066819603</izvorni_sadrzaj>
    <derivirana_varijabla naziv="DomainObject.Predmet.ProtustrankaNazivFormatedOIB_1">K99 VIZIJA d.o.o., OIB 28066819603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K99 VIZIJA d.o.o.</item>
    </izvorni_sadrzaj>
    <derivirana_varijabla naziv="DomainObject.Predmet.ProtuStrankaListFormated_1">
      <item>K99 VIZIJA d.o.o.</item>
    </derivirana_varijabla>
  </DomainObject.Predmet.ProtuStrankaListFormated>
  <DomainObject.Predmet.ProtuStrankaListFormatedOIB>
    <izvorni_sadrzaj>
      <item>K99 VIZIJA d.o.o., OIB 28066819603</item>
    </izvorni_sadrzaj>
    <derivirana_varijabla naziv="DomainObject.Predmet.ProtuStrankaListFormatedOIB_1">
      <item>K99 VIZIJA d.o.o., OIB 28066819603</item>
    </derivirana_varijabla>
  </DomainObject.Predmet.ProtuStrankaListFormatedOIB>
  <DomainObject.Predmet.ProtuStrankaListFormatedWithAdress>
    <izvorni_sadrzaj>
      <item>K99 VIZIJA d.o.o., Ulica Balde Glavića 2, 10000 Zagreb</item>
    </izvorni_sadrzaj>
    <derivirana_varijabla naziv="DomainObject.Predmet.ProtuStrankaListFormatedWithAdress_1">
      <item>K99 VIZIJA d.o.o., Ulica Balde Glavića 2, 10000 Zagreb</item>
    </derivirana_varijabla>
  </DomainObject.Predmet.ProtuStrankaListFormatedWithAdress>
  <DomainObject.Predmet.ProtuStrankaListFormatedWithAdressOIB>
    <izvorni_sadrzaj>
      <item>K99 VIZIJA d.o.o., OIB 28066819603, Ulica Balde Glavića 2, 10000 Zagreb</item>
    </izvorni_sadrzaj>
    <derivirana_varijabla naziv="DomainObject.Predmet.ProtuStrankaListFormatedWithAdressOIB_1">
      <item>K99 VIZIJA d.o.o., OIB 28066819603, Ulica Balde Glavića 2, 10000 Zagreb</item>
    </derivirana_varijabla>
  </DomainObject.Predmet.ProtuStrankaListFormatedWithAdressOIB>
  <DomainObject.Predmet.ProtuStrankaListNazivFormated>
    <izvorni_sadrzaj>
      <item>K99 VIZIJA d.o.o.</item>
    </izvorni_sadrzaj>
    <derivirana_varijabla naziv="DomainObject.Predmet.ProtuStrankaListNazivFormated_1">
      <item>K99 VIZIJA d.o.o.</item>
    </derivirana_varijabla>
  </DomainObject.Predmet.ProtuStrankaListNazivFormated>
  <DomainObject.Predmet.ProtuStrankaListNazivFormatedOIB>
    <izvorni_sadrzaj>
      <item>K99 VIZIJA d.o.o., OIB 28066819603</item>
    </izvorni_sadrzaj>
    <derivirana_varijabla naziv="DomainObject.Predmet.ProtuStrankaListNazivFormatedOIB_1">
      <item>K99 VIZIJA d.o.o., OIB 28066819603</item>
    </derivirana_varijabla>
  </DomainObject.Predmet.ProtuStrankaListNazivFormatedOIB>
  <DomainObject.Predmet.OstaliListFormated>
    <izvorni_sadrzaj>
      <item>Nenad Tunuković</item>
    </izvorni_sadrzaj>
    <derivirana_varijabla naziv="DomainObject.Predmet.OstaliListFormated_1">
      <item>Nenad Tunuković</item>
    </derivirana_varijabla>
  </DomainObject.Predmet.OstaliListFormated>
  <DomainObject.Predmet.OstaliListFormatedOIB>
    <izvorni_sadrzaj>
      <item>Nenad Tunuković, OIB 59086478865</item>
    </izvorni_sadrzaj>
    <derivirana_varijabla naziv="DomainObject.Predmet.OstaliListFormatedOIB_1">
      <item>Nenad Tunuković, OIB 59086478865</item>
    </derivirana_varijabla>
  </DomainObject.Predmet.OstaliListFormatedOIB>
  <DomainObject.Predmet.OstaliListFormatedWithAdress>
    <izvorni_sadrzaj>
      <item>Nenad Tunuković, Ulica Balde Glavića 2, 10000 Zagreb</item>
    </izvorni_sadrzaj>
    <derivirana_varijabla naziv="DomainObject.Predmet.OstaliListFormatedWithAdress_1">
      <item>Nenad Tunuković, Ulica Balde Glavića 2, 10000 Zagreb</item>
    </derivirana_varijabla>
  </DomainObject.Predmet.OstaliListFormatedWithAdress>
  <DomainObject.Predmet.OstaliListFormatedWithAdressOIB>
    <izvorni_sadrzaj>
      <item>Nenad Tunuković, OIB 59086478865, Ulica Balde Glavića 2, 10000 Zagreb</item>
    </izvorni_sadrzaj>
    <derivirana_varijabla naziv="DomainObject.Predmet.OstaliListFormatedWithAdressOIB_1">
      <item>Nenad Tunuković, OIB 59086478865, Ulica Balde Glavića 2, 10000 Zagreb</item>
    </derivirana_varijabla>
  </DomainObject.Predmet.OstaliListFormatedWithAdressOIB>
  <DomainObject.Predmet.OstaliListNazivFormated>
    <izvorni_sadrzaj>
      <item>Nenad Tunuković</item>
    </izvorni_sadrzaj>
    <derivirana_varijabla naziv="DomainObject.Predmet.OstaliListNazivFormated_1">
      <item>Nenad Tunuković</item>
    </derivirana_varijabla>
  </DomainObject.Predmet.OstaliListNazivFormated>
  <DomainObject.Predmet.OstaliListNazivFormatedOIB>
    <izvorni_sadrzaj>
      <item>Nenad Tunuković, OIB 59086478865</item>
    </izvorni_sadrzaj>
    <derivirana_varijabla naziv="DomainObject.Predmet.OstaliListNazivFormatedOIB_1">
      <item>Nenad Tunuković, OIB 59086478865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K99 VIZIJA d.o.o.</izvorni_sadrzaj>
    <derivirana_varijabla naziv="DomainObject.Predmet.ProtustrankaIDrugi_1">K99 VIZIJA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K99 VIZIJA d.o.o., OIB 28066819603, Ulica Balde Glavića 2, 10000 Zagreb</izvorni_sadrzaj>
    <derivirana_varijabla naziv="DomainObject.Predmet.ProtustrankaIDrugiAdressOIB_1">K99 VIZIJA d.o.o., OIB 28066819603, Ulica Balde Glavića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K99 VIZIJA d.o.o.</item>
      <item>Nenad Tunuković</item>
    </izvorni_sadrzaj>
    <derivirana_varijabla naziv="DomainObject.Predmet.SudioniciListNaziv_1">
      <item>FINA Regionalni centar Zagreb</item>
      <item>K99 VIZIJA d.o.o.</item>
      <item>Nenad Tunuković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K99 VIZIJA d.o.o., OIB 28066819603, Ulica Balde Glavića 2,10000 Zagreb</item>
      <item>Nenad Tunuković, OIB 59086478865, Ulica Balde Glavića 2,10000 Zagreb</item>
    </izvorni_sadrzaj>
    <derivirana_varijabla naziv="DomainObject.Predmet.SudioniciListAdressOIB_1">
      <item>FINA Regionalni centar Zagreb, OIB 85821130368, Trg svibanjskih žrtava 1995. 1,10000 Zagreb</item>
      <item>K99 VIZIJA d.o.o., OIB 28066819603, Ulica Balde Glavića 2,10000 Zagreb</item>
      <item>Nenad Tunuković, OIB 59086478865, Ulica Balde Glavića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28066819603</item>
      <item>, OIB 59086478865</item>
    </izvorni_sadrzaj>
    <derivirana_varijabla naziv="DomainObject.Predmet.SudioniciListNazivOIB_1">
      <item>, OIB 85821130368</item>
      <item>, OIB 28066819603</item>
      <item>, OIB 59086478865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2486</properties:Characters>
  <properties:Lines>85</properties:Lines>
  <properties:Paragraphs>29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2016-12-14T13:23:00Z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2016-12-16T08:00:00Z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