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933581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933581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53b3359" w14:paraId="53b3359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3B4985">
        <w:rPr>
          <w:lang w:val="pt-BR"/>
        </w:rPr>
        <w:t>322</w:t>
      </w:r>
      <w:r w:rsidR="009868BF">
        <w:rPr>
          <w:lang w:val="pt-BR"/>
        </w:rPr>
        <w:t>/1</w:t>
      </w:r>
      <w:r w:rsidR="003B4985">
        <w:rPr>
          <w:lang w:val="pt-BR"/>
        </w:rPr>
        <w:t>2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3B4985" w:rsidR="003B4985">
      <w:pPr>
        <w:jc w:val="both"/>
      </w:pPr>
      <w:r>
        <w:rPr>
          <w:lang w:val="pt-BR"/>
        </w:rPr>
        <w:tab/>
      </w:r>
      <w:r w:rsidR="003B4985">
        <w:t>TRGOVAČKI SUD U ZAGREBU po sucu Anti Galiću, kao stečajnom sucu, , u stečajnom postupku nad dužnikom</w:t>
      </w:r>
      <w:r w:rsidR="003B4985" w:rsidRPr="00930691">
        <w:t xml:space="preserve"> </w:t>
      </w:r>
      <w:r w:rsidR="003B4985">
        <w:t>FOCUS NEKRETNINE d.o.o., u stečaju, Zagreb, Novoselečki put 157, (OIB: 35082103685), dana 17.listopada 2016.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0770DF" w:rsidP="000770DF" w:rsidR="000770DF">
      <w:pPr>
        <w:ind w:firstLine="680"/>
        <w:jc w:val="both"/>
      </w:pPr>
      <w:r>
        <w:t>2.ETAŽA, 28/1000 dijela k.č. broj 1413, stambena zgrada br.88, Novoselečki put, dvorište, u pov.733 m2,  upisano u z.k.ul.br. 8726, k.o. Sesvete,  povezano sa vlasništvom posebnog dijela – parkirno garažno mjesto oznake PGM 2, u prizemlju, NKP 13,46 m2, kod Općinskog građanskog suda u Zagrebu, zemljišnoknjižni odjel Sesvete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EE2997" w:rsidP="00EE2997" w:rsidR="00EE2997">
      <w:pPr>
        <w:ind w:firstLine="680"/>
        <w:jc w:val="both"/>
      </w:pPr>
      <w:r>
        <w:t xml:space="preserve">-ERSTE&amp;STEIERMARKISCHE BANK d.d. Rijeke, Jadranski trg 3/A, OIB 23057039320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 xml:space="preserve">elektroničkom javnom dražbom </w:t>
      </w:r>
    </w:p>
    <w:p w:rsidRDefault="001C55B1" w:rsidP="001C55B1" w:rsidR="001C55B1" w:rsidRPr="00D6335A">
      <w:pPr>
        <w:ind w:left="141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III.</w:t>
      </w:r>
      <w:r w:rsidR="00AC5460">
        <w:t xml:space="preserve">       </w:t>
      </w:r>
      <w:r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8C538E">
        <w:t xml:space="preserve">utvrđenja vrijednost nekretnine </w:t>
      </w:r>
      <w:r w:rsidRPr="00D6335A">
        <w:t xml:space="preserve"> iznosi </w:t>
      </w:r>
      <w:r w:rsidR="000770DF">
        <w:t>60.800</w:t>
      </w:r>
      <w:r w:rsidR="00EE2997">
        <w:t>,00</w:t>
      </w:r>
      <w:r w:rsidRPr="00D6335A">
        <w:t xml:space="preserve"> kn</w:t>
      </w:r>
    </w:p>
    <w:p w:rsidRDefault="001C55B1" w:rsidP="00A07F9E" w:rsidR="0079096F">
      <w:pPr>
        <w:ind w:firstLine="708"/>
        <w:jc w:val="both"/>
      </w:pPr>
      <w:r w:rsidRPr="00D6335A">
        <w:t>2.minimalna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 xml:space="preserve">.jamčevina iznosi </w:t>
      </w:r>
      <w:r>
        <w:t>10</w:t>
      </w:r>
      <w:r w:rsidR="001C55B1" w:rsidRPr="00D6335A">
        <w:t xml:space="preserve"> % </w:t>
      </w:r>
      <w:r w:rsidR="00A07F9E">
        <w:t xml:space="preserve">utvrđene vrijednosti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 xml:space="preserve">.dražbeni korak iznosi </w:t>
      </w:r>
      <w:r w:rsidR="000770DF">
        <w:t>5</w:t>
      </w:r>
      <w:r w:rsidR="001C55B1" w:rsidRPr="00D6335A">
        <w:t xml:space="preserve">00,00 kn </w:t>
      </w:r>
    </w:p>
    <w:p w:rsidRDefault="000A3023" w:rsidP="00A07F9E" w:rsidR="001C55B1">
      <w:pPr>
        <w:ind w:firstLine="708"/>
        <w:jc w:val="both"/>
      </w:pPr>
      <w:r>
        <w:lastRenderedPageBreak/>
        <w:t>6</w:t>
      </w:r>
      <w:r w:rsidR="001C55B1" w:rsidRPr="00D6335A">
        <w:t>.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</w:p>
    <w:p w:rsidRDefault="003A0E59" w:rsidP="003A0E59" w:rsidR="003A0E59" w:rsidRPr="00645508">
      <w:pPr>
        <w:ind w:firstLine="708"/>
        <w:jc w:val="both"/>
      </w:pPr>
      <w:r>
        <w:t xml:space="preserve">7. ako kupac koji je ponudio višu cijenu u roku od 15 dana od dana pravomoćnosti rješenja o </w:t>
      </w:r>
      <w:r w:rsidR="00CF369F">
        <w:t>dosudi</w:t>
      </w:r>
      <w:r>
        <w:t xml:space="preserve"> ne položi kupovninu, n</w:t>
      </w:r>
      <w:r w:rsidRPr="00645508">
        <w:t>ekretnina će se dosuditi  kupc</w:t>
      </w:r>
      <w:r>
        <w:t xml:space="preserve">ima </w:t>
      </w:r>
      <w:r w:rsidRPr="00645508">
        <w:t xml:space="preserve">koji su ponudili nižu cijenu </w:t>
      </w:r>
      <w:r>
        <w:t>prema veličini ponuđene cijene.</w:t>
      </w:r>
    </w:p>
    <w:p w:rsidRDefault="003A0E59" w:rsidP="001C55B1" w:rsidR="003A0E59">
      <w:pPr>
        <w:ind w:firstLine="708" w:left="708"/>
        <w:jc w:val="both"/>
      </w:pPr>
      <w:r>
        <w:t>8.nekretnina je slobodna od osoba i stvari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IV.</w:t>
      </w:r>
      <w:r w:rsidRPr="00D6335A">
        <w:tab/>
        <w:t>Ostali uvjeti prodaje</w:t>
      </w:r>
    </w:p>
    <w:p w:rsidRDefault="001C55B1" w:rsidP="001C55B1" w:rsidR="001C55B1" w:rsidRPr="00D6335A">
      <w:pPr>
        <w:ind w:firstLine="708"/>
        <w:jc w:val="both"/>
      </w:pPr>
      <w:r w:rsidRPr="00D6335A">
        <w:tab/>
        <w:t>1.kupac plaća sve poreze i pristojbe u vezi sa prodajom</w:t>
      </w:r>
      <w:r w:rsidR="00A07F9E">
        <w:t xml:space="preserve"> nekretnine</w:t>
      </w:r>
    </w:p>
    <w:p w:rsidRDefault="00A07F9E" w:rsidP="001C55B1" w:rsidR="00A07F9E">
      <w:pPr>
        <w:ind w:firstLine="702" w:left="708"/>
        <w:jc w:val="both"/>
      </w:pPr>
      <w:r>
        <w:t>2</w:t>
      </w:r>
      <w:r w:rsidR="001C55B1" w:rsidRPr="00D6335A">
        <w:t>.</w:t>
      </w:r>
      <w:r>
        <w:t>nekretnin</w:t>
      </w:r>
      <w:r w:rsidR="00706353">
        <w:t>u</w:t>
      </w:r>
      <w:r>
        <w:t xml:space="preserve"> </w:t>
      </w:r>
      <w:r w:rsidR="001C55B1" w:rsidRPr="00D6335A">
        <w:t>stečajnog dužnika koja je predmet prodaje</w:t>
      </w:r>
      <w:r>
        <w:t>, te dokaze o vlasništvu nekretnin</w:t>
      </w:r>
      <w:r w:rsidR="00706353">
        <w:t>e</w:t>
      </w:r>
      <w:r>
        <w:t xml:space="preserve"> </w:t>
      </w:r>
      <w:r w:rsidR="001C55B1" w:rsidRPr="00D6335A">
        <w:t xml:space="preserve"> mo</w:t>
      </w:r>
      <w:r w:rsidR="00706353">
        <w:t>gu</w:t>
      </w:r>
      <w:r w:rsidR="001C55B1" w:rsidRPr="00D6335A">
        <w:t xml:space="preserve"> se razgledati svaki radni dan od 8,00</w:t>
      </w:r>
      <w:r w:rsidR="001C55B1" w:rsidRPr="000A3023">
        <w:t xml:space="preserve"> – 14,00 sati uz prethodni dogovor </w:t>
      </w:r>
      <w:r w:rsidRPr="000A3023">
        <w:t xml:space="preserve">sa stečajnim upraviteljem stečajnog dužnika </w:t>
      </w:r>
      <w:r w:rsidR="00637C85">
        <w:t>Rajka Jagmarević, odvjetnica iz Zagreba, Jurja  Dalmatica 7</w:t>
      </w:r>
      <w:r w:rsidR="000A3023" w:rsidRPr="000A3023">
        <w:t>, tel. 09</w:t>
      </w:r>
      <w:r w:rsidR="00637C85">
        <w:t>8-356-366</w:t>
      </w:r>
    </w:p>
    <w:p w:rsidRDefault="00637C85" w:rsidP="001C55B1" w:rsidR="00637C85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0A3023" w:rsidP="007A7D93" w:rsidR="000A3023">
      <w:pPr>
        <w:ind w:firstLine="680"/>
        <w:jc w:val="both"/>
      </w:pPr>
      <w: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A3023" w:rsidP="007A7D93" w:rsidR="00A07F9E">
      <w:pPr>
        <w:ind w:firstLine="680"/>
        <w:jc w:val="both"/>
      </w:pPr>
      <w:r>
        <w:t>Temeljem naprijed citirane odredbe članka 247. stavak 1. SZ-a, te stavka 2. istog članka, p</w:t>
      </w:r>
      <w:r w:rsidR="007A7D93" w:rsidRPr="00645508">
        <w:t xml:space="preserve">ravomoćnim rješenjem ovog suda od </w:t>
      </w:r>
      <w:r w:rsidR="00271A77">
        <w:t>4.svibnja</w:t>
      </w:r>
      <w:r w:rsidR="00A07F9E">
        <w:t xml:space="preserve"> 2016.</w:t>
      </w:r>
      <w:r>
        <w:t>,</w:t>
      </w:r>
      <w:r w:rsidR="00A07F9E">
        <w:t xml:space="preserve"> </w:t>
      </w:r>
      <w:r w:rsidR="007A7D93" w:rsidRPr="00645508">
        <w:t xml:space="preserve">broj </w:t>
      </w:r>
      <w:r w:rsidR="00A07F9E">
        <w:t xml:space="preserve">gornji, </w:t>
      </w:r>
      <w:r w:rsidR="007A7D93" w:rsidRPr="00645508">
        <w:t>određena je prodaja u stečajnom postupku nekretnine u vlasništvu stečajnog dužnika</w:t>
      </w:r>
      <w:r>
        <w:t xml:space="preserve"> bliže opisane toč.I ovog zaključka.</w:t>
      </w:r>
    </w:p>
    <w:p w:rsidRDefault="000A3023" w:rsidP="007A7D93" w:rsidR="000A3023">
      <w:pPr>
        <w:ind w:firstLine="680"/>
        <w:jc w:val="both"/>
      </w:pPr>
    </w:p>
    <w:p w:rsidRDefault="000A3023" w:rsidP="000A3023" w:rsidR="000A3023">
      <w:pPr>
        <w:ind w:firstLine="680"/>
        <w:jc w:val="both"/>
      </w:pPr>
      <w:r>
        <w:t>Odredbom članka 247. stavak 3. SZ-a propisano je kako  zaključkom o prodaji sud utvrđuje vrijednost nekretnine, način prodaje i uvjete prodaje.</w:t>
      </w:r>
    </w:p>
    <w:p w:rsidRDefault="000A3023" w:rsidP="000A3023" w:rsidR="000A3023">
      <w:pPr>
        <w:ind w:firstLine="680"/>
        <w:jc w:val="both"/>
      </w:pPr>
    </w:p>
    <w:p w:rsidRDefault="00AC5460" w:rsidP="00AC5460" w:rsidR="00AC5460">
      <w:pPr>
        <w:ind w:firstLine="708"/>
        <w:jc w:val="both"/>
      </w:pPr>
      <w:r>
        <w:t xml:space="preserve">Toč II. zaključka utemeljen je na odredbi članka 247. stavak 3. SZ-a i odredbi članka  </w:t>
      </w:r>
      <w:r w:rsidR="00706353">
        <w:t>č</w:t>
      </w:r>
      <w:r w:rsidRPr="00D6335A">
        <w:t>lanka 97. stavak 1. do 5. Ovršnog zakona (N.N. 112/2012, 25/13 i 93/2014.</w:t>
      </w:r>
      <w:r>
        <w:t>, dalje: OZ).</w:t>
      </w:r>
      <w:r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 xml:space="preserve">Vrijednost nekretnine (toč.III.1. zaključka) utvrđena je temeljem nalaza i mišljenja ovlaštenog sudskog vještaka </w:t>
      </w:r>
      <w:r w:rsidR="00271A77">
        <w:t>mr. Maria Čuture</w:t>
      </w:r>
      <w:r>
        <w:t xml:space="preserve"> Borića, d</w:t>
      </w:r>
      <w:r w:rsidR="00706353">
        <w:t>i</w:t>
      </w:r>
      <w:r>
        <w:t>pl.in</w:t>
      </w:r>
      <w:r w:rsidR="00271A77">
        <w:t>ž</w:t>
      </w:r>
      <w:r>
        <w:t>. iz Zagreba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Toč. III.2. zaključka utemeljena je na odredbi članka 247. stavak 5. i 6. SZ-a.</w:t>
      </w:r>
    </w:p>
    <w:p w:rsidRDefault="00AC5460" w:rsidP="00AC5460" w:rsidR="00AC5460">
      <w:pPr>
        <w:ind w:firstLine="708"/>
        <w:jc w:val="both"/>
      </w:pPr>
      <w:r>
        <w:t xml:space="preserve">Toč. III.3. zaključka utemeljena je na odredbi članka 247. stavak </w:t>
      </w:r>
      <w:r w:rsidR="00765530">
        <w:t>7</w:t>
      </w:r>
      <w:r>
        <w:t>. SZ-a</w:t>
      </w:r>
    </w:p>
    <w:p w:rsidRDefault="00765530" w:rsidP="00823013" w:rsidR="00CF369F">
      <w:pPr>
        <w:ind w:firstLine="708"/>
        <w:jc w:val="both"/>
      </w:pPr>
      <w:r>
        <w:t>Toč. III.5. zaključka utemeljena je na odredbi članka 20. stavak 2. Pravilnika</w:t>
      </w:r>
      <w:r w:rsidR="00CF369F">
        <w:t>.</w:t>
      </w:r>
    </w:p>
    <w:p w:rsidRDefault="004242BE" w:rsidP="00823013" w:rsidR="004242BE">
      <w:pPr>
        <w:ind w:firstLine="708"/>
        <w:jc w:val="both"/>
      </w:pPr>
      <w:r>
        <w:t>Toč.III 7. zaključka utemeljena je na odfredbi članka 98. stavak 3. OZ-a</w:t>
      </w:r>
    </w:p>
    <w:p w:rsidRDefault="003A0E59" w:rsidP="00765530" w:rsidR="009F18F2">
      <w:pPr>
        <w:ind w:firstLine="708"/>
        <w:jc w:val="both"/>
      </w:pPr>
      <w:r>
        <w:t xml:space="preserve">Stečajni je upravitelj tijelo stečajnog postupka sa  zadaćom  unovčavanja imovine stečajnog dužnika (članak 89. stavak 1. toč.9. SZ-a), te u smislu članka 2.  </w:t>
      </w:r>
      <w:r>
        <w:lastRenderedPageBreak/>
        <w:t xml:space="preserve">Pravilnika predstavlja "nadležno tijelo" koje Financijskoj agenciji dostavlja zahtjev za </w:t>
      </w:r>
      <w:r w:rsidR="004242BE">
        <w:t>prodaju i ostala pismena radi prodaje nekretnina stečajnog dužnika (toč. V. zaključka).</w:t>
      </w:r>
      <w:r>
        <w:t xml:space="preserve"> </w:t>
      </w:r>
    </w:p>
    <w:p w:rsidRDefault="009F18F2" w:rsidP="00765530" w:rsidR="009F18F2">
      <w:pPr>
        <w:ind w:firstLine="708"/>
        <w:jc w:val="both"/>
      </w:pPr>
    </w:p>
    <w:p w:rsidRDefault="00765530" w:rsidP="00765530" w:rsidR="00823013">
      <w:pPr>
        <w:ind w:firstLine="708"/>
        <w:jc w:val="both"/>
      </w:pPr>
      <w:r>
        <w:t>Toč.VI zaključka utemeljena</w:t>
      </w:r>
      <w:r w:rsidR="00706353">
        <w:t xml:space="preserve"> </w:t>
      </w:r>
      <w:r>
        <w:t>je</w:t>
      </w:r>
      <w:r w:rsidR="00706353">
        <w:t xml:space="preserve"> </w:t>
      </w:r>
      <w:r>
        <w:t>na odredbi članka 12. SZ-a.</w:t>
      </w:r>
    </w:p>
    <w:p w:rsidRDefault="00765530" w:rsidP="00765530" w:rsidR="00765530" w:rsidRPr="00645508">
      <w:pPr>
        <w:ind w:firstLine="708"/>
        <w:jc w:val="both"/>
      </w:pP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6C2BC2">
        <w:t>17.listopada</w:t>
      </w:r>
      <w:r w:rsidR="00DC7D12">
        <w:t>201</w:t>
      </w:r>
      <w:r w:rsidR="00765530">
        <w:t>6</w:t>
      </w:r>
      <w:r w:rsidR="001A1120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F11FE0">
        <w:t xml:space="preserve"> </w:t>
      </w:r>
      <w:r w:rsidR="00933581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DC7D12" w:rsidP="00974456" w:rsidR="00DC7D12">
      <w:pPr>
        <w:jc w:val="both"/>
      </w:pPr>
    </w:p>
    <w:p w:rsidRDefault="00933581" w:rsidP="00422EE0" w:rsidR="00933581">
      <w:pPr>
        <w:jc w:val="both"/>
      </w:pPr>
      <w:r>
        <w:t>Za točnost otpravka, ovlašteni službenik:</w:t>
      </w:r>
    </w:p>
    <w:p w:rsidRDefault="00933581" w:rsidP="00422EE0" w:rsidR="00933581">
      <w:pPr>
        <w:jc w:val="both"/>
      </w:pPr>
      <w:r>
        <w:t xml:space="preserve">               Valentina Delač</w:t>
      </w:r>
    </w:p>
    <w:p w:rsidRDefault="00933581" w:rsidP="00974456" w:rsidR="00933581">
      <w:pPr>
        <w:jc w:val="both"/>
      </w:pPr>
    </w:p>
    <w:sectPr w:rsidSect="00167C21" w:rsidR="00933581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0FB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 w:rsidR="00637C85">
      <w:rPr>
        <w:lang w:val="pt-BR"/>
      </w:rPr>
      <w:t>322</w:t>
    </w:r>
    <w:r w:rsidR="00B977E1">
      <w:rPr>
        <w:lang w:val="pt-BR"/>
      </w:rPr>
      <w:t>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770DF"/>
    <w:rsid w:val="0008428F"/>
    <w:rsid w:val="00086EB8"/>
    <w:rsid w:val="000A3023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2048C5"/>
    <w:rsid w:val="00222021"/>
    <w:rsid w:val="00223552"/>
    <w:rsid w:val="00232160"/>
    <w:rsid w:val="00271A77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4985"/>
    <w:rsid w:val="003B6F27"/>
    <w:rsid w:val="003E1A3E"/>
    <w:rsid w:val="003F129D"/>
    <w:rsid w:val="004242BE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20B7F"/>
    <w:rsid w:val="00621277"/>
    <w:rsid w:val="00622282"/>
    <w:rsid w:val="00633709"/>
    <w:rsid w:val="00637C85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2BC2"/>
    <w:rsid w:val="006C3587"/>
    <w:rsid w:val="006D240B"/>
    <w:rsid w:val="006D4DB7"/>
    <w:rsid w:val="006D61E1"/>
    <w:rsid w:val="006E4F18"/>
    <w:rsid w:val="006F5EB3"/>
    <w:rsid w:val="007025E0"/>
    <w:rsid w:val="00706353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3581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18F2"/>
    <w:rsid w:val="009F20A8"/>
    <w:rsid w:val="00A07F9E"/>
    <w:rsid w:val="00A12C3D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2997"/>
    <w:rsid w:val="00EE6472"/>
    <w:rsid w:val="00EF0302"/>
    <w:rsid w:val="00F07951"/>
    <w:rsid w:val="00F11FE0"/>
    <w:rsid w:val="00F1365A"/>
    <w:rsid w:val="00F2024C"/>
    <w:rsid w:val="00F234D3"/>
    <w:rsid w:val="00F435DD"/>
    <w:rsid w:val="00F536E2"/>
    <w:rsid w:val="00F607C4"/>
    <w:rsid w:val="00F63AC4"/>
    <w:rsid w:val="00F80FBE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F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FB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FBE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FB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FB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F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FB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FBE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FB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FB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St-322/2012</izvorni_sadrzaj>
    <derivirana_varijabla naziv="DomainObject.Predmet.OznakaBroj_1">St-322/2012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FOCUS NEKRETNINE d.o.o.</izvorni_sadrzaj>
    <derivirana_varijabla naziv="DomainObject.Predmet.ProtustrankaFormated_1">  FOCUS NEKRETNINE d.o.o.</derivirana_varijabla>
  </DomainObject.Predmet.ProtustrankaFormated>
  <DomainObject.Predmet.ProtustrankaFormatedOIB>
    <izvorni_sadrzaj>  FOCUS NEKRETNINE d.o.o., OIB 35082103685</izvorni_sadrzaj>
    <derivirana_varijabla naziv="DomainObject.Predmet.ProtustrankaFormatedOIB_1">  FOCUS NEKRETNINE d.o.o., OIB 35082103685</derivirana_varijabla>
  </DomainObject.Predmet.ProtustrankaFormatedOIB>
  <DomainObject.Predmet.ProtustrankaFormatedWithAdress>
    <izvorni_sadrzaj> FOCUS NEKRETNINE d.o.o., NOVOSELEČKI PUT 157, 10000 Zagreb</izvorni_sadrzaj>
    <derivirana_varijabla naziv="DomainObject.Predmet.ProtustrankaFormatedWithAdress_1"> FOCUS NEKRETNINE d.o.o., NOVOSELEČKI PUT 157, 10000 Zagreb</derivirana_varijabla>
  </DomainObject.Predmet.ProtustrankaFormatedWithAdress>
  <DomainObject.Predmet.ProtustrankaFormatedWithAdressOIB>
    <izvorni_sadrzaj> FOCUS NEKRETNINE d.o.o., OIB 35082103685, NOVOSELEČKI PUT 157, 10000 Zagreb</izvorni_sadrzaj>
    <derivirana_varijabla naziv="DomainObject.Predmet.ProtustrankaFormatedWithAdressOIB_1"> FOCUS NEKRETNINE d.o.o., OIB 35082103685, NOVOSELEČKI PUT 157, 10000 Zagreb</derivirana_varijabla>
  </DomainObject.Predmet.ProtustrankaFormatedWithAdressOIB>
  <DomainObject.Predmet.ProtustrankaWithAdress>
    <izvorni_sadrzaj>FOCUS NEKRETNINE d.o.o. NOVOSELEČKI PUT 157, 10000 Zagreb</izvorni_sadrzaj>
    <derivirana_varijabla naziv="DomainObject.Predmet.ProtustrankaWithAdress_1">FOCUS NEKRETNINE d.o.o. NOVOSELEČKI PUT 157, 10000 Zagreb</derivirana_varijabla>
  </DomainObject.Predmet.ProtustrankaWithAdress>
  <DomainObject.Predmet.ProtustrankaWithAdressOIB>
    <izvorni_sadrzaj>FOCUS NEKRETNINE d.o.o., OIB 35082103685, NOVOSELEČKI PUT 157, 10000 Zagreb</izvorni_sadrzaj>
    <derivirana_varijabla naziv="DomainObject.Predmet.ProtustrankaWithAdressOIB_1">FOCUS NEKRETNINE d.o.o., OIB 35082103685, NOVOSELEČKI PUT 157, 10000 Zagreb</derivirana_varijabla>
  </DomainObject.Predmet.ProtustrankaWithAdressOIB>
  <DomainObject.Predmet.ProtustrankaNazivFormated>
    <izvorni_sadrzaj>FOCUS NEKRETNINE d.o.o.</izvorni_sadrzaj>
    <derivirana_varijabla naziv="DomainObject.Predmet.ProtustrankaNazivFormated_1">FOCUS NEKRETNINE d.o.o.</derivirana_varijabla>
  </DomainObject.Predmet.ProtustrankaNazivFormated>
  <DomainObject.Predmet.ProtustrankaNazivFormatedOIB>
    <izvorni_sadrzaj>FOCUS NEKRETNINE d.o.o., OIB 35082103685</izvorni_sadrzaj>
    <derivirana_varijabla naziv="DomainObject.Predmet.ProtustrankaNazivFormatedOIB_1">FOCUS NEKRETNINE d.o.o., OIB 35082103685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NEKRETNINE d.o.o.; EUROHERC OSIGURANJE; NADA ĐURINEC; GRAD ZAGREB</izvorni_sadrzaj>
    <derivirana_varijabla naziv="DomainObject.Predmet.StrankaFormated_1">  FOCUS NEKRETNINE d.o.o.; EUROHERC OSIGURANJE; NADA ĐURINEC; GRAD ZAGREB</derivirana_varijabla>
  </DomainObject.Predmet.StrankaFormated>
  <DomainObject.Predmet.StrankaFormatedOIB>
    <izvorni_sadrzaj>  FOCUS NEKRETNINE d.o.o., OIB 35082103685; EUROHERC OSIGURANJE, OIB 22694857747; NADA ĐURINEC, OIB 82888784464; GRAD ZAGREB, OIB 61817894937</izvorni_sadrzaj>
    <derivirana_varijabla naziv="DomainObject.Predmet.StrankaFormatedOIB_1">  FOCUS NEKRETNINE d.o.o., OIB 35082103685; EUROHERC OSIGURANJE, OIB 22694857747; NADA ĐURINEC, OIB 82888784464; GRAD ZAGREB, OIB 61817894937</derivirana_varijabla>
  </DomainObject.Predmet.StrankaFormatedOIB>
  <DomainObject.Predmet.StrankaFormatedWithAdress>
    <izvorni_sadrzaj> FOCUS NEKRETNINE d.o.o., NOVOSELEČKI PUT 157, 10000 Zagreb; EUROHERC OSIGURANJE, UL. GRADA VUKOVARA 282, 10000 Zagreb; NADA ĐURINEC, ŠTURLIĆEVA  13, 10360 Sesvete; GRAD ZAGREB, 10000 Zagreb</izvorni_sadrzaj>
    <derivirana_varijabla naziv="DomainObject.Predmet.StrankaFormatedWithAdress_1"> FOCUS NEKRETNINE d.o.o., NOVOSELEČKI PUT 157, 10000 Zagreb; EUROHERC OSIGURANJE, UL. GRADA VUKOVARA 282, 10000 Zagreb; NADA ĐURINEC, ŠTURLIĆEVA  13, 10360 Sesvete; GRAD ZAGREB, 10000 Zagreb</derivirana_varijabla>
  </DomainObject.Predmet.StrankaFormatedWithAdress>
  <DomainObject.Predmet.StrankaFormatedWithAdressOIB>
    <izvorni_sadrzaj> FOCUS NEKRETNINE d.o.o., OIB 35082103685, NOVOSELEČKI PUT 157, 10000 Zagreb; EUROHERC OSIGURANJE, OIB 22694857747, UL. GRADA VUKOVARA 282, 10000 Zagreb; NADA ĐURINEC, OIB 82888784464, ŠTURLIĆEVA  13, 10360 Sesvete; GRAD ZAGREB, OIB 61817894937, 10000 Zagreb</izvorni_sadrzaj>
    <derivirana_varijabla naziv="DomainObject.Predmet.StrankaFormatedWithAdressOIB_1"> FOCUS NEKRETNINE d.o.o., OIB 35082103685, NOVOSELEČKI PUT 157, 10000 Zagreb; EUROHERC OSIGURANJE, OIB 22694857747, UL. GRADA VUKOVARA 282, 10000 Zagreb; NADA ĐURINEC, OIB 82888784464, ŠTURLIĆEVA  13, 10360 Sesvete; GRAD ZAGREB, OIB 61817894937, 10000 Zagreb</derivirana_varijabla>
  </DomainObject.Predmet.StrankaFormatedWithAdressOIB>
  <DomainObject.Predmet.StrankaWithAdress>
    <izvorni_sadrzaj>FOCUS NEKRETNINE d.o.o. NOVOSELEČKI PUT 157,10000 Zagreb,EUROHERC OSIGURANJE UL. GRADA VUKOVARA 282,10000 Zagreb,NADA ĐURINEC ŠTURLIĆEVA  13,10360 Sesvete,GRAD ZAGREB 10000 Zagreb</izvorni_sadrzaj>
    <derivirana_varijabla naziv="DomainObject.Predmet.StrankaWithAdress_1">FOCUS NEKRETNINE d.o.o. NOVOSELEČKI PUT 157,10000 Zagreb,EUROHERC OSIGURANJE UL. GRADA VUKOVARA 282,10000 Zagreb,NADA ĐURINEC ŠTURLIĆEVA  13,10360 Sesvete,GRAD ZAGREB 10000 Zagreb</derivirana_varijabla>
  </DomainObject.Predmet.StrankaWithAdress>
  <DomainObject.Predmet.StrankaWithAdressOIB>
    <izvorni_sadrzaj>FOCUS NEKRETNINE d.o.o., OIB 35082103685, NOVOSELEČKI PUT 157,10000 Zagreb,EUROHERC OSIGURANJE, OIB 22694857747, UL. GRADA VUKOVARA 282,10000 Zagreb,NADA ĐURINEC, OIB 82888784464, ŠTURLIĆEVA  13,10360 Sesvete,GRAD ZAGREB, OIB 61817894937, 10000 Zagreb</izvorni_sadrzaj>
    <derivirana_varijabla naziv="DomainObject.Predmet.StrankaWithAdressOIB_1">FOCUS NEKRETNINE d.o.o., OIB 35082103685, NOVOSELEČKI PUT 157,10000 Zagreb,EUROHERC OSIGURANJE, OIB 22694857747, UL. GRADA VUKOVARA 282,10000 Zagreb,NADA ĐURINEC, OIB 82888784464, ŠTURLIĆEVA  13,10360 Sesvete,GRAD ZAGREB, OIB 61817894937, 10000 Zagreb</derivirana_varijabla>
  </DomainObject.Predmet.StrankaWithAdressOIB>
  <DomainObject.Predmet.StrankaNazivFormated>
    <izvorni_sadrzaj>FOCUS NEKRETNINE d.o.o.,EUROHERC OSIGURANJE,NADA ĐURINEC,GRAD ZAGREB</izvorni_sadrzaj>
    <derivirana_varijabla naziv="DomainObject.Predmet.StrankaNazivFormated_1">FOCUS NEKRETNINE d.o.o.,EUROHERC OSIGURANJE,NADA ĐURINEC,GRAD ZAGREB</derivirana_varijabla>
  </DomainObject.Predmet.StrankaNazivFormated>
  <DomainObject.Predmet.StrankaNazivFormatedOIB>
    <izvorni_sadrzaj>FOCUS NEKRETNINE d.o.o., OIB 35082103685,EUROHERC OSIGURANJE, OIB 22694857747,NADA ĐURINEC, OIB 82888784464,GRAD ZAGREB, OIB 61817894937</izvorni_sadrzaj>
    <derivirana_varijabla naziv="DomainObject.Predmet.StrankaNazivFormatedOIB_1">FOCUS NEKRETNINE d.o.o., OIB 35082103685,EUROHERC OSIGURANJE, OIB 22694857747,NADA ĐURINEC, OIB 82888784464,GRAD ZAGREB,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FOCUS NEKRETNINE d.o.o.</item>
      <item>EUROHERC OSIGURANJE</item>
      <item>NADA ĐURINEC</item>
      <item>GRAD ZAGREB</item>
    </izvorni_sadrzaj>
    <derivirana_varijabla naziv="DomainObject.Predmet.StrankaListFormated_1">
      <item>FOCUS NEKRETNINE d.o.o.</item>
      <item>EUROHERC OSIGURANJE</item>
      <item>NADA ĐURINEC</item>
      <item>GRAD ZAGREB</item>
    </derivirana_varijabla>
  </DomainObject.Predmet.StrankaListFormated>
  <DomainObject.Predmet.StrankaList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FormatedOIB>
  <DomainObject.Predmet.StrankaListFormatedWithAdress>
    <izvorni_sadrzaj>
      <item>FOCUS NEKRETNINE d.o.o., NOVOSELEČKI PUT 157, 10000 Zagreb</item>
      <item>EUROHERC OSIGURANJE, UL. GRADA VUKOVARA 282, 10000 Zagreb</item>
      <item>NADA ĐURINEC, ŠTURLIĆEVA  13, 10360 Sesvete</item>
      <item>GRAD ZAGREB, 10000 Zagreb</item>
    </izvorni_sadrzaj>
    <derivirana_varijabla naziv="DomainObject.Predmet.StrankaListFormatedWithAdress_1">
      <item>FOCUS NEKRETNINE d.o.o., NOVOSELEČKI PUT 157, 10000 Zagreb</item>
      <item>EUROHERC OSIGURANJE, UL. GRADA VUKOVARA 282, 10000 Zagreb</item>
      <item>NADA ĐURINEC, ŠTURLIĆEVA  13, 10360 Sesvete</item>
      <item>GRAD ZAGREB, 10000 Zagreb</item>
    </derivirana_varijabla>
  </DomainObject.Predmet.StrankaListFormatedWithAdress>
  <DomainObject.Predmet.StrankaListFormatedWithAdressOIB>
    <izvorni_sadrzaj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izvorni_sadrzaj>
    <derivirana_varijabla naziv="DomainObject.Predmet.StrankaListFormatedWithAdressOIB_1"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derivirana_varijabla>
  </DomainObject.Predmet.StrankaListFormatedWithAdressOIB>
  <DomainObject.Predmet.StrankaListNazivFormated>
    <izvorni_sadrzaj>
      <item>FOCUS NEKRETNINE d.o.o.</item>
      <item>EUROHERC OSIGURANJE</item>
      <item>NADA ĐURINEC</item>
      <item>GRAD ZAGREB</item>
    </izvorni_sadrzaj>
    <derivirana_varijabla naziv="DomainObject.Predmet.StrankaListNazivFormated_1">
      <item>FOCUS NEKRETNINE d.o.o.</item>
      <item>EUROHERC OSIGURANJE</item>
      <item>NADA ĐURINEC</item>
      <item>GRAD ZAGREB</item>
    </derivirana_varijabla>
  </DomainObject.Predmet.StrankaListNazivFormated>
  <DomainObject.Predmet.StrankaListNaziv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Naziv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NazivFormatedOIB>
  <DomainObject.Predmet.ProtuStrankaListFormated>
    <izvorni_sadrzaj>
      <item>FOCUS NEKRETNINE d.o.o.</item>
    </izvorni_sadrzaj>
    <derivirana_varijabla naziv="DomainObject.Predmet.ProtuStrankaListFormated_1">
      <item>FOCUS NEKRETNINE d.o.o.</item>
    </derivirana_varijabla>
  </DomainObject.Predmet.ProtuStrankaListFormated>
  <DomainObject.Predmet.ProtuStrankaListFormatedOIB>
    <izvorni_sadrzaj>
      <item>FOCUS NEKRETNINE d.o.o., OIB 35082103685</item>
    </izvorni_sadrzaj>
    <derivirana_varijabla naziv="DomainObject.Predmet.ProtuStrankaListFormatedOIB_1">
      <item>FOCUS NEKRETNINE d.o.o., OIB 35082103685</item>
    </derivirana_varijabla>
  </DomainObject.Predmet.ProtuStrankaListFormatedOIB>
  <DomainObject.Predmet.ProtuStrankaListFormatedWithAdress>
    <izvorni_sadrzaj>
      <item>FOCUS NEKRETNINE d.o.o., NOVOSELEČKI PUT 157, 10000 Zagreb</item>
    </izvorni_sadrzaj>
    <derivirana_varijabla naziv="DomainObject.Predmet.ProtuStrankaListFormatedWithAdress_1">
      <item>FOCUS NEKRETNINE d.o.o., NOVOSELEČKI PUT 157, 10000 Zagreb</item>
    </derivirana_varijabla>
  </DomainObject.Predmet.ProtuStrankaListFormatedWithAdress>
  <DomainObject.Predmet.ProtuStrankaListFormatedWithAdressOIB>
    <izvorni_sadrzaj>
      <item>FOCUS NEKRETNINE d.o.o., OIB 35082103685, NOVOSELEČKI PUT 157, 10000 Zagreb</item>
    </izvorni_sadrzaj>
    <derivirana_varijabla naziv="DomainObject.Predmet.ProtuStrankaListFormatedWithAdressOIB_1">
      <item>FOCUS NEKRETNINE d.o.o., OIB 35082103685, NOVOSELEČKI PUT 157, 10000 Zagreb</item>
    </derivirana_varijabla>
  </DomainObject.Predmet.ProtuStrankaListFormatedWithAdressOIB>
  <DomainObject.Predmet.ProtuStrankaListNazivFormated>
    <izvorni_sadrzaj>
      <item>FOCUS NEKRETNINE d.o.o.</item>
    </izvorni_sadrzaj>
    <derivirana_varijabla naziv="DomainObject.Predmet.ProtuStrankaListNazivFormated_1">
      <item>FOCUS NEKRETNINE d.o.o.</item>
    </derivirana_varijabla>
  </DomainObject.Predmet.ProtuStrankaListNazivFormated>
  <DomainObject.Predmet.ProtuStrankaListNazivFormatedOIB>
    <izvorni_sadrzaj>
      <item>FOCUS NEKRETNINE d.o.o., OIB 35082103685</item>
    </izvorni_sadrzaj>
    <derivirana_varijabla naziv="DomainObject.Predmet.ProtuStrankaListNazivFormatedOIB_1">
      <item>FOCUS NEKRETNINE d.o.o., OIB 35082103685</item>
    </derivirana_varijabla>
  </DomainObject.Predmet.ProtuStrankaListNazivFormatedOIB>
  <DomainObject.Predmet.OstaliListFormated>
    <izvorni_sadrzaj>
      <item>Rajka Jagmarević</item>
      <item>OD GRGIĆ I PARTNERI</item>
      <item>GRAD ZAGREB</item>
      <item>Nada Đurinec</item>
    </izvorni_sadrzaj>
    <derivirana_varijabla naziv="DomainObject.Predmet.OstaliListFormated_1">
      <item>Rajka Jagmarević</item>
      <item>OD GRGIĆ I PARTNERI</item>
      <item>GRAD ZAGREB</item>
      <item>Nada Đurinec</item>
    </derivirana_varijabla>
  </DomainObject.Predmet.OstaliListFormated>
  <DomainObject.Predmet.OstaliList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FormatedOIB_1">
      <item>Rajka Jagmarević, OIB 54873974132</item>
      <item>OD GRGIĆ I PARTNERI</item>
      <item>GRAD ZAGREB</item>
      <item>Nada Đurinec</item>
    </derivirana_varijabla>
  </DomainObject.Predmet.OstaliListFormatedOIB>
  <DomainObject.Predmet.OstaliListFormatedWithAdress>
    <izvorni_sadrzaj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_1"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>
  <DomainObject.Predmet.OstaliListFormatedWithAdressOIB>
    <izvorni_sadrzaj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OIB_1"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OIB>
  <DomainObject.Predmet.OstaliListNazivFormated>
    <izvorni_sadrzaj>
      <item>Rajka Jagmarević</item>
      <item>OD GRGIĆ I PARTNERI</item>
      <item>GRAD ZAGREB</item>
      <item>Nada Đurinec</item>
    </izvorni_sadrzaj>
    <derivirana_varijabla naziv="DomainObject.Predmet.OstaliListNazivFormated_1">
      <item>Rajka Jagmarević</item>
      <item>OD GRGIĆ I PARTNERI</item>
      <item>GRAD ZAGREB</item>
      <item>Nada Đurinec</item>
    </derivirana_varijabla>
  </DomainObject.Predmet.OstaliListNazivFormated>
  <DomainObject.Predmet.OstaliListNaziv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NazivFormatedOIB_1">
      <item>Rajka Jagmarević, OIB 54873974132</item>
      <item>OD GRGIĆ I PARTNERI</item>
      <item>GRAD ZAGREB</item>
      <item>Nada Đurinec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FOCUS NEKRETNINE d.o.o. i dr.</izvorni_sadrzaj>
    <derivirana_varijabla naziv="DomainObject.Predmet.StrankaIDrugi_1">FOCUS NEKRETNINE d.o.o. i dr.</derivirana_varijabla>
  </DomainObject.Predmet.StrankaIDrugi>
  <DomainObject.Predmet.ProtustrankaIDrugi>
    <izvorni_sadrzaj>FOCUS NEKRETNINE d.o.o.</izvorni_sadrzaj>
    <derivirana_varijabla naziv="DomainObject.Predmet.ProtustrankaIDrugi_1">FOCUS NEKRETNINE d.o.o.</derivirana_varijabla>
  </DomainObject.Predmet.ProtustrankaIDrugi>
  <DomainObject.Predmet.StrankaIDrugiAdressOIB>
    <izvorni_sadrzaj>FOCUS NEKRETNINE d.o.o., OIB 35082103685, NOVOSELEČKI PUT 157, 10000 Zagreb i dr.</izvorni_sadrzaj>
    <derivirana_varijabla naziv="DomainObject.Predmet.StrankaIDrugiAdressOIB_1">FOCUS NEKRETNINE d.o.o., OIB 35082103685, NOVOSELEČKI PUT 157, 10000 Zagreb i dr.</derivirana_varijabla>
  </DomainObject.Predmet.StrankaIDrugiAdressOIB>
  <DomainObject.Predmet.ProtustrankaIDrugiAdressOIB>
    <izvorni_sadrzaj>FOCUS NEKRETNINE d.o.o., OIB 35082103685, NOVOSELEČKI PUT 157, 10000 Zagreb</izvorni_sadrzaj>
    <derivirana_varijabla naziv="DomainObject.Predmet.ProtustrankaIDrugiAdressOIB_1">FOCUS NEKRETNINE d.o.o., OIB 35082103685,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izvorni_sadrzaj>
    <derivirana_varijabla naziv="DomainObject.Predmet.SudioniciListNaziv_1"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derivirana_varijabla>
  </DomainObject.Predmet.SudioniciListNaziv>
  <DomainObject.Predmet.SudioniciListAdressOIB>
    <izvorni_sadrzaj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izvorni_sadrzaj>
    <derivirana_varijabla naziv="DomainObject.Predmet.SudioniciListAdressOIB_1"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izvorni_sadrzaj>
    <derivirana_varijabla naziv="DomainObject.Predmet.SudioniciListNazivOIB_1"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B90A46-DB01-4E43-A6E0-8668196E3E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711</properties:Words>
  <properties:Characters>4034</properties:Characters>
  <properties:Lines>109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2016-10-18T08:31:00Z</dcterms:created>
  <dc:creator>BISERKA CALIC</dc:creator>
  <cp:lastModifiedBy>Valentina Delač</cp:lastModifiedBy>
  <cp:lastPrinted>2016-10-18T08:30:00Z</cp:lastPrinted>
  <dcterms:modified xmlns:xsi="http://www.w3.org/2001/XMLSchema-instance" xsi:type="dcterms:W3CDTF">2016-10-18T08:31:00Z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