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17f3" w14:paraId="cb517f3" w:rsidRDefault="00142F02" w:rsidP="00910611" w:rsidR="00142F0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2F02" w:rsidP="00910611" w:rsidR="00142F02">
      <w:r>
        <w:rPr>
          <w:rFonts w:eastAsia="MS Mincho"/>
        </w:rPr>
        <w:t>REPUBLIKA HRVATSKA</w:t>
      </w:r>
    </w:p>
    <w:p w:rsidRDefault="00142F02" w:rsidP="00910611" w:rsidR="00142F02">
      <w:r>
        <w:rPr>
          <w:rFonts w:eastAsia="MS Mincho"/>
        </w:rPr>
        <w:t>TRGOVAČKI SUD U RIJECI</w:t>
      </w:r>
    </w:p>
    <w:p w:rsidRDefault="00142F02" w:rsidR="00142F0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bCs/>
        </w:rPr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J E Š E N J E</w:t>
      </w:r>
    </w:p>
    <w:p w:rsidRDefault="00C40999" w:rsidP="00C40999" w:rsidR="00C40999">
      <w:pPr>
        <w:jc w:val="both"/>
      </w:pPr>
    </w:p>
    <w:p w:rsidRDefault="00B61EFF" w:rsidP="00B61EFF" w:rsidR="00B61EFF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9C1860" w:rsidRPr="009C1860">
        <w:rPr>
          <w:bCs/>
        </w:rPr>
        <w:t>PEKARA MARIN</w:t>
      </w:r>
      <w:r w:rsidR="009C1860" w:rsidRPr="009C1860">
        <w:t xml:space="preserve"> jednostavno društvo s ograničenom odgovornošću za trgovinu i usluge Jelenje, </w:t>
      </w:r>
      <w:proofErr w:type="spellStart"/>
      <w:r w:rsidR="009C1860" w:rsidRPr="009C1860">
        <w:t>Podhum</w:t>
      </w:r>
      <w:proofErr w:type="spellEnd"/>
      <w:r w:rsidR="009C1860" w:rsidRPr="009C1860">
        <w:t xml:space="preserve"> 276/A, OIB: 84447362655, MBS: 040332719</w:t>
      </w:r>
      <w:r>
        <w:t xml:space="preserve">, dana 10. svibnja 2017. godine  </w:t>
      </w:r>
    </w:p>
    <w:p w:rsidRDefault="00C40999" w:rsidP="00C40999" w:rsidR="00C40999">
      <w:pPr>
        <w:jc w:val="both"/>
      </w:pPr>
      <w:r>
        <w:t xml:space="preserve"> 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i j e š i o  j e</w:t>
      </w:r>
    </w:p>
    <w:p w:rsidRDefault="00C40999" w:rsidP="00C40999" w:rsidR="00C40999">
      <w:pPr>
        <w:jc w:val="center"/>
        <w:rPr>
          <w:bCs/>
        </w:rPr>
      </w:pPr>
    </w:p>
    <w:p w:rsidRDefault="00C40999" w:rsidP="00684939" w:rsidR="00C40999">
      <w:pPr>
        <w:ind w:firstLine="1440"/>
        <w:jc w:val="both"/>
      </w:pPr>
      <w:r>
        <w:t xml:space="preserve">Privremenom stečajnom upravitelju </w:t>
      </w:r>
      <w:r w:rsidR="009C1860">
        <w:t xml:space="preserve">Mirjani </w:t>
      </w:r>
      <w:proofErr w:type="spellStart"/>
      <w:r w:rsidR="009C1860">
        <w:t>Gašparović</w:t>
      </w:r>
      <w:proofErr w:type="spellEnd"/>
      <w:r w:rsidR="009C1860">
        <w:t xml:space="preserve">, OIB: 36691101554, </w:t>
      </w:r>
      <w:proofErr w:type="spellStart"/>
      <w:r w:rsidR="009C1860">
        <w:t>Podšupera</w:t>
      </w:r>
      <w:proofErr w:type="spellEnd"/>
      <w:r w:rsidR="009C1860">
        <w:t xml:space="preserve"> 55, Crikvenica</w:t>
      </w:r>
      <w:r w:rsidR="00BE118D">
        <w:t xml:space="preserve">, </w:t>
      </w:r>
      <w:r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C40999" w:rsidP="00C40999" w:rsidR="00C40999">
      <w:pPr>
        <w:jc w:val="both"/>
      </w:pPr>
    </w:p>
    <w:p w:rsidRDefault="00C40999" w:rsidP="00C40999" w:rsidR="00C40999">
      <w:pPr>
        <w:jc w:val="both"/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Obrazloženje</w:t>
      </w:r>
    </w:p>
    <w:p w:rsidRDefault="00C40999" w:rsidP="00C40999" w:rsidR="00C40999" w:rsidRPr="00213B29">
      <w:pPr>
        <w:pStyle w:val="Zaglavlje"/>
        <w:ind w:firstLine="1418"/>
        <w:jc w:val="both"/>
        <w:rPr>
          <w:bCs/>
        </w:rPr>
      </w:pPr>
      <w:r>
        <w:rPr>
          <w:bCs/>
        </w:rPr>
        <w:tab/>
        <w:t xml:space="preserve">Rješenjem ovog suda </w:t>
      </w:r>
      <w:proofErr w:type="spellStart"/>
      <w:r>
        <w:t>posl</w:t>
      </w:r>
      <w:proofErr w:type="spellEnd"/>
      <w:r>
        <w:t>. br. 14. St-</w:t>
      </w:r>
      <w:r w:rsidR="0031598C">
        <w:t>9</w:t>
      </w:r>
      <w:r w:rsidR="009C1860">
        <w:t>77</w:t>
      </w:r>
      <w:r>
        <w:t>/2016</w:t>
      </w:r>
      <w:r w:rsidR="00684939">
        <w:t>-3</w:t>
      </w:r>
      <w:r>
        <w:t xml:space="preserve"> </w:t>
      </w:r>
      <w:r>
        <w:rPr>
          <w:bCs/>
        </w:rPr>
        <w:t xml:space="preserve">od </w:t>
      </w:r>
      <w:r w:rsidR="002A4939">
        <w:t xml:space="preserve">12. </w:t>
      </w:r>
      <w:r w:rsidR="0031598C">
        <w:t>prosinca 2016</w:t>
      </w:r>
      <w:r>
        <w:rPr>
          <w:bCs/>
        </w:rPr>
        <w:t xml:space="preserve">. godine pokrenut je prethodni postupak radi utvrđivanja uvjeta za otvaranje stečajnog postupka nad </w:t>
      </w:r>
      <w:r w:rsidRPr="009C1860">
        <w:rPr>
          <w:bCs/>
        </w:rPr>
        <w:t xml:space="preserve">dužnikom </w:t>
      </w:r>
      <w:r w:rsidR="009C1860" w:rsidRPr="009C1860">
        <w:rPr>
          <w:bCs/>
        </w:rPr>
        <w:t>PEKARA MARIN</w:t>
      </w:r>
      <w:r w:rsidR="009C1860" w:rsidRPr="009C1860">
        <w:t xml:space="preserve"> jednostavno društvo s ograničenom odgovornošću za trgovinu i usluge Jelenje, </w:t>
      </w:r>
      <w:proofErr w:type="spellStart"/>
      <w:r w:rsidR="009C1860" w:rsidRPr="009C1860">
        <w:t>Podhum</w:t>
      </w:r>
      <w:proofErr w:type="spellEnd"/>
      <w:r w:rsidR="009C1860" w:rsidRPr="009C1860">
        <w:t xml:space="preserve"> 276/A, OIB: 84447362655, MBS: 040332719</w:t>
      </w:r>
      <w:r w:rsidR="00B61EFF" w:rsidRPr="009C1860">
        <w:t>, a</w:t>
      </w:r>
      <w:r w:rsidR="00B61EFF">
        <w:t xml:space="preserve"> rješenjem </w:t>
      </w:r>
      <w:proofErr w:type="spellStart"/>
      <w:r w:rsidR="00B61EFF">
        <w:t>posl</w:t>
      </w:r>
      <w:proofErr w:type="spellEnd"/>
      <w:r w:rsidR="00B61EFF">
        <w:t>. br. 14 St-</w:t>
      </w:r>
      <w:r w:rsidR="0031598C">
        <w:t>9</w:t>
      </w:r>
      <w:r w:rsidR="009C1860">
        <w:t>77</w:t>
      </w:r>
      <w:r w:rsidR="00B61EFF">
        <w:t>/2016</w:t>
      </w:r>
      <w:r w:rsidR="002A4939">
        <w:t>-</w:t>
      </w:r>
      <w:r w:rsidR="0031598C">
        <w:t>6</w:t>
      </w:r>
      <w:r w:rsidR="00B61EFF">
        <w:t xml:space="preserve"> od </w:t>
      </w:r>
      <w:r w:rsidR="009C1860">
        <w:t>19. prosinca</w:t>
      </w:r>
      <w:r w:rsidR="00213B29" w:rsidRPr="00213B29">
        <w:t xml:space="preserve"> 201</w:t>
      </w:r>
      <w:r w:rsidR="009C1860">
        <w:t>6</w:t>
      </w:r>
      <w:r w:rsidR="00B61EFF" w:rsidRPr="00213B29">
        <w:t xml:space="preserve">. godine </w:t>
      </w:r>
      <w:r w:rsidRPr="00213B29">
        <w:rPr>
          <w:bCs/>
        </w:rPr>
        <w:t xml:space="preserve">imenovan </w:t>
      </w:r>
      <w:r w:rsidR="00EB6D0B" w:rsidRPr="00213B29">
        <w:rPr>
          <w:bCs/>
        </w:rPr>
        <w:t>p</w:t>
      </w:r>
      <w:r w:rsidRPr="00213B29">
        <w:rPr>
          <w:bCs/>
        </w:rPr>
        <w:t>rivremeni stečajni upravitelj</w:t>
      </w:r>
      <w:r w:rsidR="00B61EFF" w:rsidRPr="00213B29">
        <w:rPr>
          <w:bCs/>
        </w:rPr>
        <w:t xml:space="preserve"> </w:t>
      </w:r>
      <w:r w:rsidR="009C1860" w:rsidRPr="009C1860">
        <w:rPr>
          <w:bCs/>
        </w:rPr>
        <w:t xml:space="preserve">Mirjana </w:t>
      </w:r>
      <w:proofErr w:type="spellStart"/>
      <w:r w:rsidR="009C1860" w:rsidRPr="009C1860">
        <w:rPr>
          <w:bCs/>
        </w:rPr>
        <w:t>Gašparović</w:t>
      </w:r>
      <w:proofErr w:type="spellEnd"/>
      <w:r w:rsidR="009C1860" w:rsidRPr="009C1860">
        <w:rPr>
          <w:bCs/>
        </w:rPr>
        <w:t xml:space="preserve">, OIB: 36691101554, </w:t>
      </w:r>
      <w:proofErr w:type="spellStart"/>
      <w:r w:rsidR="009C1860" w:rsidRPr="009C1860">
        <w:rPr>
          <w:bCs/>
        </w:rPr>
        <w:t>Podšupera</w:t>
      </w:r>
      <w:proofErr w:type="spellEnd"/>
      <w:r w:rsidR="009C1860" w:rsidRPr="009C1860">
        <w:rPr>
          <w:bCs/>
        </w:rPr>
        <w:t xml:space="preserve"> 55, Crikvenica</w:t>
      </w:r>
      <w:r w:rsidRPr="00213B29">
        <w:rPr>
          <w:bCs/>
        </w:rPr>
        <w:t>.</w:t>
      </w:r>
    </w:p>
    <w:p w:rsidRDefault="00C40999" w:rsidP="00C40999" w:rsidR="00C40999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 xml:space="preserve">U prethodnom postupku privremeni stečajni upravitelj je po nalogu suda podnio dana </w:t>
      </w:r>
      <w:r w:rsidR="009C1860">
        <w:rPr>
          <w:bCs/>
        </w:rPr>
        <w:t>15. ožujka</w:t>
      </w:r>
      <w:r>
        <w:rPr>
          <w:bCs/>
        </w:rPr>
        <w:t xml:space="preserve"> 2017. godine izvješće o gospodarsko-financijskom stanju dužnika.</w:t>
      </w:r>
    </w:p>
    <w:p w:rsidRDefault="00C40999" w:rsidP="00C40999" w:rsidR="00C40999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(dalje: SZ, objavljen u NN 71/15)</w:t>
      </w:r>
      <w:r>
        <w:t xml:space="preserve"> u svezi sa člankom 119. stavak 6. SZ-a, valjalo je riješiti kao u </w:t>
      </w:r>
      <w:r w:rsidR="00CC29E5">
        <w:t>izreci</w:t>
      </w:r>
      <w:r>
        <w:t>.</w:t>
      </w:r>
    </w:p>
    <w:p w:rsidRDefault="00C40999" w:rsidP="00C40999" w:rsidR="00C40999">
      <w:pPr>
        <w:jc w:val="center"/>
      </w:pPr>
      <w:r>
        <w:t xml:space="preserve">Rijeka, </w:t>
      </w:r>
      <w:r w:rsidR="00B61EFF">
        <w:t>10</w:t>
      </w:r>
      <w:r>
        <w:t>. svibnja 2017. godine</w:t>
      </w:r>
    </w:p>
    <w:p w:rsidRDefault="00CF524C" w:rsidP="00C40999" w:rsidR="00CF524C">
      <w:pPr>
        <w:jc w:val="center"/>
      </w:pPr>
    </w:p>
    <w:p w:rsidRDefault="00C40999" w:rsidP="00C40999" w:rsidR="00C40999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C40999" w:rsidP="00C40999" w:rsidR="00C40999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CF524C" w:rsidP="00C40999" w:rsidR="00CF524C"/>
    <w:p w:rsidRDefault="00CF524C" w:rsidP="00C40999" w:rsidR="00CF524C"/>
    <w:p w:rsidRDefault="00C40999" w:rsidP="00C40999" w:rsidR="00C40999">
      <w:r>
        <w:t>UPUTA O PRAVNOM LIJEKU:</w:t>
      </w:r>
    </w:p>
    <w:p w:rsidRDefault="00C40999" w:rsidP="00C40999" w:rsidR="00C40999">
      <w:pPr>
        <w:jc w:val="both"/>
      </w:pPr>
      <w:r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C40999" w:rsidP="00C40999" w:rsidR="00C40999"/>
    <w:p w:rsidRDefault="00C40999" w:rsidP="00C40999" w:rsidR="00C40999"/>
    <w:p w:rsidRDefault="00C40999" w:rsidP="00C40999" w:rsidR="00C40999"/>
    <w:p w:rsidRDefault="00C40999" w:rsidP="00C40999" w:rsidR="00C40999">
      <w:r>
        <w:t>DNA</w:t>
      </w:r>
    </w:p>
    <w:p w:rsidRDefault="00C40999" w:rsidP="00C40999" w:rsidR="00C40999">
      <w:pPr>
        <w:numPr>
          <w:ilvl w:val="0"/>
          <w:numId w:val="2"/>
        </w:numPr>
      </w:pPr>
      <w:r>
        <w:t>privremeni stečajni upravitelj</w:t>
      </w:r>
    </w:p>
    <w:p w:rsidRDefault="00C40999" w:rsidP="00C40999" w:rsidR="00C40999">
      <w:pPr>
        <w:numPr>
          <w:ilvl w:val="0"/>
          <w:numId w:val="2"/>
        </w:numPr>
      </w:pPr>
      <w:r>
        <w:t>mrežna stranica E-oglasna ploča sudova</w:t>
      </w:r>
    </w:p>
    <w:p w:rsidRDefault="00C40999" w:rsidP="00C40999" w:rsidR="00C40999"/>
    <w:p w:rsidRDefault="00C40999" w:rsidP="00C40999" w:rsidR="00C40999">
      <w:r>
        <w:t xml:space="preserve">Rijeka, </w:t>
      </w:r>
      <w:r w:rsidR="00B61EFF">
        <w:t>10</w:t>
      </w:r>
      <w:r>
        <w:t>. svibnja 2017. godine</w:t>
      </w:r>
    </w:p>
    <w:p w:rsidRDefault="00C40999" w:rsidP="00C40999" w:rsidR="00C40999"/>
    <w:p w:rsidRDefault="00C40999" w:rsidP="00C40999" w:rsidR="00C40999">
      <w:pPr>
        <w:jc w:val="both"/>
      </w:pPr>
      <w:r>
        <w:t xml:space="preserve">                                                                                                     S u d a c</w:t>
      </w:r>
    </w:p>
    <w:p w:rsidRDefault="00C40999" w:rsidP="00C40999" w:rsidR="00C40999">
      <w:pPr>
        <w:jc w:val="both"/>
      </w:pPr>
      <w:r>
        <w:t xml:space="preserve">                                                                                                Vera Jelenović</w:t>
      </w:r>
    </w:p>
    <w:p w:rsidRDefault="00C40999" w:rsidP="00C40999" w:rsidR="00C40999"/>
    <w:p w:rsidRDefault="004F6C16" w:rsidR="004F6C16"/>
    <w:sectPr w:rsidR="004F6C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97E" w:rsidP="00C40999" w:rsidR="0021097E">
      <w:r>
        <w:separator/>
      </w:r>
    </w:p>
  </w:endnote>
  <w:endnote w:id="0" w:type="continuationSeparator">
    <w:p w:rsidRDefault="0021097E" w:rsidP="00C40999" w:rsidR="002109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97E" w:rsidP="00C40999" w:rsidR="0021097E">
      <w:r>
        <w:separator/>
      </w:r>
    </w:p>
  </w:footnote>
  <w:footnote w:id="0" w:type="continuationSeparator">
    <w:p w:rsidRDefault="0021097E" w:rsidP="00C40999" w:rsidR="002109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proofErr w:type="spellStart"/>
    <w:r>
      <w:t>Posl</w:t>
    </w:r>
    <w:proofErr w:type="spellEnd"/>
    <w:r>
      <w:t>. br. 14. St-</w:t>
    </w:r>
    <w:r w:rsidR="00F061FC">
      <w:t>9</w:t>
    </w:r>
    <w:r w:rsidR="009C1860">
      <w:t>77</w:t>
    </w:r>
    <w:r>
      <w:t>/2016</w:t>
    </w:r>
    <w:r w:rsidR="00B61EFF">
      <w:t>-1</w:t>
    </w:r>
    <w:r w:rsidR="0031598C">
      <w:t>1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142F02"/>
    <w:rsid w:val="00157227"/>
    <w:rsid w:val="0021097E"/>
    <w:rsid w:val="00213B29"/>
    <w:rsid w:val="00267BBB"/>
    <w:rsid w:val="002A4939"/>
    <w:rsid w:val="0031598C"/>
    <w:rsid w:val="003541B1"/>
    <w:rsid w:val="004F6C16"/>
    <w:rsid w:val="00520689"/>
    <w:rsid w:val="00684939"/>
    <w:rsid w:val="0076139A"/>
    <w:rsid w:val="007B11EC"/>
    <w:rsid w:val="007B6D04"/>
    <w:rsid w:val="007F5CCD"/>
    <w:rsid w:val="00836506"/>
    <w:rsid w:val="008B502E"/>
    <w:rsid w:val="008E7E26"/>
    <w:rsid w:val="00930025"/>
    <w:rsid w:val="00942A0F"/>
    <w:rsid w:val="009C1860"/>
    <w:rsid w:val="00AA43BC"/>
    <w:rsid w:val="00AF0A5D"/>
    <w:rsid w:val="00B61EFF"/>
    <w:rsid w:val="00B93FF3"/>
    <w:rsid w:val="00BA3EB5"/>
    <w:rsid w:val="00BE118D"/>
    <w:rsid w:val="00C17835"/>
    <w:rsid w:val="00C40999"/>
    <w:rsid w:val="00CC29E5"/>
    <w:rsid w:val="00CF524C"/>
    <w:rsid w:val="00D67E91"/>
    <w:rsid w:val="00D94197"/>
    <w:rsid w:val="00D94875"/>
    <w:rsid w:val="00E13E46"/>
    <w:rsid w:val="00E518D1"/>
    <w:rsid w:val="00EB6D0B"/>
    <w:rsid w:val="00ED0D53"/>
    <w:rsid w:val="00F061FC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2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F0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F0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F0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F0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2F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F0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F0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F0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F0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St-977/2016</izvorni_sadrzaj>
    <derivirana_varijabla naziv="DomainObject.Predmet.OznakaBroj_1">St-977/2016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MARIN j.o.o.</izvorni_sadrzaj>
    <derivirana_varijabla naziv="DomainObject.Predmet.ProtustrankaFormated_1">  PEKARA MARIN j.o.o.</derivirana_varijabla>
  </DomainObject.Predmet.ProtustrankaFormated>
  <DomainObject.Predmet.ProtustrankaFormatedOIB>
    <izvorni_sadrzaj>  PEKARA MARIN j.o.o., OIB 84447362655</izvorni_sadrzaj>
    <derivirana_varijabla naziv="DomainObject.Predmet.ProtustrankaFormatedOIB_1">  PEKARA MARIN j.o.o., OIB 84447362655</derivirana_varijabla>
  </DomainObject.Predmet.ProtustrankaFormatedOIB>
  <DomainObject.Predmet.ProtustrankaFormatedWithAdress>
    <izvorni_sadrzaj> PEKARA MARIN j.o.o., Podhum 276a, 51218 Dražice</izvorni_sadrzaj>
    <derivirana_varijabla naziv="DomainObject.Predmet.ProtustrankaFormatedWithAdress_1"> PEKARA MARIN j.o.o., Podhum 276a, 51218 Dražice</derivirana_varijabla>
  </DomainObject.Predmet.ProtustrankaFormatedWithAdress>
  <DomainObject.Predmet.ProtustrankaFormatedWithAdressOIB>
    <izvorni_sadrzaj> PEKARA MARIN j.o.o., OIB 84447362655, Podhum 276a, 51218 Dražice</izvorni_sadrzaj>
    <derivirana_varijabla naziv="DomainObject.Predmet.ProtustrankaFormatedWithAdressOIB_1"> PEKARA MARIN j.o.o., OIB 84447362655, Podhum 276a, 51218 Dražice</derivirana_varijabla>
  </DomainObject.Predmet.ProtustrankaFormatedWithAdressOIB>
  <DomainObject.Predmet.ProtustrankaWithAdress>
    <izvorni_sadrzaj>PEKARA MARIN j.o.o. Podhum 276a, 51218 Dražice</izvorni_sadrzaj>
    <derivirana_varijabla naziv="DomainObject.Predmet.ProtustrankaWithAdress_1">PEKARA MARIN j.o.o. Podhum 276a, 51218 Dražice</derivirana_varijabla>
  </DomainObject.Predmet.ProtustrankaWithAdress>
  <DomainObject.Predmet.ProtustrankaWithAdressOIB>
    <izvorni_sadrzaj>PEKARA MARIN j.o.o., OIB 84447362655, Podhum 276a, 51218 Dražice</izvorni_sadrzaj>
    <derivirana_varijabla naziv="DomainObject.Predmet.ProtustrankaWithAdressOIB_1">PEKARA MARIN j.o.o., OIB 84447362655, Podhum 276a, 51218 Dražice</derivirana_varijabla>
  </DomainObject.Predmet.ProtustrankaWithAdressOIB>
  <DomainObject.Predmet.ProtustrankaNazivFormated>
    <izvorni_sadrzaj>PEKARA MARIN j.o.o.</izvorni_sadrzaj>
    <derivirana_varijabla naziv="DomainObject.Predmet.ProtustrankaNazivFormated_1">PEKARA MARIN j.o.o.</derivirana_varijabla>
  </DomainObject.Predmet.ProtustrankaNazivFormated>
  <DomainObject.Predmet.ProtustrankaNazivFormatedOIB>
    <izvorni_sadrzaj>PEKARA MARIN j.o.o., OIB 84447362655</izvorni_sadrzaj>
    <derivirana_varijabla naziv="DomainObject.Predmet.ProtustrankaNazivFormatedOIB_1">PEKARA MARIN j.o.o., OIB 84447362655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PEKARA MARIN j.o.o.</item>
    </izvorni_sadrzaj>
    <derivirana_varijabla naziv="DomainObject.Predmet.ProtuStrankaListFormated_1">
      <item>PEKARA MARIN j.o.o.</item>
    </derivirana_varijabla>
  </DomainObject.Predmet.ProtuStrankaListFormated>
  <DomainObject.Predmet.ProtuStrankaListFormatedOIB>
    <izvorni_sadrzaj>
      <item>PEKARA MARIN j.o.o., OIB 84447362655</item>
    </izvorni_sadrzaj>
    <derivirana_varijabla naziv="DomainObject.Predmet.ProtuStrankaListFormatedOIB_1">
      <item>PEKARA MARIN j.o.o., OIB 84447362655</item>
    </derivirana_varijabla>
  </DomainObject.Predmet.ProtuStrankaListFormatedOIB>
  <DomainObject.Predmet.ProtuStrankaListFormatedWithAdress>
    <izvorni_sadrzaj>
      <item>PEKARA MARIN j.o.o., Podhum 276a, 51218 Dražice</item>
    </izvorni_sadrzaj>
    <derivirana_varijabla naziv="DomainObject.Predmet.ProtuStrankaListFormatedWithAdress_1">
      <item>PEKARA MARIN j.o.o., Podhum 276a, 51218 Dražice</item>
    </derivirana_varijabla>
  </DomainObject.Predmet.ProtuStrankaListFormatedWithAdress>
  <DomainObject.Predmet.ProtuStrankaListFormatedWithAdressOIB>
    <izvorni_sadrzaj>
      <item>PEKARA MARIN j.o.o., OIB 84447362655, Podhum 276a, 51218 Dražice</item>
    </izvorni_sadrzaj>
    <derivirana_varijabla naziv="DomainObject.Predmet.ProtuStrankaListFormatedWithAdressOIB_1">
      <item>PEKARA MARIN j.o.o., OIB 84447362655, Podhum 276a, 51218 Dražice</item>
    </derivirana_varijabla>
  </DomainObject.Predmet.ProtuStrankaListFormatedWithAdressOIB>
  <DomainObject.Predmet.ProtuStrankaListNazivFormated>
    <izvorni_sadrzaj>
      <item>PEKARA MARIN j.o.o.</item>
    </izvorni_sadrzaj>
    <derivirana_varijabla naziv="DomainObject.Predmet.ProtuStrankaListNazivFormated_1">
      <item>PEKARA MARIN j.o.o.</item>
    </derivirana_varijabla>
  </DomainObject.Predmet.ProtuStrankaListNazivFormated>
  <DomainObject.Predmet.ProtuStrankaListNazivFormatedOIB>
    <izvorni_sadrzaj>
      <item>PEKARA MARIN j.o.o., OIB 84447362655</item>
    </izvorni_sadrzaj>
    <derivirana_varijabla naziv="DomainObject.Predmet.ProtuStrankaListNazivFormatedOIB_1">
      <item>PEKARA MARIN j.o.o., OIB 84447362655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PEKARA MARIN j.o.o.</izvorni_sadrzaj>
    <derivirana_varijabla naziv="DomainObject.Predmet.ProtustrankaIDrugi_1">PEKARA MARIN j.o.o.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PEKARA MARIN j.o.o., OIB 84447362655, Podhum 276a, 51218 Dražice</izvorni_sadrzaj>
    <derivirana_varijabla naziv="DomainObject.Predmet.ProtustrankaIDrugiAdressOIB_1">PEKARA MARIN j.o.o., OIB 84447362655, Podhum 276a,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PEKARA MARIN j.o.o.</item>
    </izvorni_sadrzaj>
    <derivirana_varijabla naziv="DomainObject.Predmet.SudioniciListNaziv_1">
      <item>FINA  Rijeka</item>
      <item>PEKARA MARIN j.o.o.</item>
    </derivirana_varijabla>
  </DomainObject.Predmet.SudioniciListNaziv>
  <DomainObject.Predmet.SudioniciListAdressOIB>
    <izvorni_sadrzaj>
      <item>FINA  Rijeka, OIB 85821130368, Frana Kurelca 8,51000 Rijeka</item>
      <item>PEKARA MARIN j.o.o., OIB 84447362655, Podhum 276a,51218 Dražice</item>
    </izvorni_sadrzaj>
    <derivirana_varijabla naziv="DomainObject.Predmet.SudioniciListAdressOIB_1">
      <item>FINA  Rijeka, OIB 85821130368, Frana Kurelca 8,51000 Rijeka</item>
      <item>PEKARA MARIN j.o.o., OIB 84447362655, Podhum 276a,51218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84447362655</item>
    </izvorni_sadrzaj>
    <derivirana_varijabla naziv="DomainObject.Predmet.SudioniciListNazivOIB_1">
      <item>, OIB 85821130368</item>
      <item>, OIB 84447362655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1816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2017-05-10T11:39:00Z</dcterms:created>
  <dc:creator>Vera Jelenović</dc:creator>
  <cp:lastModifiedBy>Danijela Fumić</cp:lastModifiedBy>
  <cp:lastPrinted>2017-05-10T11:39:00Z</cp:lastPrinted>
  <dcterms:modified xmlns:xsi="http://www.w3.org/2001/XMLSchema-instance" xsi:type="dcterms:W3CDTF">2017-05-10T11:40:00Z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