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e420" w14:paraId="670e42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8536B5">
        <w:t>151</w:t>
      </w:r>
      <w:r w:rsidR="00783722">
        <w:t>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83722">
        <w:rPr>
          <w:lang w:val="hr-HR"/>
        </w:rPr>
        <w:t>PRINTER-SPLIT</w:t>
      </w:r>
      <w:r w:rsidR="000E727F">
        <w:rPr>
          <w:lang w:val="hr-HR"/>
        </w:rPr>
        <w:t xml:space="preserve"> </w:t>
      </w:r>
      <w:r w:rsidRPr="008E1461">
        <w:rPr>
          <w:lang w:val="hr-HR"/>
        </w:rPr>
        <w:t>d.o.o.</w:t>
      </w:r>
      <w:r w:rsidR="00783722">
        <w:rPr>
          <w:lang w:val="hr-HR"/>
        </w:rPr>
        <w:t>, Split, Doverska 17</w:t>
      </w:r>
      <w:r w:rsidRPr="008E1461">
        <w:rPr>
          <w:lang w:val="hr-HR"/>
        </w:rPr>
        <w:t xml:space="preserve">, OIB: </w:t>
      </w:r>
      <w:r w:rsidR="00783722">
        <w:rPr>
          <w:lang w:val="hr-HR"/>
        </w:rPr>
        <w:t>74638822207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783722" w:rsidRPr="00783722">
        <w:rPr>
          <w:lang w:val="hr-HR"/>
        </w:rPr>
        <w:t>PRINTER-SPLIT d.o.o., Split, Doverska 17, OIB: 74638822207</w:t>
      </w:r>
      <w:r w:rsidR="00783722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A23791">
        <w:rPr>
          <w:lang w:val="hr-HR"/>
        </w:rPr>
        <w:t>09 sati i 10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A23791" w:rsidR="00A23791">
      <w:r w:rsidRPr="008E1461">
        <w:rPr>
          <w:lang w:val="hr-HR"/>
        </w:rPr>
        <w:t xml:space="preserve">II.) Za stečajnog upravitelja imenuje se </w:t>
      </w:r>
      <w:r w:rsidR="00A23791">
        <w:t>Jelenko Lehi, iz Zagreba, Pavla Hatza 10, OIB:96068307857.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783722" w:rsidRPr="00783722">
        <w:rPr>
          <w:lang w:val="hr-HR"/>
        </w:rPr>
        <w:t>PRINTER-SPLIT d.o.o., Split, Doverska 17, OIB: 74638822207.</w:t>
      </w:r>
      <w:r w:rsidR="00783722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B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51</w:t>
    </w:r>
    <w:r w:rsidR="00783722">
      <w:t>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4279B"/>
    <w:rsid w:val="002A4B4D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43DC5"/>
    <w:rsid w:val="005449A9"/>
    <w:rsid w:val="005A07BE"/>
    <w:rsid w:val="00612428"/>
    <w:rsid w:val="006139CA"/>
    <w:rsid w:val="006D7BC9"/>
    <w:rsid w:val="006F6D7A"/>
    <w:rsid w:val="00706888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23791"/>
    <w:rsid w:val="00A3265C"/>
    <w:rsid w:val="00A533E2"/>
    <w:rsid w:val="00AC5A0E"/>
    <w:rsid w:val="00B43A09"/>
    <w:rsid w:val="00BB288C"/>
    <w:rsid w:val="00BB4A6C"/>
    <w:rsid w:val="00BD607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7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B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B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B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B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7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B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B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B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B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St-1517/2015</izvorni_sadrzaj>
    <derivirana_varijabla naziv="DomainObject.Predmet.OznakaBroj_1">St-1517/2015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PRINTER - SPLIT društvo s ograničenom odgovornošću za usluge i trgovinu</izvorni_sadrzaj>
    <derivirana_varijabla naziv="DomainObject.Predmet.ProtustrankaFormated_1">  PRINTER - SPLIT društvo s ograničenom odgovornošću za usluge i trgovinu</derivirana_varijabla>
  </DomainObject.Predmet.ProtustrankaFormated>
  <DomainObject.Predmet.ProtustrankaFormatedOIB>
    <izvorni_sadrzaj>  PRINTER - SPLIT društvo s ograničenom odgovornošću za usluge i trgovinu, OIB 74638822207</izvorni_sadrzaj>
    <derivirana_varijabla naziv="DomainObject.Predmet.ProtustrankaFormatedOIB_1">  PRINTER - SPLIT društvo s ograničenom odgovornošću za usluge i trgovinu, OIB 74638822207</derivirana_varijabla>
  </DomainObject.Predmet.ProtustrankaFormatedOIB>
  <DomainObject.Predmet.ProtustrankaFormatedWithAdress>
    <izvorni_sadrzaj> PRINTER - SPLIT društvo s ograničenom odgovornošću za usluge i trgovinu, Doverska 17, 21000 Split</izvorni_sadrzaj>
    <derivirana_varijabla naziv="DomainObject.Predmet.ProtustrankaFormatedWithAdress_1"> PRINTER - SPLIT društvo s ograničenom odgovornošću za usluge i trgovinu, Doverska 17, 21000 Split</derivirana_varijabla>
  </DomainObject.Predmet.ProtustrankaFormatedWithAdress>
  <DomainObject.Predmet.ProtustrankaFormatedWithAdressOIB>
    <izvorni_sadrzaj> PRINTER - SPLIT društvo s ograničenom odgovornošću za usluge i trgovinu, OIB 74638822207, Doverska 17, 21000 Split</izvorni_sadrzaj>
    <derivirana_varijabla naziv="DomainObject.Predmet.ProtustrankaFormatedWithAdressOIB_1"> PRINTER - SPLIT društvo s ograničenom odgovornošću za usluge i trgovinu, OIB 74638822207, Doverska 17, 21000 Split</derivirana_varijabla>
  </DomainObject.Predmet.ProtustrankaFormatedWithAdressOIB>
  <DomainObject.Predmet.ProtustrankaWithAdress>
    <izvorni_sadrzaj>PRINTER - SPLIT društvo s ograničenom odgovornošću za usluge i trgovinu Doverska 17, 21000 Split</izvorni_sadrzaj>
    <derivirana_varijabla naziv="DomainObject.Predmet.ProtustrankaWithAdress_1">PRINTER - SPLIT društvo s ograničenom odgovornošću za usluge i trgovinu Doverska 17, 21000 Split</derivirana_varijabla>
  </DomainObject.Predmet.ProtustrankaWithAdress>
  <DomainObject.Predmet.ProtustrankaWithAdressOIB>
    <izvorni_sadrzaj>PRINTER - SPLIT društvo s ograničenom odgovornošću za usluge i trgovinu, OIB 74638822207, Doverska 17, 21000 Split</izvorni_sadrzaj>
    <derivirana_varijabla naziv="DomainObject.Predmet.ProtustrankaWithAdressOIB_1">PRINTER - SPLIT društvo s ograničenom odgovornošću za usluge i trgovinu, OIB 74638822207, Doverska 17, 21000 Split</derivirana_varijabla>
  </DomainObject.Predmet.ProtustrankaWithAdressOIB>
  <DomainObject.Predmet.ProtustrankaNazivFormated>
    <izvorni_sadrzaj>PRINTER - SPLIT društvo s ograničenom odgovornošću za usluge i trgovinu</izvorni_sadrzaj>
    <derivirana_varijabla naziv="DomainObject.Predmet.ProtustrankaNazivFormated_1">PRINTER - SPLIT društvo s ograničenom odgovornošću za usluge i trgovinu</derivirana_varijabla>
  </DomainObject.Predmet.ProtustrankaNazivFormated>
  <DomainObject.Predmet.ProtustrankaNazivFormatedOIB>
    <izvorni_sadrzaj>PRINTER - SPLIT društvo s ograničenom odgovornošću za usluge i trgovinu, OIB 74638822207</izvorni_sadrzaj>
    <derivirana_varijabla naziv="DomainObject.Predmet.ProtustrankaNazivFormatedOIB_1">PRINTER - SPLIT društvo s ograničenom odgovornošću za usluge i trgovinu, OIB 74638822207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1586976.55</izvorni_sadrzaj>
    <derivirana_varijabla naziv="DomainObject.Predmet.TrenutnaVrijednost_1">1586976.55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PRINTER - SPLIT društvo s ograničenom odgovornošću za usluge i trgovinu</item>
    </izvorni_sadrzaj>
    <derivirana_varijabla naziv="DomainObject.Predmet.ProtuStrankaListFormated_1">
      <item>PRINTER - SPLIT društvo s ograničenom odgovornošću za usluge i trgovinu</item>
    </derivirana_varijabla>
  </DomainObject.Predmet.ProtuStrankaListFormated>
  <DomainObject.Predmet.ProtuStrankaListFormatedOIB>
    <izvorni_sadrzaj>
      <item>PRINTER - SPLIT društvo s ograničenom odgovornošću za usluge i trgovinu, OIB 74638822207</item>
    </izvorni_sadrzaj>
    <derivirana_varijabla naziv="DomainObject.Predmet.ProtuStrankaListFormatedOIB_1">
      <item>PRINTER - SPLIT društvo s ograničenom odgovornošću za usluge i trgovinu, OIB 74638822207</item>
    </derivirana_varijabla>
  </DomainObject.Predmet.ProtuStrankaListFormatedOIB>
  <DomainObject.Predmet.ProtuStrankaListFormatedWithAdress>
    <izvorni_sadrzaj>
      <item>PRINTER - SPLIT društvo s ograničenom odgovornošću za usluge i trgovinu, Doverska 17, 21000 Split</item>
    </izvorni_sadrzaj>
    <derivirana_varijabla naziv="DomainObject.Predmet.ProtuStrankaListFormatedWithAdress_1">
      <item>PRINTER - SPLIT društvo s ograničenom odgovornošću za usluge i trgovinu, Doverska 17, 21000 Split</item>
    </derivirana_varijabla>
  </DomainObject.Predmet.ProtuStrankaListFormatedWithAdress>
  <DomainObject.Predmet.ProtuStrankaListFormatedWithAdressOIB>
    <izvorni_sadrzaj>
      <item>PRINTER - SPLIT društvo s ograničenom odgovornošću za usluge i trgovinu, OIB 74638822207, Doverska 17, 21000 Split</item>
    </izvorni_sadrzaj>
    <derivirana_varijabla naziv="DomainObject.Predmet.ProtuStrankaListFormatedWithAdressOIB_1">
      <item>PRINTER - SPLIT društvo s ograničenom odgovornošću za usluge i trgovinu, OIB 74638822207, Doverska 17, 21000 Split</item>
    </derivirana_varijabla>
  </DomainObject.Predmet.ProtuStrankaListFormatedWithAdressOIB>
  <DomainObject.Predmet.ProtuStrankaListNazivFormated>
    <izvorni_sadrzaj>
      <item>PRINTER - SPLIT društvo s ograničenom odgovornošću za usluge i trgovinu</item>
    </izvorni_sadrzaj>
    <derivirana_varijabla naziv="DomainObject.Predmet.ProtuStrankaListNazivFormated_1">
      <item>PRINTER - SPLIT društvo s ograničenom odgovornošću za usluge i trgovinu</item>
    </derivirana_varijabla>
  </DomainObject.Predmet.ProtuStrankaListNazivFormated>
  <DomainObject.Predmet.ProtuStrankaListNazivFormatedOIB>
    <izvorni_sadrzaj>
      <item>PRINTER - SPLIT društvo s ograničenom odgovornošću za usluge i trgovinu, OIB 74638822207</item>
    </izvorni_sadrzaj>
    <derivirana_varijabla naziv="DomainObject.Predmet.ProtuStrankaListNazivFormatedOIB_1">
      <item>PRINTER - SPLIT društvo s ograničenom odgovornošću za usluge i trgovinu, OIB 74638822207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PRINTER - SPLIT društvo s ograničenom odgovornošću za usluge i trgovinu</izvorni_sadrzaj>
    <derivirana_varijabla naziv="DomainObject.Predmet.ProtustrankaIDrugi_1">PRINTER - SPLIT društvo s ograničenom odgovornošću za usluge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PRINTER - SPLIT društvo s ograničenom odgovornošću za usluge i trgovinu, OIB 74638822207, Doverska 17, 21000 Split</izvorni_sadrzaj>
    <derivirana_varijabla naziv="DomainObject.Predmet.ProtustrankaIDrugiAdressOIB_1">PRINTER - SPLIT društvo s ograničenom odgovornošću za usluge i trgovinu, OIB 74638822207, Doverska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PRINTER - SPLIT društvo s ograničenom odgovornošću za usluge i trgovinu</item>
      <item>FINANCIJSKA AGENCIJA,RC SPLIT</item>
    </izvorni_sadrzaj>
    <derivirana_varijabla naziv="DomainObject.Predmet.SudioniciListNaziv_1">
      <item>PRINTER - SPLIT društvo s ograničenom odgovornošću za usluge i trgovinu</item>
      <item>FINANCIJSKA AGENCIJA,RC SPLIT</item>
    </derivirana_varijabla>
  </DomainObject.Predmet.SudioniciListNaziv>
  <DomainObject.Predmet.SudioniciListAdressOIB>
    <izvorni_sadrzaj>
      <item>PRINTER - SPLIT društvo s ograničenom odgovornošću za usluge i trgovinu, OIB 74638822207, Doverska 17,21000 Split</item>
      <item>FINANCIJSKA AGENCIJA,RC SPLIT, OIB 85821130368, Mažuranićevo šetalište 24b,21000 Split</item>
    </izvorni_sadrzaj>
    <derivirana_varijabla naziv="DomainObject.Predmet.SudioniciListAdressOIB_1">
      <item>PRINTER - SPLIT društvo s ograničenom odgovornošću za usluge i trgovinu, OIB 74638822207, Doverska 17,21000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74638822207</item>
      <item>, OIB 85821130368</item>
    </izvorni_sadrzaj>
    <derivirana_varijabla naziv="DomainObject.Predmet.SudioniciListNazivOIB_1">
      <item>, OIB 74638822207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594</properties:Words>
  <properties:Characters>3258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2016-02-18T08:39:00Z</dcterms:created>
  <dc:creator>Lari Glavaš</dc:creator>
  <cp:lastModifiedBy>Lari Glavaš</cp:lastModifiedBy>
  <cp:lastPrinted>2016-02-18T08:39:00Z</cp:lastPrinted>
  <dcterms:modified xmlns:xsi="http://www.w3.org/2001/XMLSchema-instance" xsi:type="dcterms:W3CDTF">2016-02-18T08:40:00Z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