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86dd5" w14:paraId="8f86dd5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Dr. Ante Starčevića 23</w:t>
      </w:r>
    </w:p>
    <w:p w:rsidRDefault="00DD2CD1" w:rsidP="00B70172" w:rsidR="00DD2CD1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 w:rsidR="00F4623E">
        <w:rPr>
          <w:b/>
          <w:sz w:val="22"/>
          <w:szCs w:val="22"/>
        </w:rPr>
        <w:t>1800</w:t>
      </w:r>
      <w:r w:rsidRPr="007843B8">
        <w:rPr>
          <w:b/>
          <w:sz w:val="22"/>
          <w:szCs w:val="22"/>
        </w:rPr>
        <w:t>/201</w:t>
      </w:r>
      <w:r w:rsidR="00C02364">
        <w:rPr>
          <w:b/>
          <w:sz w:val="22"/>
          <w:szCs w:val="22"/>
        </w:rPr>
        <w:t>6</w:t>
      </w:r>
      <w:r w:rsidRPr="007843B8">
        <w:rPr>
          <w:b/>
          <w:sz w:val="22"/>
          <w:szCs w:val="22"/>
        </w:rPr>
        <w:t>-</w:t>
      </w:r>
      <w:r w:rsidR="00C910AF">
        <w:rPr>
          <w:b/>
          <w:sz w:val="22"/>
          <w:szCs w:val="22"/>
        </w:rPr>
        <w:t>27</w:t>
      </w:r>
    </w:p>
    <w:p w:rsidRDefault="00A07EFC" w:rsidP="00B70172" w:rsidR="00A07EFC" w:rsidRPr="00D34451">
      <w:pPr>
        <w:jc w:val="right"/>
        <w:rPr>
          <w:b/>
          <w:sz w:val="22"/>
          <w:szCs w:val="22"/>
        </w:rPr>
      </w:pPr>
    </w:p>
    <w:p w:rsidRDefault="006849F2" w:rsidP="00B70172" w:rsidR="006849F2" w:rsidRPr="00D34451">
      <w:pPr>
        <w:jc w:val="right"/>
        <w:rPr>
          <w:b/>
          <w:sz w:val="22"/>
          <w:szCs w:val="22"/>
        </w:rPr>
      </w:pPr>
    </w:p>
    <w:p w:rsidRDefault="006610AE" w:rsidP="00B70172" w:rsidR="006610A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 R E P U B L I K E    H R V A T S K E</w:t>
      </w:r>
    </w:p>
    <w:p w:rsidRDefault="006610AE" w:rsidP="00B70172" w:rsidR="006610AE" w:rsidRPr="00475924">
      <w:pPr>
        <w:jc w:val="center"/>
        <w:rPr>
          <w:b/>
          <w:sz w:val="16"/>
          <w:szCs w:val="16"/>
        </w:rPr>
      </w:pP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AA4FC8" w:rsidP="00B70172" w:rsidR="00AA4FC8" w:rsidRPr="001F5233">
      <w:pPr>
        <w:jc w:val="center"/>
        <w:rPr>
          <w:b/>
          <w:sz w:val="22"/>
          <w:szCs w:val="22"/>
        </w:rPr>
      </w:pPr>
    </w:p>
    <w:p w:rsidRDefault="003921E6" w:rsidP="0005560A" w:rsidR="003921E6" w:rsidRPr="003921E6">
      <w:pPr>
        <w:ind w:firstLine="708"/>
        <w:jc w:val="both"/>
        <w:rPr>
          <w:sz w:val="22"/>
          <w:szCs w:val="22"/>
        </w:rPr>
      </w:pPr>
      <w:r w:rsidRPr="003921E6">
        <w:rPr>
          <w:sz w:val="22"/>
          <w:szCs w:val="22"/>
        </w:rPr>
        <w:t>Trgovački sud u Splitu, Stalna služba</w:t>
      </w:r>
      <w:r w:rsidR="008B72E5">
        <w:rPr>
          <w:sz w:val="22"/>
          <w:szCs w:val="22"/>
        </w:rPr>
        <w:t xml:space="preserve"> u Dubrovniku, </w:t>
      </w:r>
      <w:r w:rsidRPr="003921E6">
        <w:rPr>
          <w:sz w:val="22"/>
          <w:szCs w:val="22"/>
        </w:rPr>
        <w:t xml:space="preserve">po stečajnom sucu tog suda Srđanu Gavraniću, kao sucu pojedincu, </w:t>
      </w:r>
      <w:r w:rsidR="00A544AC">
        <w:rPr>
          <w:sz w:val="22"/>
          <w:szCs w:val="22"/>
        </w:rPr>
        <w:t xml:space="preserve">u stečajnom postupku </w:t>
      </w:r>
      <w:r w:rsidR="0005560A">
        <w:rPr>
          <w:sz w:val="22"/>
          <w:szCs w:val="22"/>
        </w:rPr>
        <w:t xml:space="preserve">nad dužnikom </w:t>
      </w:r>
      <w:r w:rsidR="00A544AC" w:rsidRPr="00A544AC">
        <w:rPr>
          <w:sz w:val="22"/>
          <w:szCs w:val="22"/>
          <w:lang w:val="en-AU"/>
        </w:rPr>
        <w:t>DUPINOV SAN, Dubrovnik, Sv. Križa 3, OIB: 59547503728</w:t>
      </w:r>
      <w:r w:rsidR="009E296E" w:rsidRPr="009E296E">
        <w:rPr>
          <w:sz w:val="22"/>
          <w:szCs w:val="22"/>
          <w:lang w:val="en-AU"/>
        </w:rPr>
        <w:t xml:space="preserve">, </w:t>
      </w:r>
      <w:r w:rsidR="007F7059">
        <w:rPr>
          <w:sz w:val="22"/>
          <w:szCs w:val="22"/>
        </w:rPr>
        <w:t xml:space="preserve">izvan ročišta, </w:t>
      </w:r>
      <w:r w:rsidR="00717153">
        <w:rPr>
          <w:sz w:val="22"/>
          <w:szCs w:val="22"/>
        </w:rPr>
        <w:t>dana 3. siječnja</w:t>
      </w:r>
      <w:r w:rsidR="00C06B81"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>201</w:t>
      </w:r>
      <w:r w:rsidR="00F41B69">
        <w:rPr>
          <w:sz w:val="22"/>
          <w:szCs w:val="22"/>
        </w:rPr>
        <w:t>7</w:t>
      </w:r>
      <w:r w:rsidRPr="003921E6">
        <w:rPr>
          <w:sz w:val="22"/>
          <w:szCs w:val="22"/>
        </w:rPr>
        <w:t>. godine</w:t>
      </w:r>
    </w:p>
    <w:p w:rsidRDefault="003921E6" w:rsidP="003921E6" w:rsidR="003921E6" w:rsidRPr="002E6804">
      <w:pPr>
        <w:jc w:val="both"/>
        <w:rPr>
          <w:sz w:val="16"/>
          <w:szCs w:val="16"/>
        </w:rPr>
      </w:pPr>
    </w:p>
    <w:p w:rsidRDefault="003921E6" w:rsidP="003921E6" w:rsidR="003921E6" w:rsidRPr="002E6804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r i j e š i o    j 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78568D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Otvara se stečajni postupak nad stečajnim dužnikom </w:t>
      </w:r>
      <w:r w:rsidR="00A544AC" w:rsidRPr="00A544AC">
        <w:rPr>
          <w:sz w:val="22"/>
          <w:szCs w:val="22"/>
          <w:lang w:val="en-AU"/>
        </w:rPr>
        <w:t>DUPINOV SAN, Dubrovnik, Sv. Križa 3, OIB: 59547503728</w:t>
      </w:r>
      <w:r w:rsidRPr="0078568D">
        <w:rPr>
          <w:sz w:val="22"/>
          <w:szCs w:val="22"/>
        </w:rPr>
        <w:t xml:space="preserve">. </w:t>
      </w:r>
    </w:p>
    <w:p w:rsidRDefault="003921E6" w:rsidP="003921E6" w:rsidR="003921E6" w:rsidRPr="0078568D">
      <w:pPr>
        <w:jc w:val="both"/>
        <w:rPr>
          <w:sz w:val="16"/>
          <w:szCs w:val="16"/>
        </w:rPr>
      </w:pPr>
    </w:p>
    <w:p w:rsidRDefault="003921E6" w:rsidP="00CD0771" w:rsidR="00CD0771">
      <w:pPr>
        <w:ind w:hanging="705" w:left="705"/>
        <w:jc w:val="both"/>
        <w:rPr>
          <w:sz w:val="22"/>
          <w:szCs w:val="22"/>
        </w:rPr>
      </w:pPr>
      <w:r w:rsidRPr="0078568D">
        <w:rPr>
          <w:b/>
          <w:sz w:val="22"/>
          <w:szCs w:val="22"/>
        </w:rPr>
        <w:t>II.</w:t>
      </w:r>
      <w:r w:rsidRPr="0078568D">
        <w:rPr>
          <w:sz w:val="22"/>
          <w:szCs w:val="22"/>
        </w:rPr>
        <w:tab/>
      </w:r>
      <w:r w:rsidR="00CD0771" w:rsidRPr="00CD0771">
        <w:rPr>
          <w:sz w:val="22"/>
          <w:szCs w:val="22"/>
        </w:rPr>
        <w:t xml:space="preserve">Stečajni postupak nad stečajnim </w:t>
      </w:r>
      <w:r w:rsidR="00BA00D4" w:rsidRPr="00BA00D4">
        <w:rPr>
          <w:sz w:val="22"/>
          <w:szCs w:val="22"/>
          <w:lang w:val="en-AU"/>
        </w:rPr>
        <w:t>DUPINOV SAN, Dubrovnik, Sv. Križa 3, OIB: 59547503728,</w:t>
      </w:r>
      <w:r w:rsidR="00BA00D4">
        <w:rPr>
          <w:sz w:val="22"/>
          <w:szCs w:val="22"/>
          <w:lang w:val="en-AU"/>
        </w:rPr>
        <w:t xml:space="preserve"> </w:t>
      </w:r>
      <w:r w:rsidR="00CD0771" w:rsidRPr="00CD0771">
        <w:rPr>
          <w:sz w:val="22"/>
          <w:szCs w:val="22"/>
        </w:rPr>
        <w:t>otvara se 03. siječnja 2017. godine u 1</w:t>
      </w:r>
      <w:r w:rsidR="00126FD4">
        <w:rPr>
          <w:sz w:val="22"/>
          <w:szCs w:val="22"/>
        </w:rPr>
        <w:t>3</w:t>
      </w:r>
      <w:r w:rsidR="00CD0771" w:rsidRPr="00CD0771">
        <w:rPr>
          <w:sz w:val="22"/>
          <w:szCs w:val="22"/>
        </w:rPr>
        <w:t>,</w:t>
      </w:r>
      <w:r w:rsidR="00BA00D4">
        <w:rPr>
          <w:sz w:val="22"/>
          <w:szCs w:val="22"/>
        </w:rPr>
        <w:t>1</w:t>
      </w:r>
      <w:r w:rsidR="00CD0771" w:rsidRPr="00CD0771">
        <w:rPr>
          <w:sz w:val="22"/>
          <w:szCs w:val="22"/>
        </w:rPr>
        <w:t xml:space="preserve">0 sati i istog trenutka rješenje o otvaranju stečajnog postupka objavit će se na oglasnoj ploči suda. </w:t>
      </w:r>
    </w:p>
    <w:p w:rsidRDefault="003921E6" w:rsidP="003921E6" w:rsidR="003921E6" w:rsidRPr="0078568D">
      <w:pPr>
        <w:jc w:val="both"/>
        <w:rPr>
          <w:sz w:val="16"/>
          <w:szCs w:val="16"/>
        </w:rPr>
      </w:pPr>
    </w:p>
    <w:p w:rsidRDefault="003921E6" w:rsidP="00CD0771" w:rsidR="003921E6" w:rsidRPr="0078568D">
      <w:pPr>
        <w:ind w:hanging="705" w:left="705"/>
        <w:jc w:val="both"/>
        <w:rPr>
          <w:sz w:val="22"/>
          <w:szCs w:val="22"/>
        </w:rPr>
      </w:pPr>
      <w:r w:rsidRPr="0078568D">
        <w:rPr>
          <w:b/>
          <w:sz w:val="22"/>
          <w:szCs w:val="22"/>
        </w:rPr>
        <w:t>III.</w:t>
      </w:r>
      <w:r w:rsidRPr="0078568D">
        <w:rPr>
          <w:sz w:val="22"/>
          <w:szCs w:val="22"/>
        </w:rPr>
        <w:tab/>
      </w:r>
      <w:r w:rsidR="00CD0771" w:rsidRPr="0078568D">
        <w:rPr>
          <w:sz w:val="22"/>
          <w:szCs w:val="22"/>
        </w:rPr>
        <w:t xml:space="preserve">Stečajnim upraviteljem imenuje se </w:t>
      </w:r>
      <w:r w:rsidR="00CD0771" w:rsidRPr="00C8489C">
        <w:rPr>
          <w:bCs/>
          <w:sz w:val="22"/>
          <w:szCs w:val="22"/>
        </w:rPr>
        <w:t>Vedran Šeparović, Dubrovačka 31, Split,</w:t>
      </w:r>
      <w:r w:rsidR="00CD0771" w:rsidRPr="00C8489C">
        <w:rPr>
          <w:bCs/>
          <w:i/>
          <w:sz w:val="22"/>
          <w:szCs w:val="22"/>
        </w:rPr>
        <w:t xml:space="preserve"> </w:t>
      </w:r>
      <w:r w:rsidR="00CD0771" w:rsidRPr="00C8489C">
        <w:rPr>
          <w:bCs/>
          <w:sz w:val="22"/>
          <w:szCs w:val="22"/>
        </w:rPr>
        <w:t>OIB: 48360997733</w:t>
      </w:r>
      <w:r w:rsidR="00CD0771" w:rsidRPr="0078568D">
        <w:rPr>
          <w:sz w:val="22"/>
          <w:szCs w:val="22"/>
        </w:rPr>
        <w:t>.</w:t>
      </w:r>
    </w:p>
    <w:p w:rsidRDefault="003921E6" w:rsidP="003921E6" w:rsidR="003921E6" w:rsidRPr="0078568D">
      <w:pPr>
        <w:jc w:val="both"/>
        <w:rPr>
          <w:sz w:val="16"/>
          <w:szCs w:val="16"/>
        </w:rPr>
      </w:pPr>
    </w:p>
    <w:p w:rsidRDefault="003921E6" w:rsidP="003921E6" w:rsidR="00CD0771">
      <w:pPr>
        <w:ind w:hanging="705" w:left="705"/>
        <w:jc w:val="both"/>
        <w:rPr>
          <w:sz w:val="22"/>
          <w:szCs w:val="22"/>
          <w:lang w:val="en-AU"/>
        </w:rPr>
      </w:pPr>
      <w:r w:rsidRPr="0078568D">
        <w:rPr>
          <w:b/>
          <w:sz w:val="22"/>
          <w:szCs w:val="22"/>
        </w:rPr>
        <w:t>IV.</w:t>
      </w:r>
      <w:r w:rsidRPr="0078568D">
        <w:rPr>
          <w:sz w:val="22"/>
          <w:szCs w:val="22"/>
        </w:rPr>
        <w:tab/>
      </w:r>
      <w:r w:rsidR="00CD0771" w:rsidRPr="0078568D">
        <w:rPr>
          <w:sz w:val="22"/>
          <w:szCs w:val="22"/>
        </w:rPr>
        <w:t xml:space="preserve">Zaključuje stečajni postupak nad stečajnim dužnikom </w:t>
      </w:r>
      <w:r w:rsidR="00CD0771" w:rsidRPr="00A544AC">
        <w:rPr>
          <w:sz w:val="22"/>
          <w:szCs w:val="22"/>
          <w:lang w:val="en-AU"/>
        </w:rPr>
        <w:t>DUPINOV SAN, Dubrovnik, Sv. Križa 3, OIB: 59547503728</w:t>
      </w:r>
      <w:r w:rsidR="00CD0771">
        <w:rPr>
          <w:sz w:val="22"/>
          <w:szCs w:val="22"/>
          <w:lang w:val="en-AU"/>
        </w:rPr>
        <w:t>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CD0771" w:rsidR="00CD0771" w:rsidRPr="0078568D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CD0771" w:rsidRPr="0078568D">
        <w:rPr>
          <w:sz w:val="22"/>
          <w:szCs w:val="22"/>
        </w:rPr>
        <w:t xml:space="preserve">Nastavlja se postupak u korist stečajne mase stečajnog dužnika </w:t>
      </w:r>
      <w:r w:rsidR="00CD0771" w:rsidRPr="004567E9">
        <w:rPr>
          <w:sz w:val="22"/>
          <w:szCs w:val="22"/>
          <w:lang w:val="en-AU"/>
        </w:rPr>
        <w:t>DUPINOV SAN, Dubrovnik, Sv. Križa 3, OIB: 59547503728</w:t>
      </w:r>
      <w:r w:rsidR="00CD0771" w:rsidRPr="0078568D">
        <w:rPr>
          <w:sz w:val="22"/>
          <w:szCs w:val="22"/>
        </w:rPr>
        <w:t>, zastupano po upravitelju stečajne mase</w:t>
      </w:r>
      <w:r w:rsidR="00CD0771">
        <w:rPr>
          <w:sz w:val="22"/>
          <w:szCs w:val="22"/>
        </w:rPr>
        <w:t xml:space="preserve"> </w:t>
      </w:r>
      <w:r w:rsidR="00CD0771" w:rsidRPr="002E6804">
        <w:rPr>
          <w:sz w:val="22"/>
          <w:szCs w:val="22"/>
        </w:rPr>
        <w:t>Vedranu Šeparoviću, Split.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CD0771" w:rsidR="00CD0771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VI.</w:t>
      </w:r>
      <w:r w:rsidRPr="003921E6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CD0771" w:rsidRPr="003921E6">
        <w:rPr>
          <w:sz w:val="22"/>
          <w:szCs w:val="22"/>
        </w:rPr>
        <w:t xml:space="preserve">Ovo rješenje i osnova zaključenja stečajnog postupka objavit će se </w:t>
      </w:r>
      <w:r w:rsidR="00CD0771">
        <w:rPr>
          <w:sz w:val="22"/>
          <w:szCs w:val="22"/>
        </w:rPr>
        <w:t>na mrežnoj stranici e oglasna ploča</w:t>
      </w:r>
      <w:r w:rsidR="00CD0771" w:rsidRPr="003921E6">
        <w:rPr>
          <w:sz w:val="22"/>
          <w:szCs w:val="22"/>
        </w:rPr>
        <w:t>.</w:t>
      </w:r>
    </w:p>
    <w:p w:rsidRDefault="003921E6" w:rsidP="003921E6" w:rsidR="003921E6" w:rsidRPr="00475924">
      <w:pPr>
        <w:ind w:hanging="705" w:left="705"/>
        <w:jc w:val="both"/>
        <w:rPr>
          <w:sz w:val="16"/>
          <w:szCs w:val="16"/>
        </w:rPr>
      </w:pPr>
    </w:p>
    <w:p w:rsidRDefault="003921E6" w:rsidP="00CD0771" w:rsidR="00CD0771">
      <w:pPr>
        <w:autoSpaceDE w:val="false"/>
        <w:autoSpaceDN w:val="false"/>
        <w:adjustRightInd w:val="false"/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VII.</w:t>
      </w:r>
      <w:r>
        <w:rPr>
          <w:sz w:val="22"/>
          <w:szCs w:val="22"/>
        </w:rPr>
        <w:tab/>
      </w:r>
      <w:r w:rsidR="00CD0771" w:rsidRPr="003921E6">
        <w:rPr>
          <w:sz w:val="22"/>
          <w:szCs w:val="22"/>
        </w:rPr>
        <w:t>Otvaranje i zaključenje stečajnog postupka upisat će se u</w:t>
      </w:r>
      <w:r w:rsidR="00CD0771">
        <w:rPr>
          <w:sz w:val="22"/>
          <w:szCs w:val="22"/>
        </w:rPr>
        <w:t xml:space="preserve"> sudski </w:t>
      </w:r>
      <w:r w:rsidR="00CD0771" w:rsidRPr="003921E6">
        <w:rPr>
          <w:sz w:val="22"/>
          <w:szCs w:val="22"/>
        </w:rPr>
        <w:t xml:space="preserve">registar, a po pravomoćnosti ovog rješenja </w:t>
      </w:r>
      <w:r w:rsidR="00CD0771">
        <w:rPr>
          <w:sz w:val="22"/>
          <w:szCs w:val="22"/>
        </w:rPr>
        <w:t>sudski registar</w:t>
      </w:r>
      <w:r w:rsidR="00CD0771" w:rsidRPr="003921E6">
        <w:rPr>
          <w:sz w:val="22"/>
          <w:szCs w:val="22"/>
        </w:rPr>
        <w:t xml:space="preserve"> provest će brisanje dužnika iz registra</w:t>
      </w:r>
      <w:r w:rsidR="00CD0771">
        <w:rPr>
          <w:sz w:val="22"/>
          <w:szCs w:val="22"/>
        </w:rPr>
        <w:t>.</w:t>
      </w:r>
    </w:p>
    <w:p w:rsidRDefault="00CD0771" w:rsidP="003921E6" w:rsidR="00CD0771" w:rsidRPr="00CD0771">
      <w:pPr>
        <w:ind w:hanging="705" w:left="705"/>
        <w:jc w:val="both"/>
        <w:rPr>
          <w:sz w:val="16"/>
          <w:szCs w:val="16"/>
        </w:rPr>
      </w:pPr>
    </w:p>
    <w:p w:rsidRDefault="00CD0771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CD0771">
        <w:rPr>
          <w:b/>
          <w:sz w:val="22"/>
          <w:szCs w:val="22"/>
        </w:rPr>
        <w:t>VIII.</w:t>
      </w:r>
      <w:r>
        <w:rPr>
          <w:sz w:val="22"/>
          <w:szCs w:val="22"/>
        </w:rPr>
        <w:tab/>
      </w:r>
      <w:r w:rsidR="003921E6" w:rsidRPr="003921E6">
        <w:rPr>
          <w:sz w:val="22"/>
          <w:szCs w:val="22"/>
        </w:rPr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CD0771" w:rsidP="003921E6" w:rsidR="00CD0771" w:rsidRPr="00BA00D4">
      <w:pPr>
        <w:jc w:val="center"/>
        <w:rPr>
          <w:b/>
          <w:sz w:val="16"/>
          <w:szCs w:val="16"/>
        </w:rPr>
      </w:pPr>
    </w:p>
    <w:p w:rsidRDefault="00BA00D4" w:rsidP="003921E6" w:rsidR="00BA00D4" w:rsidRPr="00BA00D4">
      <w:pPr>
        <w:jc w:val="center"/>
        <w:rPr>
          <w:b/>
          <w:sz w:val="16"/>
          <w:szCs w:val="16"/>
        </w:rPr>
      </w:pPr>
    </w:p>
    <w:p w:rsidRDefault="00BA00D4" w:rsidP="003921E6" w:rsidR="00BA00D4">
      <w:pPr>
        <w:jc w:val="center"/>
        <w:rPr>
          <w:b/>
          <w:sz w:val="22"/>
          <w:szCs w:val="22"/>
        </w:rPr>
      </w:pPr>
    </w:p>
    <w:p w:rsidRDefault="00BA00D4" w:rsidP="003921E6" w:rsidR="00BA00D4">
      <w:pPr>
        <w:jc w:val="center"/>
        <w:rPr>
          <w:b/>
          <w:sz w:val="22"/>
          <w:szCs w:val="22"/>
        </w:rPr>
      </w:pPr>
    </w:p>
    <w:p w:rsidRDefault="00BA00D4" w:rsidP="003921E6" w:rsidR="00BA00D4">
      <w:pPr>
        <w:jc w:val="center"/>
        <w:rPr>
          <w:b/>
          <w:sz w:val="22"/>
          <w:szCs w:val="22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lastRenderedPageBreak/>
        <w:t>Obrazloženje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A544AC" w:rsidP="00A544AC" w:rsidR="00A544AC" w:rsidRPr="00A544AC">
      <w:pPr>
        <w:ind w:firstLine="708"/>
        <w:jc w:val="both"/>
        <w:rPr>
          <w:sz w:val="22"/>
          <w:szCs w:val="22"/>
        </w:rPr>
      </w:pPr>
      <w:r w:rsidRPr="00A544AC">
        <w:rPr>
          <w:sz w:val="22"/>
          <w:szCs w:val="22"/>
        </w:rPr>
        <w:t>Financijska agencija RC Split, Podružnica Dubrovnik je podnijela ovom neposredno 10. veljače 2016. godine zah</w:t>
      </w:r>
      <w:r w:rsidR="007210E7">
        <w:rPr>
          <w:sz w:val="22"/>
          <w:szCs w:val="22"/>
        </w:rPr>
        <w:t>t</w:t>
      </w:r>
      <w:r w:rsidRPr="00A544AC">
        <w:rPr>
          <w:sz w:val="22"/>
          <w:szCs w:val="22"/>
        </w:rPr>
        <w:t xml:space="preserve">jev za provedbu skraćenog stečajnog postupka nad dužnikom. U prijedlogu se u bitnome navodi da na dan 1. rujna 2015. godine dužnik u Očevidniku redoslijeda osnova za plaćanje ima evidentirane neizvršene osnove za plaćanje u neprekinutom razdoblju od 258 dana u ukupnom iznosu od 307.035,19 kuna, da nema zaposlenih, da ima otvoren račun kod Raiffeisenbank Austria d.d., Zagrebačka banka d.d., Splitska banka d.d., kao i da nema zaplijenjenih sredstava na ime predujma za namirenje troškova stečajnog postupka. </w:t>
      </w:r>
    </w:p>
    <w:p w:rsidRDefault="00A544AC" w:rsidP="00A544AC" w:rsidR="00A544AC" w:rsidRPr="00A544AC">
      <w:pPr>
        <w:ind w:firstLine="708"/>
        <w:jc w:val="both"/>
        <w:rPr>
          <w:sz w:val="22"/>
          <w:szCs w:val="22"/>
        </w:rPr>
      </w:pPr>
    </w:p>
    <w:p w:rsidRDefault="00A544AC" w:rsidP="00A544AC" w:rsidR="00A544AC" w:rsidRPr="00A544AC">
      <w:pPr>
        <w:ind w:firstLine="708"/>
        <w:jc w:val="both"/>
        <w:rPr>
          <w:sz w:val="22"/>
          <w:szCs w:val="22"/>
        </w:rPr>
      </w:pPr>
      <w:r w:rsidRPr="00A544AC">
        <w:rPr>
          <w:sz w:val="22"/>
          <w:szCs w:val="22"/>
        </w:rPr>
        <w:t>Postupajući po zahtjevu ovaj sud je donio rješenje posl.br. St. 422/16 od 23. rujna 2016. godine kojim obustavlja skraćeni stečajni postupak i pokreće postupak radi utvrđenja pretpostavki za otvaranje stečajnog postupka (prethodni postupak), budući da je zaprimljen podatak od Republika Hrvatska, Ministarstvo financija, Porezna uprava da dužnik ima u vlasništvu vozilo marke Volkswagen 1.6 CLD, te pokreće postupak radi utvrđenja uvjeta za otvaranje stečajnog postupka (prethodni postupak).</w:t>
      </w:r>
    </w:p>
    <w:p w:rsidRDefault="001464B0" w:rsidP="001464B0" w:rsidR="001464B0" w:rsidRPr="001464B0">
      <w:pPr>
        <w:ind w:firstLine="708"/>
        <w:jc w:val="both"/>
        <w:rPr>
          <w:sz w:val="16"/>
          <w:szCs w:val="16"/>
        </w:rPr>
      </w:pPr>
    </w:p>
    <w:p w:rsidRDefault="001464B0" w:rsidP="001464B0" w:rsidR="001464B0" w:rsidRPr="001464B0">
      <w:pPr>
        <w:ind w:firstLine="708"/>
        <w:jc w:val="both"/>
        <w:rPr>
          <w:sz w:val="22"/>
          <w:szCs w:val="22"/>
        </w:rPr>
      </w:pPr>
      <w:r w:rsidRPr="001464B0">
        <w:rPr>
          <w:sz w:val="22"/>
          <w:szCs w:val="22"/>
        </w:rPr>
        <w:t>U prethodnom postupku o prijedlogu za otvaranje stečajnog postupka dužnik se nije izjasnio.</w:t>
      </w:r>
    </w:p>
    <w:p w:rsidRDefault="001464B0" w:rsidP="001464B0" w:rsidR="001464B0" w:rsidRPr="001464B0">
      <w:pPr>
        <w:ind w:firstLine="708"/>
        <w:jc w:val="both"/>
        <w:rPr>
          <w:sz w:val="16"/>
          <w:szCs w:val="16"/>
        </w:rPr>
      </w:pPr>
    </w:p>
    <w:p w:rsidRDefault="00A544AC" w:rsidP="00A544AC" w:rsidR="00A544AC" w:rsidRPr="00A544AC">
      <w:pPr>
        <w:ind w:firstLine="708"/>
        <w:jc w:val="both"/>
        <w:rPr>
          <w:sz w:val="22"/>
          <w:szCs w:val="22"/>
        </w:rPr>
      </w:pPr>
      <w:r w:rsidRPr="00A544AC">
        <w:rPr>
          <w:sz w:val="22"/>
          <w:szCs w:val="22"/>
        </w:rPr>
        <w:t>Prema dopisima Ministarstva unutarnjih poslova Republike Hrvatske od 05.10. 2016. godine (list spisa 24</w:t>
      </w:r>
      <w:r w:rsidR="009A7ADC">
        <w:rPr>
          <w:sz w:val="22"/>
          <w:szCs w:val="22"/>
        </w:rPr>
        <w:t xml:space="preserve">, </w:t>
      </w:r>
      <w:r w:rsidRPr="00A544AC">
        <w:rPr>
          <w:sz w:val="22"/>
          <w:szCs w:val="22"/>
        </w:rPr>
        <w:t xml:space="preserve">28), Zemljišnoknjižnog odjela Općinskog suda u Dubrovniku, od 05.10.2016. godine (list spisa 29) i Ministarstva financija Porezne uprave Područnog ureda Dalmacija Ispostava Dubrovnik od 11.10.2016. godine (list spisa 35) proizlazi da dužnik nema imovine. </w:t>
      </w:r>
    </w:p>
    <w:p w:rsidRDefault="00A544AC" w:rsidP="00A544AC" w:rsidR="00A544AC" w:rsidRPr="00A544AC">
      <w:pPr>
        <w:ind w:firstLine="708"/>
        <w:jc w:val="both"/>
        <w:rPr>
          <w:sz w:val="22"/>
          <w:szCs w:val="22"/>
        </w:rPr>
      </w:pPr>
    </w:p>
    <w:p w:rsidRDefault="00A544AC" w:rsidP="00A544AC" w:rsidR="00A544AC" w:rsidRPr="00A544AC">
      <w:pPr>
        <w:ind w:firstLine="708"/>
        <w:jc w:val="both"/>
        <w:rPr>
          <w:sz w:val="22"/>
          <w:szCs w:val="22"/>
        </w:rPr>
      </w:pPr>
      <w:r w:rsidRPr="00A544AC">
        <w:rPr>
          <w:sz w:val="22"/>
          <w:szCs w:val="22"/>
        </w:rPr>
        <w:t>Iz potvrde FINA-e od 10. listopada 2016. godine (list spisa 34) proizlazi da dužnik na dan izdavanja potvrde ima u Očevidniku redoslijeda osnova za plaćanje evidentirane neizvršene osnove za plaćanje u neprekinutom razdoblju od 662 dana u iznosu od 331.434,59 kuna.</w:t>
      </w:r>
    </w:p>
    <w:p w:rsidRDefault="001464B0" w:rsidP="001464B0" w:rsidR="001464B0" w:rsidRPr="001464B0">
      <w:pPr>
        <w:ind w:firstLine="708"/>
        <w:jc w:val="both"/>
        <w:rPr>
          <w:sz w:val="16"/>
          <w:szCs w:val="16"/>
        </w:rPr>
      </w:pPr>
    </w:p>
    <w:p w:rsidRDefault="00BB6C16" w:rsidP="00CE25B2" w:rsidR="005125B4" w:rsidRPr="009A7ADC">
      <w:pPr>
        <w:ind w:firstLine="708"/>
        <w:jc w:val="both"/>
        <w:rPr>
          <w:sz w:val="22"/>
          <w:szCs w:val="22"/>
        </w:rPr>
      </w:pPr>
      <w:r w:rsidRPr="009A7ADC">
        <w:rPr>
          <w:sz w:val="22"/>
          <w:szCs w:val="22"/>
        </w:rPr>
        <w:t>Dakle, iz rezultata prethodnog postupka</w:t>
      </w:r>
      <w:r w:rsidR="00EF480C" w:rsidRPr="009A7ADC">
        <w:rPr>
          <w:sz w:val="22"/>
          <w:szCs w:val="22"/>
        </w:rPr>
        <w:t xml:space="preserve"> proizlazi da dužnik </w:t>
      </w:r>
      <w:r w:rsidR="00A53807" w:rsidRPr="009A7ADC">
        <w:rPr>
          <w:sz w:val="22"/>
          <w:szCs w:val="22"/>
        </w:rPr>
        <w:t xml:space="preserve">sada </w:t>
      </w:r>
      <w:r w:rsidR="00EF480C" w:rsidRPr="009A7ADC">
        <w:rPr>
          <w:sz w:val="22"/>
          <w:szCs w:val="22"/>
        </w:rPr>
        <w:t xml:space="preserve">nema </w:t>
      </w:r>
      <w:r w:rsidRPr="009A7ADC">
        <w:rPr>
          <w:sz w:val="22"/>
          <w:szCs w:val="22"/>
        </w:rPr>
        <w:t>imovine za pokriće troškova stečajnog postupka</w:t>
      </w:r>
      <w:r w:rsidR="00D064DB" w:rsidRPr="009A7ADC">
        <w:rPr>
          <w:sz w:val="22"/>
          <w:szCs w:val="22"/>
        </w:rPr>
        <w:t xml:space="preserve"> kao što su troškovi</w:t>
      </w:r>
      <w:r w:rsidR="005125B4" w:rsidRPr="009A7ADC">
        <w:rPr>
          <w:sz w:val="22"/>
          <w:szCs w:val="22"/>
        </w:rPr>
        <w:t xml:space="preserve"> za nagradu stečajnom upravitelja u bruto iznosu, stvarn</w:t>
      </w:r>
      <w:r w:rsidR="00D064DB" w:rsidRPr="009A7ADC">
        <w:rPr>
          <w:sz w:val="22"/>
          <w:szCs w:val="22"/>
        </w:rPr>
        <w:t>i</w:t>
      </w:r>
      <w:r w:rsidR="005125B4" w:rsidRPr="009A7ADC">
        <w:rPr>
          <w:sz w:val="22"/>
          <w:szCs w:val="22"/>
        </w:rPr>
        <w:t xml:space="preserve"> troškov</w:t>
      </w:r>
      <w:r w:rsidR="00D064DB" w:rsidRPr="009A7ADC">
        <w:rPr>
          <w:sz w:val="22"/>
          <w:szCs w:val="22"/>
        </w:rPr>
        <w:t>i</w:t>
      </w:r>
      <w:r w:rsidR="005125B4" w:rsidRPr="009A7ADC">
        <w:rPr>
          <w:sz w:val="22"/>
          <w:szCs w:val="22"/>
        </w:rPr>
        <w:t xml:space="preserve"> stečajnog upravitelja, troškov</w:t>
      </w:r>
      <w:r w:rsidR="00D064DB" w:rsidRPr="009A7ADC">
        <w:rPr>
          <w:sz w:val="22"/>
          <w:szCs w:val="22"/>
        </w:rPr>
        <w:t>i</w:t>
      </w:r>
      <w:r w:rsidR="005125B4" w:rsidRPr="009A7ADC">
        <w:rPr>
          <w:sz w:val="22"/>
          <w:szCs w:val="22"/>
        </w:rPr>
        <w:t xml:space="preserve"> knjigovodstva, </w:t>
      </w:r>
      <w:r w:rsidR="00D064DB" w:rsidRPr="009A7ADC">
        <w:rPr>
          <w:sz w:val="22"/>
          <w:szCs w:val="22"/>
        </w:rPr>
        <w:t>troškovi objave</w:t>
      </w:r>
      <w:r w:rsidR="005125B4" w:rsidRPr="009A7ADC">
        <w:rPr>
          <w:sz w:val="22"/>
          <w:szCs w:val="22"/>
        </w:rPr>
        <w:t xml:space="preserve"> izvješća, troškov</w:t>
      </w:r>
      <w:r w:rsidR="00D064DB" w:rsidRPr="009A7ADC">
        <w:rPr>
          <w:sz w:val="22"/>
          <w:szCs w:val="22"/>
        </w:rPr>
        <w:t>i</w:t>
      </w:r>
      <w:r w:rsidR="005125B4" w:rsidRPr="009A7ADC">
        <w:rPr>
          <w:sz w:val="22"/>
          <w:szCs w:val="22"/>
        </w:rPr>
        <w:t xml:space="preserve"> platnog prometa, otvaranja i zatvaranja računa</w:t>
      </w:r>
      <w:r w:rsidR="00A53807" w:rsidRPr="009A7ADC">
        <w:rPr>
          <w:sz w:val="22"/>
          <w:szCs w:val="22"/>
        </w:rPr>
        <w:t>, zatim troškovi vođenja postupka pred sudom</w:t>
      </w:r>
      <w:r w:rsidR="005125B4" w:rsidRPr="009A7ADC">
        <w:rPr>
          <w:sz w:val="22"/>
          <w:szCs w:val="22"/>
        </w:rPr>
        <w:t xml:space="preserve"> itd.</w:t>
      </w:r>
    </w:p>
    <w:p w:rsidRDefault="0005140C" w:rsidP="0005140C" w:rsidR="0005140C" w:rsidRPr="00475924">
      <w:pPr>
        <w:ind w:firstLine="708"/>
        <w:jc w:val="both"/>
        <w:rPr>
          <w:sz w:val="16"/>
          <w:szCs w:val="16"/>
        </w:rPr>
      </w:pPr>
    </w:p>
    <w:p w:rsidRDefault="0051749F" w:rsidP="005E65DD" w:rsidR="00DC4C9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Temeljem </w:t>
      </w:r>
      <w:r w:rsidR="00BF668A">
        <w:rPr>
          <w:sz w:val="22"/>
          <w:szCs w:val="22"/>
        </w:rPr>
        <w:t xml:space="preserve">čl. </w:t>
      </w:r>
      <w:r>
        <w:rPr>
          <w:sz w:val="22"/>
          <w:szCs w:val="22"/>
        </w:rPr>
        <w:t>5</w:t>
      </w:r>
      <w:r w:rsidR="004B5EBA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BF668A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</w:t>
      </w:r>
      <w:r w:rsidR="005E65DD" w:rsidRPr="003921E6">
        <w:rPr>
          <w:sz w:val="22"/>
          <w:szCs w:val="22"/>
        </w:rPr>
        <w:t xml:space="preserve">stečaj se može otvoriti ako se utvrdi postojanje kojeg od zakonom predviđenih stečajnih razloga, a to su nesposobnost za plaćanje i prezaduženost. Nesposobnost za plaćanje postoji ako dužnik ne može trajnije ispunjavati svoje dospjele novčane obveze. Smatrat će se da je dužnik nesposoban za plaćanje ako ima evidentirane </w:t>
      </w:r>
      <w:r w:rsidR="00DC4C9B">
        <w:rPr>
          <w:sz w:val="22"/>
          <w:szCs w:val="22"/>
        </w:rPr>
        <w:t xml:space="preserve">neizvršene osnove za plaćanje </w:t>
      </w:r>
      <w:r w:rsidR="00DC4C9B" w:rsidRPr="003921E6">
        <w:rPr>
          <w:sz w:val="22"/>
          <w:szCs w:val="22"/>
        </w:rPr>
        <w:t>u razdoblju duljem od 60 dana, a koje je trebalo na temelju valjanih osnova za naplatu, bez daljeg pristanka dužnika naplatiti s bilo kojeg od njegovih računa</w:t>
      </w:r>
      <w:r w:rsidR="00DC4C9B">
        <w:rPr>
          <w:sz w:val="22"/>
          <w:szCs w:val="22"/>
        </w:rPr>
        <w:t>.</w:t>
      </w:r>
    </w:p>
    <w:p w:rsidRDefault="00DC4C9B" w:rsidP="0005140C" w:rsidR="00DC4C9B" w:rsidRPr="00475924">
      <w:pPr>
        <w:ind w:firstLine="708"/>
        <w:jc w:val="both"/>
        <w:rPr>
          <w:sz w:val="16"/>
          <w:szCs w:val="16"/>
        </w:rPr>
      </w:pPr>
    </w:p>
    <w:p w:rsidRDefault="0051749F" w:rsidP="0005140C" w:rsidR="00026D2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</w:t>
      </w:r>
      <w:r w:rsidR="00BF668A">
        <w:rPr>
          <w:sz w:val="22"/>
          <w:szCs w:val="22"/>
        </w:rPr>
        <w:t xml:space="preserve">132. </w:t>
      </w:r>
      <w:r>
        <w:rPr>
          <w:sz w:val="22"/>
          <w:szCs w:val="22"/>
        </w:rPr>
        <w:t xml:space="preserve">SZ </w:t>
      </w:r>
      <w:r w:rsidR="00BF668A">
        <w:rPr>
          <w:sz w:val="22"/>
          <w:szCs w:val="22"/>
        </w:rPr>
        <w:t>a</w:t>
      </w:r>
      <w:r w:rsidR="00BF668A" w:rsidRPr="00BF668A">
        <w:rPr>
          <w:sz w:val="22"/>
          <w:szCs w:val="22"/>
        </w:rPr>
        <w:t xml:space="preserve"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</w:t>
      </w:r>
      <w:r w:rsidR="00026D2D">
        <w:rPr>
          <w:sz w:val="22"/>
          <w:szCs w:val="22"/>
        </w:rPr>
        <w:t xml:space="preserve">i otvorenoga stečajnog postupka, pa ako </w:t>
      </w:r>
      <w:r w:rsidR="00026D2D" w:rsidRPr="00026D2D">
        <w:rPr>
          <w:sz w:val="22"/>
          <w:szCs w:val="22"/>
        </w:rPr>
        <w:t>ne predujme traženi iznos, sud će donijeti rješenje o otvaranju i zaključenju stečajnoga postupka</w:t>
      </w:r>
      <w:r w:rsidR="00026D2D">
        <w:rPr>
          <w:sz w:val="22"/>
          <w:szCs w:val="22"/>
        </w:rPr>
        <w:t>.</w:t>
      </w:r>
    </w:p>
    <w:p w:rsidRDefault="00026D2D" w:rsidP="0005140C" w:rsidR="00026D2D" w:rsidRPr="00475924">
      <w:pPr>
        <w:ind w:firstLine="708"/>
        <w:jc w:val="both"/>
        <w:rPr>
          <w:sz w:val="16"/>
          <w:szCs w:val="16"/>
        </w:rPr>
      </w:pPr>
    </w:p>
    <w:p w:rsidRDefault="00026D2D" w:rsidP="0005140C" w:rsidR="00CB18E7" w:rsidRPr="00F41B69">
      <w:pPr>
        <w:ind w:firstLine="708"/>
        <w:jc w:val="both"/>
        <w:rPr>
          <w:sz w:val="22"/>
          <w:szCs w:val="22"/>
        </w:rPr>
      </w:pPr>
      <w:r w:rsidRPr="005E10ED">
        <w:rPr>
          <w:sz w:val="22"/>
          <w:szCs w:val="22"/>
        </w:rPr>
        <w:t xml:space="preserve">Sud je rješenjem posl.br. St. </w:t>
      </w:r>
      <w:r w:rsidR="00E3183E" w:rsidRPr="005E10ED">
        <w:rPr>
          <w:sz w:val="22"/>
          <w:szCs w:val="22"/>
        </w:rPr>
        <w:t>1</w:t>
      </w:r>
      <w:r w:rsidR="00B5475E" w:rsidRPr="005E10ED">
        <w:rPr>
          <w:sz w:val="22"/>
          <w:szCs w:val="22"/>
        </w:rPr>
        <w:t>800/</w:t>
      </w:r>
      <w:r w:rsidR="00E3183E" w:rsidRPr="005E10ED">
        <w:rPr>
          <w:sz w:val="22"/>
          <w:szCs w:val="22"/>
        </w:rPr>
        <w:t>2016-</w:t>
      </w:r>
      <w:r w:rsidR="00B5475E" w:rsidRPr="005E10ED">
        <w:rPr>
          <w:sz w:val="22"/>
          <w:szCs w:val="22"/>
        </w:rPr>
        <w:t>25</w:t>
      </w:r>
      <w:r w:rsidRPr="005E10ED">
        <w:rPr>
          <w:sz w:val="22"/>
          <w:szCs w:val="22"/>
        </w:rPr>
        <w:t xml:space="preserve"> od </w:t>
      </w:r>
      <w:r w:rsidR="00B5475E" w:rsidRPr="005E10ED">
        <w:rPr>
          <w:sz w:val="22"/>
          <w:szCs w:val="22"/>
        </w:rPr>
        <w:t>21</w:t>
      </w:r>
      <w:r w:rsidRPr="005E10ED">
        <w:rPr>
          <w:sz w:val="22"/>
          <w:szCs w:val="22"/>
        </w:rPr>
        <w:t xml:space="preserve">. </w:t>
      </w:r>
      <w:r w:rsidR="004B5308" w:rsidRPr="005E10ED">
        <w:rPr>
          <w:sz w:val="22"/>
          <w:szCs w:val="22"/>
        </w:rPr>
        <w:t>li</w:t>
      </w:r>
      <w:r w:rsidR="00B5475E" w:rsidRPr="005E10ED">
        <w:rPr>
          <w:sz w:val="22"/>
          <w:szCs w:val="22"/>
        </w:rPr>
        <w:t>stopada</w:t>
      </w:r>
      <w:r w:rsidRPr="005E10ED">
        <w:rPr>
          <w:sz w:val="22"/>
          <w:szCs w:val="22"/>
        </w:rPr>
        <w:t xml:space="preserve"> 201</w:t>
      </w:r>
      <w:r w:rsidR="0034374C" w:rsidRPr="005E10ED">
        <w:rPr>
          <w:sz w:val="22"/>
          <w:szCs w:val="22"/>
        </w:rPr>
        <w:t>6</w:t>
      </w:r>
      <w:r w:rsidRPr="005E10ED">
        <w:rPr>
          <w:sz w:val="22"/>
          <w:szCs w:val="22"/>
        </w:rPr>
        <w:t xml:space="preserve">. godine pozvao </w:t>
      </w:r>
      <w:r w:rsidR="00CB18E7" w:rsidRPr="005E10ED">
        <w:rPr>
          <w:sz w:val="22"/>
          <w:szCs w:val="22"/>
        </w:rPr>
        <w:t xml:space="preserve">osobe koje imaju pravni interes za provedbom stečajnoga postupaka da u roku od 15 dana </w:t>
      </w:r>
      <w:r w:rsidR="00CB18E7" w:rsidRPr="005E10ED">
        <w:rPr>
          <w:sz w:val="22"/>
          <w:szCs w:val="22"/>
        </w:rPr>
        <w:lastRenderedPageBreak/>
        <w:t xml:space="preserve">uplate predujam za namirenje troškova prethodnoga i otvorenoga stečajnog postupka. Ovo rješenje je oglašeno na mrežnoj stranici e oglasna </w:t>
      </w:r>
      <w:r w:rsidR="00CB18E7" w:rsidRPr="00F41B69">
        <w:rPr>
          <w:sz w:val="22"/>
          <w:szCs w:val="22"/>
        </w:rPr>
        <w:t xml:space="preserve">ploča dana </w:t>
      </w:r>
      <w:r w:rsidR="00F41B69" w:rsidRPr="00F41B69">
        <w:rPr>
          <w:sz w:val="22"/>
          <w:szCs w:val="22"/>
        </w:rPr>
        <w:t>21</w:t>
      </w:r>
      <w:r w:rsidR="00E3183E" w:rsidRPr="00F41B69">
        <w:rPr>
          <w:sz w:val="22"/>
          <w:szCs w:val="22"/>
        </w:rPr>
        <w:t>. li</w:t>
      </w:r>
      <w:r w:rsidR="00F41B69" w:rsidRPr="00F41B69">
        <w:rPr>
          <w:sz w:val="22"/>
          <w:szCs w:val="22"/>
        </w:rPr>
        <w:t>stopada</w:t>
      </w:r>
      <w:r w:rsidR="00CB18E7" w:rsidRPr="00F41B69">
        <w:rPr>
          <w:sz w:val="22"/>
          <w:szCs w:val="22"/>
        </w:rPr>
        <w:t xml:space="preserve"> 201</w:t>
      </w:r>
      <w:r w:rsidR="0034374C" w:rsidRPr="00F41B69">
        <w:rPr>
          <w:sz w:val="22"/>
          <w:szCs w:val="22"/>
        </w:rPr>
        <w:t>6</w:t>
      </w:r>
      <w:r w:rsidR="00CB18E7" w:rsidRPr="00F41B69">
        <w:rPr>
          <w:sz w:val="22"/>
          <w:szCs w:val="22"/>
        </w:rPr>
        <w:t>. godine</w:t>
      </w:r>
      <w:r w:rsidR="001D243D" w:rsidRPr="00F41B69">
        <w:rPr>
          <w:sz w:val="22"/>
          <w:szCs w:val="22"/>
        </w:rPr>
        <w:t xml:space="preserve"> i u ostavljenom roku nije uplaćen predujam.</w:t>
      </w:r>
    </w:p>
    <w:p w:rsidRDefault="00C17697" w:rsidP="0005140C" w:rsidR="00C17697" w:rsidRPr="002A416E">
      <w:pPr>
        <w:ind w:firstLine="708"/>
        <w:jc w:val="both"/>
        <w:rPr>
          <w:sz w:val="16"/>
          <w:szCs w:val="16"/>
          <w:u w:val="single"/>
        </w:rPr>
      </w:pPr>
    </w:p>
    <w:p w:rsidRDefault="00475924" w:rsidP="00475924" w:rsidR="00475924" w:rsidRPr="00475924">
      <w:pPr>
        <w:ind w:firstLine="708"/>
        <w:jc w:val="both"/>
        <w:rPr>
          <w:sz w:val="22"/>
          <w:szCs w:val="22"/>
        </w:rPr>
      </w:pPr>
      <w:r w:rsidRPr="00475924">
        <w:rPr>
          <w:sz w:val="22"/>
          <w:szCs w:val="22"/>
        </w:rPr>
        <w:t>Sukladno čl. 133. SZ nakon zaključenja stečajnog postupka prema čl. 132. SZ  stečajni upravitelj može u ime i za račun stečajne mase unovčiti imovinu dužnika i prikupljenim sredstvima namiriti nastale troškove stečajnog postupka, a neiskorišteni iznos uplatiti u Fond za namirenje troškova stečajnog postupka.</w:t>
      </w:r>
    </w:p>
    <w:p w:rsidRDefault="00D34451" w:rsidP="0005140C" w:rsidR="00D34451" w:rsidRPr="00717ED6">
      <w:pPr>
        <w:ind w:firstLine="708"/>
        <w:jc w:val="both"/>
        <w:rPr>
          <w:sz w:val="16"/>
          <w:szCs w:val="16"/>
        </w:rPr>
      </w:pPr>
    </w:p>
    <w:p w:rsidRDefault="00180C1C" w:rsidP="00180C1C" w:rsidR="00180C1C" w:rsidRPr="00180C1C">
      <w:pPr>
        <w:ind w:firstLine="708"/>
        <w:jc w:val="both"/>
        <w:rPr>
          <w:sz w:val="22"/>
          <w:szCs w:val="22"/>
        </w:rPr>
      </w:pPr>
      <w:r w:rsidRPr="00180C1C">
        <w:rPr>
          <w:sz w:val="22"/>
          <w:szCs w:val="22"/>
        </w:rPr>
        <w:t>Temeljem čl. 85. SZ sud imenuje stečajnog upravitelja rješenjem o otvaranju stečajnog postupka, na temelju izbora u skladu s čl. 84. SZ, metodom slučajnog odabira.</w:t>
      </w:r>
    </w:p>
    <w:p w:rsidRDefault="00180C1C" w:rsidP="0005140C" w:rsidR="00180C1C" w:rsidRPr="00180C1C">
      <w:pPr>
        <w:ind w:firstLine="708"/>
        <w:jc w:val="both"/>
        <w:rPr>
          <w:sz w:val="16"/>
          <w:szCs w:val="16"/>
        </w:rPr>
      </w:pPr>
    </w:p>
    <w:p w:rsidRDefault="00C17697" w:rsidP="0005140C" w:rsidR="00C1769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</w:t>
      </w:r>
      <w:r w:rsidR="00106872">
        <w:rPr>
          <w:sz w:val="22"/>
          <w:szCs w:val="22"/>
        </w:rPr>
        <w:t xml:space="preserve"> odlučeno je kao u izreci.</w:t>
      </w:r>
    </w:p>
    <w:p w:rsidRDefault="00BF668A" w:rsidP="00106872" w:rsidR="003921E6" w:rsidRPr="003921E6">
      <w:pPr>
        <w:ind w:firstLine="708"/>
        <w:jc w:val="center"/>
        <w:rPr>
          <w:b/>
          <w:sz w:val="22"/>
          <w:szCs w:val="22"/>
        </w:rPr>
      </w:pPr>
      <w:r w:rsidRPr="00717ED6">
        <w:rPr>
          <w:sz w:val="16"/>
          <w:szCs w:val="16"/>
        </w:rPr>
        <w:br/>
      </w:r>
      <w:r w:rsidR="003921E6" w:rsidRPr="003921E6">
        <w:rPr>
          <w:b/>
          <w:sz w:val="22"/>
          <w:szCs w:val="22"/>
        </w:rPr>
        <w:t xml:space="preserve">U Dubrovniku, </w:t>
      </w:r>
      <w:r w:rsidR="003921E6" w:rsidRPr="00E3183E">
        <w:rPr>
          <w:b/>
          <w:sz w:val="22"/>
          <w:szCs w:val="22"/>
        </w:rPr>
        <w:t xml:space="preserve">dana </w:t>
      </w:r>
      <w:r w:rsidR="00717153">
        <w:rPr>
          <w:b/>
          <w:sz w:val="22"/>
          <w:szCs w:val="22"/>
        </w:rPr>
        <w:t>3. siječnja</w:t>
      </w:r>
      <w:r w:rsidR="00E3183E" w:rsidRPr="00E3183E">
        <w:rPr>
          <w:b/>
          <w:sz w:val="22"/>
          <w:szCs w:val="22"/>
        </w:rPr>
        <w:t xml:space="preserve"> </w:t>
      </w:r>
      <w:r w:rsidR="003921E6" w:rsidRPr="003921E6">
        <w:rPr>
          <w:b/>
          <w:sz w:val="22"/>
          <w:szCs w:val="22"/>
        </w:rPr>
        <w:t>201</w:t>
      </w:r>
      <w:r w:rsidR="00F41B69">
        <w:rPr>
          <w:b/>
          <w:sz w:val="22"/>
          <w:szCs w:val="22"/>
        </w:rPr>
        <w:t>7</w:t>
      </w:r>
      <w:r w:rsidR="003921E6" w:rsidRPr="003921E6">
        <w:rPr>
          <w:b/>
          <w:sz w:val="22"/>
          <w:szCs w:val="22"/>
        </w:rPr>
        <w:t>. godine</w:t>
      </w:r>
    </w:p>
    <w:p w:rsidRDefault="003921E6" w:rsidP="003921E6" w:rsidR="003921E6" w:rsidRPr="00717ED6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</w:p>
    <w:p w:rsidRDefault="003921E6" w:rsidP="003921E6" w:rsid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Srđan Gavranić</w:t>
      </w: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</w:p>
    <w:p w:rsidRDefault="003921E6" w:rsidP="003921E6" w:rsidR="003921E6">
      <w:pPr>
        <w:jc w:val="both"/>
        <w:rPr>
          <w:sz w:val="22"/>
          <w:szCs w:val="22"/>
        </w:rPr>
      </w:pPr>
    </w:p>
    <w:p w:rsidRDefault="007E7A6B" w:rsidP="003921E6" w:rsidR="007E7A6B">
      <w:pPr>
        <w:jc w:val="both"/>
        <w:rPr>
          <w:b/>
          <w:sz w:val="22"/>
          <w:szCs w:val="22"/>
        </w:rPr>
      </w:pP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5E1DAB" w:rsidP="005E1DAB" w:rsidR="005E1DAB" w:rsidRPr="005E1DAB">
      <w:pPr>
        <w:jc w:val="both"/>
        <w:rPr>
          <w:sz w:val="22"/>
          <w:szCs w:val="22"/>
        </w:rPr>
      </w:pPr>
      <w:r w:rsidRPr="005E1DAB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5E1DAB">
          <w:rPr>
            <w:sz w:val="22"/>
            <w:szCs w:val="22"/>
          </w:rPr>
          <w:t>11. st</w:t>
        </w:r>
      </w:smartTag>
      <w:r w:rsidRPr="005E1DAB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5E1DAB">
          <w:rPr>
            <w:sz w:val="22"/>
            <w:szCs w:val="22"/>
          </w:rPr>
          <w:t>4. OZ</w:t>
        </w:r>
      </w:smartTag>
      <w:r w:rsidRPr="005E1DAB">
        <w:rPr>
          <w:sz w:val="22"/>
          <w:szCs w:val="22"/>
        </w:rPr>
        <w:t>).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DN-a</w:t>
      </w:r>
      <w:r w:rsidRPr="003921E6">
        <w:rPr>
          <w:sz w:val="22"/>
          <w:szCs w:val="22"/>
        </w:rPr>
        <w:t xml:space="preserve"> </w:t>
      </w:r>
      <w:r w:rsidRPr="00584483">
        <w:rPr>
          <w:sz w:val="22"/>
          <w:szCs w:val="22"/>
        </w:rPr>
        <w:t>(</w:t>
      </w:r>
      <w:r w:rsidR="00717153">
        <w:rPr>
          <w:sz w:val="22"/>
          <w:szCs w:val="22"/>
        </w:rPr>
        <w:t>03</w:t>
      </w:r>
      <w:r w:rsidR="00631D90" w:rsidRPr="00584483">
        <w:rPr>
          <w:sz w:val="22"/>
          <w:szCs w:val="22"/>
        </w:rPr>
        <w:t>.</w:t>
      </w:r>
      <w:r w:rsidR="00717153">
        <w:rPr>
          <w:sz w:val="22"/>
          <w:szCs w:val="22"/>
        </w:rPr>
        <w:t>01.</w:t>
      </w:r>
      <w:r w:rsidRPr="00584483">
        <w:rPr>
          <w:sz w:val="22"/>
          <w:szCs w:val="22"/>
        </w:rPr>
        <w:t>201</w:t>
      </w:r>
      <w:r w:rsidR="00F41B69">
        <w:rPr>
          <w:sz w:val="22"/>
          <w:szCs w:val="22"/>
        </w:rPr>
        <w:t>7</w:t>
      </w:r>
      <w:r w:rsidRPr="00584483">
        <w:rPr>
          <w:sz w:val="22"/>
          <w:szCs w:val="22"/>
        </w:rPr>
        <w:t>.g.):</w:t>
      </w:r>
    </w:p>
    <w:p w:rsidRDefault="006823CA" w:rsidP="006732F8" w:rsidR="006732F8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predlagatelju,</w:t>
      </w:r>
      <w:r w:rsidR="00BF1EE0">
        <w:rPr>
          <w:sz w:val="22"/>
          <w:szCs w:val="22"/>
        </w:rPr>
        <w:t xml:space="preserve"> elektronički</w:t>
      </w:r>
      <w:r w:rsidR="00036F38">
        <w:rPr>
          <w:sz w:val="22"/>
          <w:szCs w:val="22"/>
        </w:rPr>
        <w:t xml:space="preserve">m </w:t>
      </w:r>
      <w:r w:rsidR="00BF1EE0">
        <w:rPr>
          <w:sz w:val="22"/>
          <w:szCs w:val="22"/>
        </w:rPr>
        <w:t>putem</w:t>
      </w:r>
      <w:r w:rsidR="00036F38">
        <w:rPr>
          <w:sz w:val="22"/>
          <w:szCs w:val="22"/>
        </w:rPr>
        <w:t xml:space="preserve"> i putem e oglasne ploče,</w:t>
      </w:r>
    </w:p>
    <w:p w:rsidRDefault="006732F8" w:rsidP="003921E6" w:rsidR="006823CA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 xml:space="preserve">dužniku, </w:t>
      </w:r>
    </w:p>
    <w:p w:rsidRDefault="003921E6" w:rsidP="003921E6" w:rsidR="003921E6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>stečajnom upravitelju,</w:t>
      </w:r>
    </w:p>
    <w:p w:rsidRDefault="00584483" w:rsidP="003921E6" w:rsidR="00584483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>
        <w:rPr>
          <w:sz w:val="22"/>
          <w:szCs w:val="22"/>
        </w:rPr>
        <w:t>Raiffeisenbank Austria d.d., putem e oglasne ploče,</w:t>
      </w:r>
    </w:p>
    <w:p w:rsidRDefault="00584483" w:rsidP="003921E6" w:rsidR="00584483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>
        <w:rPr>
          <w:sz w:val="22"/>
          <w:szCs w:val="22"/>
        </w:rPr>
        <w:t>Zagrebačka banka d.d., putem e oglasne ploče,</w:t>
      </w:r>
    </w:p>
    <w:p w:rsidRDefault="00141F64" w:rsidP="003921E6" w:rsidR="00584483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Societe Generale </w:t>
      </w:r>
      <w:r w:rsidR="00584483">
        <w:rPr>
          <w:sz w:val="22"/>
          <w:szCs w:val="22"/>
        </w:rPr>
        <w:t>Splitsk</w:t>
      </w:r>
      <w:r>
        <w:rPr>
          <w:sz w:val="22"/>
          <w:szCs w:val="22"/>
        </w:rPr>
        <w:t>a</w:t>
      </w:r>
      <w:r w:rsidR="00584483">
        <w:rPr>
          <w:sz w:val="22"/>
          <w:szCs w:val="22"/>
        </w:rPr>
        <w:t xml:space="preserve"> banka d.d., putem e oglasne ploče,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 xml:space="preserve">Porezna uprava, Ispostava </w:t>
      </w:r>
      <w:r w:rsidR="0099567D">
        <w:rPr>
          <w:sz w:val="22"/>
          <w:szCs w:val="22"/>
        </w:rPr>
        <w:t>Dubrovnik</w:t>
      </w:r>
      <w:r w:rsidRPr="003921E6">
        <w:rPr>
          <w:sz w:val="22"/>
          <w:szCs w:val="22"/>
        </w:rPr>
        <w:t>,</w:t>
      </w:r>
    </w:p>
    <w:p w:rsidRDefault="007E7A6B" w:rsidP="003921E6" w:rsidR="007E7A6B" w:rsidRPr="003921E6">
      <w:pPr>
        <w:jc w:val="both"/>
        <w:rPr>
          <w:sz w:val="22"/>
          <w:szCs w:val="22"/>
        </w:rPr>
      </w:pPr>
      <w:r>
        <w:rPr>
          <w:sz w:val="22"/>
          <w:szCs w:val="22"/>
        </w:rPr>
        <w:t>- ŽDO Dubrovnik, Građansko-upravni odjel,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>Općinski sud u Dubrovniku, zemljišnoknjižni odjel</w:t>
      </w:r>
      <w:r w:rsidR="006C7594">
        <w:rPr>
          <w:sz w:val="22"/>
          <w:szCs w:val="22"/>
        </w:rPr>
        <w:t xml:space="preserve">, </w:t>
      </w:r>
      <w:r w:rsidRPr="003921E6">
        <w:rPr>
          <w:sz w:val="22"/>
          <w:szCs w:val="22"/>
        </w:rPr>
        <w:t xml:space="preserve"> 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C67B2E">
        <w:rPr>
          <w:sz w:val="22"/>
          <w:szCs w:val="22"/>
        </w:rPr>
        <w:t>Ured državne uprave u Dubrovačko-neretvanskoj županiji, Odjel za opću upravu,</w:t>
      </w:r>
      <w:r w:rsidR="00F637BE">
        <w:rPr>
          <w:sz w:val="22"/>
          <w:szCs w:val="22"/>
        </w:rPr>
        <w:t xml:space="preserve"> odmah i nakon </w:t>
      </w:r>
      <w:r w:rsidRPr="003921E6">
        <w:rPr>
          <w:sz w:val="22"/>
          <w:szCs w:val="22"/>
        </w:rPr>
        <w:t>pravomoćnosti,</w:t>
      </w:r>
    </w:p>
    <w:p w:rsidRDefault="003921E6" w:rsidP="007E7A6B" w:rsidR="007E7A6B" w:rsidRPr="0034027F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7E7A6B">
        <w:rPr>
          <w:sz w:val="22"/>
          <w:szCs w:val="22"/>
        </w:rPr>
        <w:t>e oglasna ploča.</w:t>
      </w:r>
    </w:p>
    <w:p w:rsidRDefault="003921E6" w:rsidP="003921E6" w:rsidR="003921E6" w:rsidRPr="0034027F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445ABB" w:rsidP="003921E6" w:rsidR="00445ABB" w:rsidRPr="00C25750">
      <w:pPr>
        <w:jc w:val="both"/>
        <w:rPr>
          <w:sz w:val="22"/>
          <w:szCs w:val="22"/>
        </w:rPr>
      </w:pPr>
    </w:p>
    <w:p w:rsidRDefault="007109A8" w:rsidP="007109A8" w:rsidR="007109A8" w:rsidRPr="00D04C32">
      <w:pPr>
        <w:jc w:val="both"/>
        <w:rPr>
          <w:sz w:val="22"/>
          <w:szCs w:val="22"/>
        </w:rPr>
      </w:pPr>
    </w:p>
    <w:sectPr w:rsidSect="00943CFB" w:rsidR="007109A8" w:rsidRPr="00D04C32">
      <w:headerReference w:type="even" r:id="rId13"/>
      <w:headerReference w:type="default" r:id="rId14"/>
      <w:pgSz w:h="16838" w:w="11906"/>
      <w:pgMar w:gutter="0" w:footer="720" w:header="720" w:left="1797" w:bottom="1702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044917">
      <w:rPr>
        <w:rStyle w:val="Brojstranice"/>
        <w:noProof/>
        <w:sz w:val="20"/>
        <w:szCs w:val="20"/>
      </w:rPr>
      <w:t>3</w:t>
    </w:r>
    <w:r w:rsidRPr="00105AD2">
      <w:rPr>
        <w:rStyle w:val="Brojstranice"/>
        <w:sz w:val="20"/>
        <w:szCs w:val="20"/>
      </w:rPr>
      <w:fldChar w:fldCharType="end"/>
    </w:r>
  </w:p>
  <w:p w:rsidRDefault="009D47B0" w:rsidP="009D47B0" w:rsidR="009D47B0" w:rsidRPr="009D47B0">
    <w:pPr>
      <w:jc w:val="right"/>
      <w:rPr>
        <w:b/>
        <w:sz w:val="22"/>
        <w:szCs w:val="22"/>
      </w:rPr>
    </w:pPr>
    <w:r w:rsidRPr="009D47B0">
      <w:rPr>
        <w:b/>
        <w:sz w:val="22"/>
        <w:szCs w:val="22"/>
      </w:rPr>
      <w:t>Posl. br. 6-St.</w:t>
    </w:r>
    <w:r w:rsidR="00E3183E">
      <w:rPr>
        <w:b/>
        <w:sz w:val="22"/>
        <w:szCs w:val="22"/>
      </w:rPr>
      <w:t>1</w:t>
    </w:r>
    <w:r w:rsidR="00A544AC">
      <w:rPr>
        <w:b/>
        <w:sz w:val="22"/>
        <w:szCs w:val="22"/>
      </w:rPr>
      <w:t>800</w:t>
    </w:r>
    <w:r w:rsidRPr="009D47B0">
      <w:rPr>
        <w:b/>
        <w:sz w:val="22"/>
        <w:szCs w:val="22"/>
      </w:rPr>
      <w:t>/201</w:t>
    </w:r>
    <w:r w:rsidR="00C02364">
      <w:rPr>
        <w:b/>
        <w:sz w:val="22"/>
        <w:szCs w:val="22"/>
      </w:rPr>
      <w:t>6</w:t>
    </w:r>
    <w:r w:rsidRPr="009D47B0">
      <w:rPr>
        <w:b/>
        <w:sz w:val="22"/>
        <w:szCs w:val="22"/>
      </w:rPr>
      <w:t>-</w:t>
    </w:r>
    <w:r w:rsidR="00C910AF">
      <w:rPr>
        <w:b/>
        <w:sz w:val="22"/>
        <w:szCs w:val="22"/>
      </w:rPr>
      <w:t>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44E0"/>
    <w:rsid w:val="0002514C"/>
    <w:rsid w:val="000252EF"/>
    <w:rsid w:val="00026D2D"/>
    <w:rsid w:val="0002721B"/>
    <w:rsid w:val="00036F38"/>
    <w:rsid w:val="00037BDA"/>
    <w:rsid w:val="00044917"/>
    <w:rsid w:val="0005140C"/>
    <w:rsid w:val="0005560A"/>
    <w:rsid w:val="00064E57"/>
    <w:rsid w:val="000764E3"/>
    <w:rsid w:val="000A50F5"/>
    <w:rsid w:val="000A638A"/>
    <w:rsid w:val="000B1365"/>
    <w:rsid w:val="000B20CA"/>
    <w:rsid w:val="000B28EB"/>
    <w:rsid w:val="000B2F5E"/>
    <w:rsid w:val="000B3478"/>
    <w:rsid w:val="000C0655"/>
    <w:rsid w:val="000D003B"/>
    <w:rsid w:val="000E774D"/>
    <w:rsid w:val="000F07DB"/>
    <w:rsid w:val="00105AD2"/>
    <w:rsid w:val="00105FEC"/>
    <w:rsid w:val="00106872"/>
    <w:rsid w:val="00122E06"/>
    <w:rsid w:val="0012608A"/>
    <w:rsid w:val="0012614B"/>
    <w:rsid w:val="00126FD4"/>
    <w:rsid w:val="00135A5C"/>
    <w:rsid w:val="00141F64"/>
    <w:rsid w:val="001464B0"/>
    <w:rsid w:val="00151B80"/>
    <w:rsid w:val="00160B6C"/>
    <w:rsid w:val="0016535F"/>
    <w:rsid w:val="00180C1C"/>
    <w:rsid w:val="00181761"/>
    <w:rsid w:val="0018418C"/>
    <w:rsid w:val="00191A15"/>
    <w:rsid w:val="00194CD0"/>
    <w:rsid w:val="001A08FC"/>
    <w:rsid w:val="001A3321"/>
    <w:rsid w:val="001A66AE"/>
    <w:rsid w:val="001B14F0"/>
    <w:rsid w:val="001C6AD2"/>
    <w:rsid w:val="001D243D"/>
    <w:rsid w:val="001F5233"/>
    <w:rsid w:val="00216127"/>
    <w:rsid w:val="00234159"/>
    <w:rsid w:val="00241FF9"/>
    <w:rsid w:val="002472EF"/>
    <w:rsid w:val="0026451D"/>
    <w:rsid w:val="002723A0"/>
    <w:rsid w:val="0027349C"/>
    <w:rsid w:val="00273D9B"/>
    <w:rsid w:val="002750E1"/>
    <w:rsid w:val="00275E17"/>
    <w:rsid w:val="00275FEE"/>
    <w:rsid w:val="00290D53"/>
    <w:rsid w:val="00292E41"/>
    <w:rsid w:val="00293884"/>
    <w:rsid w:val="00294027"/>
    <w:rsid w:val="002942C5"/>
    <w:rsid w:val="00297D49"/>
    <w:rsid w:val="002A416E"/>
    <w:rsid w:val="002B4471"/>
    <w:rsid w:val="002C324E"/>
    <w:rsid w:val="002C74D3"/>
    <w:rsid w:val="002D1CB0"/>
    <w:rsid w:val="002D6C9A"/>
    <w:rsid w:val="002E0A2A"/>
    <w:rsid w:val="002E6804"/>
    <w:rsid w:val="002F3568"/>
    <w:rsid w:val="003038F8"/>
    <w:rsid w:val="0031224E"/>
    <w:rsid w:val="00320035"/>
    <w:rsid w:val="00320A07"/>
    <w:rsid w:val="00322E2B"/>
    <w:rsid w:val="00331AD9"/>
    <w:rsid w:val="003356EA"/>
    <w:rsid w:val="00335E17"/>
    <w:rsid w:val="003371F4"/>
    <w:rsid w:val="003400FC"/>
    <w:rsid w:val="0034027F"/>
    <w:rsid w:val="0034374C"/>
    <w:rsid w:val="00370161"/>
    <w:rsid w:val="00372ACF"/>
    <w:rsid w:val="00375E91"/>
    <w:rsid w:val="0038785D"/>
    <w:rsid w:val="003921E6"/>
    <w:rsid w:val="003B7EEE"/>
    <w:rsid w:val="003C0F27"/>
    <w:rsid w:val="003C634B"/>
    <w:rsid w:val="003C657F"/>
    <w:rsid w:val="003D4BB6"/>
    <w:rsid w:val="003D7B9F"/>
    <w:rsid w:val="003D7FA2"/>
    <w:rsid w:val="003E11B7"/>
    <w:rsid w:val="003E3DC6"/>
    <w:rsid w:val="003F2396"/>
    <w:rsid w:val="00405C99"/>
    <w:rsid w:val="004100B9"/>
    <w:rsid w:val="00437DC8"/>
    <w:rsid w:val="00445ABB"/>
    <w:rsid w:val="004533E8"/>
    <w:rsid w:val="004668CB"/>
    <w:rsid w:val="00475924"/>
    <w:rsid w:val="004B5308"/>
    <w:rsid w:val="004B5EBA"/>
    <w:rsid w:val="004C7130"/>
    <w:rsid w:val="004D1B5C"/>
    <w:rsid w:val="004E5DA4"/>
    <w:rsid w:val="004F1AD1"/>
    <w:rsid w:val="004F589E"/>
    <w:rsid w:val="00503962"/>
    <w:rsid w:val="00503B80"/>
    <w:rsid w:val="005125B4"/>
    <w:rsid w:val="0051749F"/>
    <w:rsid w:val="00520C3B"/>
    <w:rsid w:val="005247DD"/>
    <w:rsid w:val="00530892"/>
    <w:rsid w:val="00535136"/>
    <w:rsid w:val="00543C4D"/>
    <w:rsid w:val="00547475"/>
    <w:rsid w:val="00550F01"/>
    <w:rsid w:val="005525BB"/>
    <w:rsid w:val="00555C1C"/>
    <w:rsid w:val="0055694D"/>
    <w:rsid w:val="00584483"/>
    <w:rsid w:val="005A0326"/>
    <w:rsid w:val="005A5925"/>
    <w:rsid w:val="005B18B0"/>
    <w:rsid w:val="005B3100"/>
    <w:rsid w:val="005C6966"/>
    <w:rsid w:val="005D30B0"/>
    <w:rsid w:val="005E10ED"/>
    <w:rsid w:val="005E1DAB"/>
    <w:rsid w:val="005E2182"/>
    <w:rsid w:val="005E65DD"/>
    <w:rsid w:val="005F49EC"/>
    <w:rsid w:val="006028FD"/>
    <w:rsid w:val="00607382"/>
    <w:rsid w:val="00616A68"/>
    <w:rsid w:val="00625FFE"/>
    <w:rsid w:val="0062750F"/>
    <w:rsid w:val="0063094D"/>
    <w:rsid w:val="00631D90"/>
    <w:rsid w:val="00637E75"/>
    <w:rsid w:val="00643010"/>
    <w:rsid w:val="00650C62"/>
    <w:rsid w:val="0065398B"/>
    <w:rsid w:val="0065436B"/>
    <w:rsid w:val="006610AE"/>
    <w:rsid w:val="006716EB"/>
    <w:rsid w:val="006732F8"/>
    <w:rsid w:val="006823CA"/>
    <w:rsid w:val="006849F2"/>
    <w:rsid w:val="00693E25"/>
    <w:rsid w:val="006A3FB9"/>
    <w:rsid w:val="006A50F7"/>
    <w:rsid w:val="006A7B79"/>
    <w:rsid w:val="006B08FC"/>
    <w:rsid w:val="006B314A"/>
    <w:rsid w:val="006B6037"/>
    <w:rsid w:val="006C4470"/>
    <w:rsid w:val="006C7594"/>
    <w:rsid w:val="006E4680"/>
    <w:rsid w:val="006E7067"/>
    <w:rsid w:val="006F76D6"/>
    <w:rsid w:val="007109A8"/>
    <w:rsid w:val="00713BC5"/>
    <w:rsid w:val="00717153"/>
    <w:rsid w:val="00717ED6"/>
    <w:rsid w:val="007210E7"/>
    <w:rsid w:val="0072202A"/>
    <w:rsid w:val="00722770"/>
    <w:rsid w:val="007260A6"/>
    <w:rsid w:val="007372A4"/>
    <w:rsid w:val="007436BD"/>
    <w:rsid w:val="00765C50"/>
    <w:rsid w:val="00770FFA"/>
    <w:rsid w:val="00773B0F"/>
    <w:rsid w:val="00774D41"/>
    <w:rsid w:val="0078568D"/>
    <w:rsid w:val="007B5FA2"/>
    <w:rsid w:val="007B6140"/>
    <w:rsid w:val="007D1DEB"/>
    <w:rsid w:val="007E1A83"/>
    <w:rsid w:val="007E1F34"/>
    <w:rsid w:val="007E7A6B"/>
    <w:rsid w:val="007F071D"/>
    <w:rsid w:val="007F7059"/>
    <w:rsid w:val="00801911"/>
    <w:rsid w:val="0080265D"/>
    <w:rsid w:val="00805C3E"/>
    <w:rsid w:val="00807CB6"/>
    <w:rsid w:val="008140C5"/>
    <w:rsid w:val="008213E9"/>
    <w:rsid w:val="0082173D"/>
    <w:rsid w:val="00822CE0"/>
    <w:rsid w:val="00822ED9"/>
    <w:rsid w:val="00837C02"/>
    <w:rsid w:val="008446FD"/>
    <w:rsid w:val="0086637B"/>
    <w:rsid w:val="00867132"/>
    <w:rsid w:val="00871BAD"/>
    <w:rsid w:val="00872314"/>
    <w:rsid w:val="00897B76"/>
    <w:rsid w:val="008B699C"/>
    <w:rsid w:val="008B72E5"/>
    <w:rsid w:val="008B7E2B"/>
    <w:rsid w:val="008C68B8"/>
    <w:rsid w:val="008C7C09"/>
    <w:rsid w:val="008F4C2C"/>
    <w:rsid w:val="00903EED"/>
    <w:rsid w:val="009154DF"/>
    <w:rsid w:val="00916497"/>
    <w:rsid w:val="0093013A"/>
    <w:rsid w:val="0093147D"/>
    <w:rsid w:val="0093502E"/>
    <w:rsid w:val="0094057C"/>
    <w:rsid w:val="0094275C"/>
    <w:rsid w:val="00943CFB"/>
    <w:rsid w:val="009470D1"/>
    <w:rsid w:val="00950ED0"/>
    <w:rsid w:val="00953D5F"/>
    <w:rsid w:val="00960197"/>
    <w:rsid w:val="009603A2"/>
    <w:rsid w:val="00976018"/>
    <w:rsid w:val="00977FF0"/>
    <w:rsid w:val="0099567D"/>
    <w:rsid w:val="009A2F41"/>
    <w:rsid w:val="009A52B0"/>
    <w:rsid w:val="009A5CC2"/>
    <w:rsid w:val="009A7ADC"/>
    <w:rsid w:val="009B6C95"/>
    <w:rsid w:val="009D0E99"/>
    <w:rsid w:val="009D2322"/>
    <w:rsid w:val="009D2E14"/>
    <w:rsid w:val="009D47B0"/>
    <w:rsid w:val="009E296E"/>
    <w:rsid w:val="009F0635"/>
    <w:rsid w:val="009F1BCE"/>
    <w:rsid w:val="00A05715"/>
    <w:rsid w:val="00A07EFC"/>
    <w:rsid w:val="00A15B43"/>
    <w:rsid w:val="00A2285A"/>
    <w:rsid w:val="00A3356F"/>
    <w:rsid w:val="00A33810"/>
    <w:rsid w:val="00A36EA1"/>
    <w:rsid w:val="00A37D93"/>
    <w:rsid w:val="00A53807"/>
    <w:rsid w:val="00A544AC"/>
    <w:rsid w:val="00A6231D"/>
    <w:rsid w:val="00A66E4D"/>
    <w:rsid w:val="00A866A0"/>
    <w:rsid w:val="00A87FC5"/>
    <w:rsid w:val="00A91EA3"/>
    <w:rsid w:val="00A96DAE"/>
    <w:rsid w:val="00AA4FC8"/>
    <w:rsid w:val="00AC1A08"/>
    <w:rsid w:val="00AC1E35"/>
    <w:rsid w:val="00AC2766"/>
    <w:rsid w:val="00AD7A8A"/>
    <w:rsid w:val="00AE1B55"/>
    <w:rsid w:val="00AE276E"/>
    <w:rsid w:val="00AE3CA8"/>
    <w:rsid w:val="00AF51CE"/>
    <w:rsid w:val="00B06586"/>
    <w:rsid w:val="00B13827"/>
    <w:rsid w:val="00B31A9F"/>
    <w:rsid w:val="00B3737E"/>
    <w:rsid w:val="00B4286B"/>
    <w:rsid w:val="00B50A1E"/>
    <w:rsid w:val="00B5475E"/>
    <w:rsid w:val="00B70172"/>
    <w:rsid w:val="00B76193"/>
    <w:rsid w:val="00B82D5F"/>
    <w:rsid w:val="00B83322"/>
    <w:rsid w:val="00B93A83"/>
    <w:rsid w:val="00BA00D4"/>
    <w:rsid w:val="00BA5811"/>
    <w:rsid w:val="00BB6C16"/>
    <w:rsid w:val="00BC2403"/>
    <w:rsid w:val="00BD3497"/>
    <w:rsid w:val="00BD5601"/>
    <w:rsid w:val="00BE2F03"/>
    <w:rsid w:val="00BF1EE0"/>
    <w:rsid w:val="00BF4E2A"/>
    <w:rsid w:val="00BF6193"/>
    <w:rsid w:val="00BF668A"/>
    <w:rsid w:val="00C02364"/>
    <w:rsid w:val="00C06B81"/>
    <w:rsid w:val="00C150DF"/>
    <w:rsid w:val="00C1564B"/>
    <w:rsid w:val="00C1724E"/>
    <w:rsid w:val="00C17697"/>
    <w:rsid w:val="00C17D2C"/>
    <w:rsid w:val="00C25750"/>
    <w:rsid w:val="00C3316C"/>
    <w:rsid w:val="00C452A3"/>
    <w:rsid w:val="00C4610F"/>
    <w:rsid w:val="00C67B2E"/>
    <w:rsid w:val="00C87615"/>
    <w:rsid w:val="00C90CC9"/>
    <w:rsid w:val="00C910AF"/>
    <w:rsid w:val="00CB0D2B"/>
    <w:rsid w:val="00CB18E7"/>
    <w:rsid w:val="00CB1F15"/>
    <w:rsid w:val="00CD0771"/>
    <w:rsid w:val="00CD0D7C"/>
    <w:rsid w:val="00CD713B"/>
    <w:rsid w:val="00CD7839"/>
    <w:rsid w:val="00CE10C4"/>
    <w:rsid w:val="00CE25B2"/>
    <w:rsid w:val="00CE637D"/>
    <w:rsid w:val="00CE7A86"/>
    <w:rsid w:val="00CF7655"/>
    <w:rsid w:val="00D0161B"/>
    <w:rsid w:val="00D04C32"/>
    <w:rsid w:val="00D064DB"/>
    <w:rsid w:val="00D26414"/>
    <w:rsid w:val="00D31006"/>
    <w:rsid w:val="00D312E6"/>
    <w:rsid w:val="00D32128"/>
    <w:rsid w:val="00D341B5"/>
    <w:rsid w:val="00D34451"/>
    <w:rsid w:val="00D448DF"/>
    <w:rsid w:val="00D461D4"/>
    <w:rsid w:val="00D54E4E"/>
    <w:rsid w:val="00D56C33"/>
    <w:rsid w:val="00D73AAB"/>
    <w:rsid w:val="00D76FF6"/>
    <w:rsid w:val="00D85B26"/>
    <w:rsid w:val="00D92958"/>
    <w:rsid w:val="00D939B4"/>
    <w:rsid w:val="00D97250"/>
    <w:rsid w:val="00D97304"/>
    <w:rsid w:val="00DA2B64"/>
    <w:rsid w:val="00DA69B0"/>
    <w:rsid w:val="00DC00EC"/>
    <w:rsid w:val="00DC4C9B"/>
    <w:rsid w:val="00DC564C"/>
    <w:rsid w:val="00DD2CD1"/>
    <w:rsid w:val="00DD45C6"/>
    <w:rsid w:val="00DD6D6D"/>
    <w:rsid w:val="00DE5101"/>
    <w:rsid w:val="00DF3A5E"/>
    <w:rsid w:val="00E041D9"/>
    <w:rsid w:val="00E1161C"/>
    <w:rsid w:val="00E15645"/>
    <w:rsid w:val="00E3183E"/>
    <w:rsid w:val="00E35D17"/>
    <w:rsid w:val="00E41A93"/>
    <w:rsid w:val="00E4600D"/>
    <w:rsid w:val="00E56924"/>
    <w:rsid w:val="00E876B0"/>
    <w:rsid w:val="00E91F84"/>
    <w:rsid w:val="00EA3204"/>
    <w:rsid w:val="00EA541E"/>
    <w:rsid w:val="00EC637D"/>
    <w:rsid w:val="00EF480C"/>
    <w:rsid w:val="00EF6C3B"/>
    <w:rsid w:val="00F04726"/>
    <w:rsid w:val="00F1646D"/>
    <w:rsid w:val="00F16825"/>
    <w:rsid w:val="00F41B69"/>
    <w:rsid w:val="00F4623E"/>
    <w:rsid w:val="00F637BE"/>
    <w:rsid w:val="00F754E2"/>
    <w:rsid w:val="00F91FE5"/>
    <w:rsid w:val="00FA25AB"/>
    <w:rsid w:val="00FA296F"/>
    <w:rsid w:val="00FA7E43"/>
    <w:rsid w:val="00FB237C"/>
    <w:rsid w:val="00FB2875"/>
    <w:rsid w:val="00FC4505"/>
    <w:rsid w:val="00FC5D91"/>
    <w:rsid w:val="00FD6706"/>
    <w:rsid w:val="00FE53B1"/>
    <w:rsid w:val="00FE5C17"/>
    <w:rsid w:val="00FE5FAD"/>
    <w:rsid w:val="00FF3081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49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4917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917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917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917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49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4917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917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91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91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St-1800/2016-27</izvorni_sadrzaj>
    <derivirana_varijabla naziv="DomainObject.Oznaka_1">St-1800/2016-27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1800</izvorni_sadrzaj>
    <derivirana_varijabla naziv="DomainObject.Predmet.Broj_1">1800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2016.</izvorni_sadrzaj>
    <derivirana_varijabla naziv="DomainObject.Predmet.DatumOsnivanja_1">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St-1800/2016</izvorni_sadrzaj>
    <derivirana_varijabla naziv="DomainObject.Predmet.OznakaBroj_1">St-1800/2016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obustava u St-422/2016</izvorni_sadrzaj>
    <derivirana_varijabla naziv="DomainObject.Predmet.PrimjedbaSuca_1">obustava u St-422/2016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Dupinov san</izvorni_sadrzaj>
    <derivirana_varijabla naziv="DomainObject.Predmet.ProtustrankaFormated_1">  Dupinov san</derivirana_varijabla>
  </DomainObject.Predmet.ProtustrankaFormated>
  <DomainObject.Predmet.ProtustrankaFormatedOIB>
    <izvorni_sadrzaj>  Dupinov san, OIB 59547503728</izvorni_sadrzaj>
    <derivirana_varijabla naziv="DomainObject.Predmet.ProtustrankaFormatedOIB_1">  Dupinov san, OIB 59547503728</derivirana_varijabla>
  </DomainObject.Predmet.ProtustrankaFormatedOIB>
  <DomainObject.Predmet.ProtustrankaFormatedWithAdress>
    <izvorni_sadrzaj> Dupinov san, Sv.Križa 3, 20000 Dubrovnik</izvorni_sadrzaj>
    <derivirana_varijabla naziv="DomainObject.Predmet.ProtustrankaFormatedWithAdress_1"> Dupinov san, Sv.Križa 3, 20000 Dubrovnik</derivirana_varijabla>
  </DomainObject.Predmet.ProtustrankaFormatedWithAdress>
  <DomainObject.Predmet.ProtustrankaFormatedWithAdressOIB>
    <izvorni_sadrzaj> Dupinov san, OIB 59547503728, Sv.Križa 3, 20000 Dubrovnik</izvorni_sadrzaj>
    <derivirana_varijabla naziv="DomainObject.Predmet.ProtustrankaFormatedWithAdressOIB_1"> Dupinov san, OIB 59547503728, Sv.Križa 3, 20000 Dubrovnik</derivirana_varijabla>
  </DomainObject.Predmet.ProtustrankaFormatedWithAdressOIB>
  <DomainObject.Predmet.ProtustrankaWithAdress>
    <izvorni_sadrzaj>Dupinov san Sv.Križa 3, 20000 Dubrovnik</izvorni_sadrzaj>
    <derivirana_varijabla naziv="DomainObject.Predmet.ProtustrankaWithAdress_1">Dupinov san Sv.Križa 3, 20000 Dubrovnik</derivirana_varijabla>
  </DomainObject.Predmet.ProtustrankaWithAdress>
  <DomainObject.Predmet.ProtustrankaWithAdressOIB>
    <izvorni_sadrzaj>Dupinov san, OIB 59547503728, Sv.Križa 3, 20000 Dubrovnik</izvorni_sadrzaj>
    <derivirana_varijabla naziv="DomainObject.Predmet.ProtustrankaWithAdressOIB_1">Dupinov san, OIB 59547503728, Sv.Križa 3, 20000 Dubrovnik</derivirana_varijabla>
  </DomainObject.Predmet.ProtustrankaWithAdressOIB>
  <DomainObject.Predmet.ProtustrankaNazivFormated>
    <izvorni_sadrzaj>Dupinov san</izvorni_sadrzaj>
    <derivirana_varijabla naziv="DomainObject.Predmet.ProtustrankaNazivFormated_1">Dupinov san</derivirana_varijabla>
  </DomainObject.Predmet.ProtustrankaNazivFormated>
  <DomainObject.Predmet.ProtustrankaNazivFormatedOIB>
    <izvorni_sadrzaj>Dupinov san, OIB 59547503728</izvorni_sadrzaj>
    <derivirana_varijabla naziv="DomainObject.Predmet.ProtustrankaNazivFormatedOIB_1">Dupinov san, OIB 59547503728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</izvorni_sadrzaj>
    <derivirana_varijabla naziv="DomainObject.Predmet.StrankaFormatedWithAdress_1"> FINA,RC Split,Podružnica Dubrovnik</derivirana_varijabla>
  </DomainObject.Predmet.StrankaFormatedWithAdress>
  <DomainObject.Predmet.StrankaFormatedWithAdressOIB>
    <izvorni_sadrzaj> FINA,RC Split,Podružnica Dubrovnik, OIB 85821130368</izvorni_sadrzaj>
    <derivirana_varijabla naziv="DomainObject.Predmet.StrankaFormatedWithAdressOIB_1"> FINA,RC Split,Podružnica Dubrovnik, OIB 85821130368</derivirana_varijabla>
  </DomainObject.Predmet.StrankaFormatedWithAdressOIB>
  <DomainObject.Predmet.StrankaWithAdress>
    <izvorni_sadrzaj>FINA,RC Split,Podružnica Dubrovnik </izvorni_sadrzaj>
    <derivirana_varijabla naziv="DomainObject.Predmet.StrankaWithAdress_1">FINA,RC Split,Podružnica Dubrovnik </derivirana_varijabla>
  </DomainObject.Predmet.StrankaWithAdress>
  <DomainObject.Predmet.StrankaWithAdressOIB>
    <izvorni_sadrzaj>FINA,RC Split,Podružnica Dubrovnik, OIB 85821130368</izvorni_sadrzaj>
    <derivirana_varijabla naziv="DomainObject.Predmet.StrankaWithAdressOIB_1">FINA,RC Split,Podružnica Dubrovnik, OIB 85821130368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307035.19</izvorni_sadrzaj>
    <derivirana_varijabla naziv="DomainObject.Predmet.TrenutnaVrijednost_1">307035.19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</item>
    </izvorni_sadrzaj>
    <derivirana_varijabla naziv="DomainObject.Predmet.StrankaListFormatedWithAdress_1">
      <item>FINA,RC Split,Podružnica Dubrovnik</item>
    </derivirana_varijabla>
  </DomainObject.Predmet.StrankaListFormatedWithAdress>
  <DomainObject.Predmet.StrankaListFormatedWithAdressOIB>
    <izvorni_sadrzaj>
      <item>FINA,RC Split,Podružnica Dubrovnik, OIB 85821130368</item>
    </izvorni_sadrzaj>
    <derivirana_varijabla naziv="DomainObject.Predmet.StrankaListFormatedWithAdressOIB_1">
      <item>FINA,RC Split,Podružnica Dubrovnik, OIB 85821130368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Dupinov san</item>
    </izvorni_sadrzaj>
    <derivirana_varijabla naziv="DomainObject.Predmet.ProtuStrankaListFormated_1">
      <item>Dupinov san</item>
    </derivirana_varijabla>
  </DomainObject.Predmet.ProtuStrankaListFormated>
  <DomainObject.Predmet.ProtuStrankaListFormatedOIB>
    <izvorni_sadrzaj>
      <item>Dupinov san, OIB 59547503728</item>
    </izvorni_sadrzaj>
    <derivirana_varijabla naziv="DomainObject.Predmet.ProtuStrankaListFormatedOIB_1">
      <item>Dupinov san, OIB 59547503728</item>
    </derivirana_varijabla>
  </DomainObject.Predmet.ProtuStrankaListFormatedOIB>
  <DomainObject.Predmet.ProtuStrankaListFormatedWithAdress>
    <izvorni_sadrzaj>
      <item>Dupinov san, Sv.Križa 3, 20000 Dubrovnik</item>
    </izvorni_sadrzaj>
    <derivirana_varijabla naziv="DomainObject.Predmet.ProtuStrankaListFormatedWithAdress_1">
      <item>Dupinov san, Sv.Križa 3, 20000 Dubrovnik</item>
    </derivirana_varijabla>
  </DomainObject.Predmet.ProtuStrankaListFormatedWithAdress>
  <DomainObject.Predmet.ProtuStrankaListFormatedWithAdressOIB>
    <izvorni_sadrzaj>
      <item>Dupinov san, OIB 59547503728, Sv.Križa 3, 20000 Dubrovnik</item>
    </izvorni_sadrzaj>
    <derivirana_varijabla naziv="DomainObject.Predmet.ProtuStrankaListFormatedWithAdressOIB_1">
      <item>Dupinov san, OIB 59547503728, Sv.Križa 3, 20000 Dubrovnik</item>
    </derivirana_varijabla>
  </DomainObject.Predmet.ProtuStrankaListFormatedWithAdressOIB>
  <DomainObject.Predmet.ProtuStrankaListNazivFormated>
    <izvorni_sadrzaj>
      <item>Dupinov san</item>
    </izvorni_sadrzaj>
    <derivirana_varijabla naziv="DomainObject.Predmet.ProtuStrankaListNazivFormated_1">
      <item>Dupinov san</item>
    </derivirana_varijabla>
  </DomainObject.Predmet.ProtuStrankaListNazivFormated>
  <DomainObject.Predmet.ProtuStrankaListNazivFormatedOIB>
    <izvorni_sadrzaj>
      <item>Dupinov san, OIB 59547503728</item>
    </izvorni_sadrzaj>
    <derivirana_varijabla naziv="DomainObject.Predmet.ProtuStrankaListNazivFormatedOIB_1">
      <item>Dupinov san, OIB 59547503728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>St-1800/2016-27</izvorni_sadrzaj>
    <derivirana_varijabla naziv="DomainObject.PoslovniBrojDokumenta_1">St-1800/2016-27</derivirana_varijabla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Dupinov san</izvorni_sadrzaj>
    <derivirana_varijabla naziv="DomainObject.Predmet.ProtustrankaIDrugi_1">Dupinov san</derivirana_varijabla>
  </DomainObject.Predmet.ProtustrankaIDrugi>
  <DomainObject.Predmet.StrankaIDrugiAdressOIB>
    <izvorni_sadrzaj>FINA,RC Split,Podružnica Dubrovnik, OIB 85821130368</izvorni_sadrzaj>
    <derivirana_varijabla naziv="DomainObject.Predmet.StrankaIDrugiAdressOIB_1">FINA,RC Split,Podružnica Dubrovnik, OIB 85821130368</derivirana_varijabla>
  </DomainObject.Predmet.StrankaIDrugiAdressOIB>
  <DomainObject.Predmet.ProtustrankaIDrugiAdressOIB>
    <izvorni_sadrzaj>Dupinov san, OIB 59547503728, Sv.Križa 3, 20000 Dubrovnik</izvorni_sadrzaj>
    <derivirana_varijabla naziv="DomainObject.Predmet.ProtustrankaIDrugiAdressOIB_1">Dupinov san, OIB 59547503728, Sv.Križa 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Dupinov san</item>
    </izvorni_sadrzaj>
    <derivirana_varijabla naziv="DomainObject.Predmet.SudioniciListNaziv_1">
      <item>FINA,RC Split,Podružnica Dubrovnik</item>
      <item>Dupinov san</item>
    </derivirana_varijabla>
  </DomainObject.Predmet.SudioniciListNaziv>
  <DomainObject.Predmet.SudioniciListAdressOIB>
    <izvorni_sadrzaj>
      <item>FINA,RC Split,Podružnica Dubrovnik, OIB 85821130368</item>
      <item>Dupinov san, OIB 59547503728, Sv.Križa 3,20000 Dubrovnik</item>
    </izvorni_sadrzaj>
    <derivirana_varijabla naziv="DomainObject.Predmet.SudioniciListAdressOIB_1">
      <item>FINA,RC Split,Podružnica Dubrovnik, OIB 85821130368</item>
      <item>Dupinov san, OIB 59547503728, Sv.Križa 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59547503728</item>
    </izvorni_sadrzaj>
    <derivirana_varijabla naziv="DomainObject.Predmet.SudioniciListNazivOIB_1">
      <item>, OIB 85821130368</item>
      <item>, OIB 59547503728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Šeparović, OIB 48360997733, Dubrovačka 31 Split</item>
    </izvorni_sadrzaj>
    <derivirana_varijabla naziv="DomainObject.Predmet.StecajniUpraviteljiListAddressOIB_1">
      <item>Vedran Šeparović, OIB 48360997733, Dubrovačka 31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1D2D85-6C4F-429B-9511-D96D0D2702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1068</properties:Words>
  <properties:Characters>6063</properties:Characters>
  <properties:Lines>154</properties:Lines>
  <properties:Paragraphs>47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2016-10-20T13:44:00Z</dcterms:created>
  <dc:creator>Srđan Gavranić</dc:creator>
  <cp:lastModifiedBy>Srđan Gavranić</cp:lastModifiedBy>
  <cp:lastPrinted>2017-01-03T09:48:00Z</cp:lastPrinted>
  <dcterms:modified xmlns:xsi="http://www.w3.org/2001/XMLSchema-instance" xsi:type="dcterms:W3CDTF">2017-01-03T10:56:00Z</dcterms:modified>
  <cp:revision>12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St-1800/2016-27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