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8a69" w14:paraId="b9d8a69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180CF2">
        <w:t>5422</w:t>
      </w:r>
      <w:r w:rsidR="00843BBB">
        <w:t>/1</w:t>
      </w:r>
      <w:r w:rsidR="00180CF2">
        <w:t>6</w:t>
      </w:r>
      <w:r w:rsidR="00843BBB">
        <w:t>-</w:t>
      </w:r>
      <w:r w:rsidR="002942D5">
        <w:t>22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2942D5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180CF2">
        <w:rPr>
          <w:lang w:val="pt-BR"/>
        </w:rPr>
        <w:t xml:space="preserve">OBSCURA </w:t>
      </w:r>
      <w:r w:rsidR="00180CF2" w:rsidRPr="00965A3A">
        <w:rPr>
          <w:lang w:val="pt-BR"/>
        </w:rPr>
        <w:t xml:space="preserve"> </w:t>
      </w:r>
      <w:r w:rsidR="00180CF2">
        <w:rPr>
          <w:lang w:val="pt-BR"/>
        </w:rPr>
        <w:t>j.</w:t>
      </w:r>
      <w:r w:rsidR="00180CF2" w:rsidRPr="00965A3A">
        <w:rPr>
          <w:lang w:val="pt-BR"/>
        </w:rPr>
        <w:t>d.o.o.</w:t>
      </w:r>
      <w:r w:rsidR="00180CF2">
        <w:rPr>
          <w:lang w:val="pt-BR"/>
        </w:rPr>
        <w:t>,</w:t>
      </w:r>
      <w:r w:rsidR="00180CF2" w:rsidRPr="00965A3A">
        <w:rPr>
          <w:lang w:val="pt-BR"/>
        </w:rPr>
        <w:t xml:space="preserve"> OIB: </w:t>
      </w:r>
      <w:r w:rsidR="00180CF2">
        <w:rPr>
          <w:lang w:val="pt-BR"/>
        </w:rPr>
        <w:t>75122208052</w:t>
      </w:r>
      <w:r w:rsidR="00180CF2" w:rsidRPr="00965A3A">
        <w:rPr>
          <w:lang w:val="pt-BR"/>
        </w:rPr>
        <w:t xml:space="preserve">, Zagreb, </w:t>
      </w:r>
      <w:r w:rsidR="00180CF2">
        <w:rPr>
          <w:lang w:val="pt-BR"/>
        </w:rPr>
        <w:t>Trg Ante Starčevića 7</w:t>
      </w:r>
      <w:r w:rsidRPr="002942D5">
        <w:rPr>
          <w:lang w:val="pt-BR"/>
        </w:rPr>
        <w:t xml:space="preserve">, </w:t>
      </w:r>
      <w:r w:rsidR="002942D5" w:rsidRPr="002942D5">
        <w:rPr>
          <w:lang w:val="pt-BR"/>
        </w:rPr>
        <w:t>23</w:t>
      </w:r>
      <w:r w:rsidR="00395B4F" w:rsidRPr="002942D5">
        <w:rPr>
          <w:lang w:val="pt-BR"/>
        </w:rPr>
        <w:t xml:space="preserve">. </w:t>
      </w:r>
      <w:r w:rsidR="008E1253" w:rsidRPr="002942D5">
        <w:rPr>
          <w:lang w:val="pt-BR"/>
        </w:rPr>
        <w:t>kolovoza</w:t>
      </w:r>
      <w:r w:rsidR="0084486C" w:rsidRPr="002942D5">
        <w:rPr>
          <w:lang w:val="pt-BR"/>
        </w:rPr>
        <w:t xml:space="preserve"> 2018</w:t>
      </w:r>
      <w:r w:rsidRPr="002942D5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2942D5">
      <w:pPr>
        <w:ind w:firstLine="708"/>
        <w:jc w:val="both"/>
      </w:pPr>
      <w:r w:rsidRPr="00A93839">
        <w:t xml:space="preserve">I. Otvara se stečajni postupak nad dužnikom </w:t>
      </w:r>
      <w:r w:rsidR="00180CF2">
        <w:rPr>
          <w:lang w:val="pt-BR"/>
        </w:rPr>
        <w:t xml:space="preserve">OBSCURA </w:t>
      </w:r>
      <w:r w:rsidR="00180CF2" w:rsidRPr="00965A3A">
        <w:rPr>
          <w:lang w:val="pt-BR"/>
        </w:rPr>
        <w:t xml:space="preserve"> </w:t>
      </w:r>
      <w:r w:rsidR="00180CF2">
        <w:rPr>
          <w:lang w:val="pt-BR"/>
        </w:rPr>
        <w:t>j.</w:t>
      </w:r>
      <w:r w:rsidR="00180CF2" w:rsidRPr="00965A3A">
        <w:rPr>
          <w:lang w:val="pt-BR"/>
        </w:rPr>
        <w:t>d.o.o.</w:t>
      </w:r>
      <w:r w:rsidR="00180CF2">
        <w:rPr>
          <w:lang w:val="pt-BR"/>
        </w:rPr>
        <w:t>,</w:t>
      </w:r>
      <w:r w:rsidR="00180CF2" w:rsidRPr="00965A3A">
        <w:rPr>
          <w:lang w:val="pt-BR"/>
        </w:rPr>
        <w:t xml:space="preserve"> OIB: </w:t>
      </w:r>
      <w:r w:rsidR="00180CF2">
        <w:rPr>
          <w:lang w:val="pt-BR"/>
        </w:rPr>
        <w:t>75122208052</w:t>
      </w:r>
      <w:r w:rsidR="00180CF2" w:rsidRPr="00965A3A">
        <w:rPr>
          <w:lang w:val="pt-BR"/>
        </w:rPr>
        <w:t xml:space="preserve">, Zagreb, </w:t>
      </w:r>
      <w:r w:rsidR="00180CF2">
        <w:rPr>
          <w:lang w:val="pt-BR"/>
        </w:rPr>
        <w:t>Trg Ante Starčevića 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2942D5">
        <w:t xml:space="preserve">Zagrebu </w:t>
      </w:r>
      <w:r w:rsidR="002942D5" w:rsidRPr="002942D5">
        <w:t>23</w:t>
      </w:r>
      <w:r w:rsidR="00395B4F" w:rsidRPr="002942D5">
        <w:t xml:space="preserve">. </w:t>
      </w:r>
      <w:r w:rsidR="002942D5" w:rsidRPr="002942D5">
        <w:t>kolovoza</w:t>
      </w:r>
      <w:r w:rsidR="006E23F3" w:rsidRPr="002942D5">
        <w:t xml:space="preserve"> 201</w:t>
      </w:r>
      <w:r w:rsidR="002522AD" w:rsidRPr="002942D5">
        <w:t>8</w:t>
      </w:r>
      <w:r w:rsidRPr="002942D5">
        <w:t xml:space="preserve">. u </w:t>
      </w:r>
      <w:r w:rsidR="002522AD" w:rsidRPr="002942D5">
        <w:t>1</w:t>
      </w:r>
      <w:r w:rsidR="002942D5" w:rsidRPr="002942D5">
        <w:t>1</w:t>
      </w:r>
      <w:r w:rsidR="00C70ACC" w:rsidRPr="002942D5">
        <w:t>.</w:t>
      </w:r>
      <w:r w:rsidR="002522AD" w:rsidRPr="002942D5">
        <w:t>3</w:t>
      </w:r>
      <w:r w:rsidR="00DC7C75" w:rsidRPr="002942D5">
        <w:t>0</w:t>
      </w:r>
      <w:r w:rsidRPr="002942D5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2942D5" w:rsidRPr="009B46B9">
        <w:t>Tibor Toth, OIB: 65132060598, Zagreb, Hribarov prilaz 10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180CF2">
        <w:rPr>
          <w:lang w:val="pt-BR"/>
        </w:rPr>
        <w:t xml:space="preserve">OBSCURA </w:t>
      </w:r>
      <w:r w:rsidR="00180CF2" w:rsidRPr="00965A3A">
        <w:rPr>
          <w:lang w:val="pt-BR"/>
        </w:rPr>
        <w:t xml:space="preserve"> </w:t>
      </w:r>
      <w:r w:rsidR="00180CF2">
        <w:rPr>
          <w:lang w:val="pt-BR"/>
        </w:rPr>
        <w:t>j.</w:t>
      </w:r>
      <w:r w:rsidR="00180CF2" w:rsidRPr="00965A3A">
        <w:rPr>
          <w:lang w:val="pt-BR"/>
        </w:rPr>
        <w:t>d.o.o.</w:t>
      </w:r>
      <w:r w:rsidR="00180CF2">
        <w:rPr>
          <w:lang w:val="pt-BR"/>
        </w:rPr>
        <w:t>,</w:t>
      </w:r>
      <w:r w:rsidR="00180CF2" w:rsidRPr="00965A3A">
        <w:rPr>
          <w:lang w:val="pt-BR"/>
        </w:rPr>
        <w:t xml:space="preserve"> OIB: </w:t>
      </w:r>
      <w:r w:rsidR="00180CF2">
        <w:rPr>
          <w:lang w:val="pt-BR"/>
        </w:rPr>
        <w:t>75122208052</w:t>
      </w:r>
      <w:r w:rsidR="00180CF2" w:rsidRPr="00965A3A">
        <w:rPr>
          <w:lang w:val="pt-BR"/>
        </w:rPr>
        <w:t xml:space="preserve">, Zagreb, </w:t>
      </w:r>
      <w:r w:rsidR="00180CF2">
        <w:rPr>
          <w:lang w:val="pt-BR"/>
        </w:rPr>
        <w:t>Trg Ante Starčevića 7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180CF2">
        <w:rPr>
          <w:lang w:val="pt-BR"/>
        </w:rPr>
        <w:t xml:space="preserve">OBSCURA </w:t>
      </w:r>
      <w:r w:rsidR="00180CF2" w:rsidRPr="00965A3A">
        <w:rPr>
          <w:lang w:val="pt-BR"/>
        </w:rPr>
        <w:t xml:space="preserve"> </w:t>
      </w:r>
      <w:r w:rsidR="00180CF2">
        <w:rPr>
          <w:lang w:val="pt-BR"/>
        </w:rPr>
        <w:t>j.</w:t>
      </w:r>
      <w:r w:rsidR="00180CF2" w:rsidRPr="00965A3A">
        <w:rPr>
          <w:lang w:val="pt-BR"/>
        </w:rPr>
        <w:t>d.o.o.</w:t>
      </w:r>
      <w:r w:rsidR="00180CF2">
        <w:rPr>
          <w:lang w:val="pt-BR"/>
        </w:rPr>
        <w:t>,</w:t>
      </w:r>
      <w:r w:rsidR="00180CF2" w:rsidRPr="00965A3A">
        <w:rPr>
          <w:lang w:val="pt-BR"/>
        </w:rPr>
        <w:t xml:space="preserve"> OIB: </w:t>
      </w:r>
      <w:r w:rsidR="00180CF2">
        <w:rPr>
          <w:lang w:val="pt-BR"/>
        </w:rPr>
        <w:t>75122208052</w:t>
      </w:r>
      <w:r w:rsidR="00180CF2" w:rsidRPr="00965A3A">
        <w:rPr>
          <w:lang w:val="pt-BR"/>
        </w:rPr>
        <w:t xml:space="preserve">, Zagreb, </w:t>
      </w:r>
      <w:r w:rsidR="00180CF2">
        <w:rPr>
          <w:lang w:val="pt-BR"/>
        </w:rPr>
        <w:t>Trg Ante Starčevića 7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180CF2" w:rsidP="00180CF2" w:rsidR="00180CF2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>
        <w:t>dan 15</w:t>
      </w:r>
      <w:r w:rsidRPr="004F167D">
        <w:t xml:space="preserve">. </w:t>
      </w:r>
      <w:r>
        <w:t>srpnja</w:t>
      </w:r>
      <w:r w:rsidRPr="004F167D">
        <w:t xml:space="preserve"> 201</w:t>
      </w:r>
      <w:r>
        <w:t>6</w:t>
      </w:r>
      <w:r w:rsidRPr="004F167D">
        <w:t>. u Očevidniku redoslijeda osnova za plaćanje ima evidentirane neizvršene osnove za plaćanje u neprekinutom razdoblju od 120 dan</w:t>
      </w:r>
      <w:r>
        <w:t>a, u ukupnom iznosu od 31.267,50 kn, kao i da dužnik ima 2</w:t>
      </w:r>
      <w:r w:rsidRPr="004F167D">
        <w:t xml:space="preserve">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80CF2" w:rsidP="00180CF2" w:rsidR="00053309" w:rsidRPr="006E23F3">
      <w:pPr>
        <w:ind w:firstLine="708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053309" w:rsidRPr="006E23F3">
        <w:t xml:space="preserve"> </w:t>
      </w:r>
    </w:p>
    <w:p w:rsidRDefault="00180CF2" w:rsidP="00180CF2" w:rsidR="00180CF2">
      <w:pPr>
        <w:pStyle w:val="Tijeloteksta"/>
        <w:ind w:firstLine="708"/>
      </w:pPr>
      <w:r w:rsidRPr="0065182A">
        <w:t>Sud je rješenjem pokrenuo prethodni postupak nad dužnikom. Zastupnik po zakonu dužnika ured</w:t>
      </w:r>
      <w:r>
        <w:t>no je primio</w:t>
      </w:r>
      <w:r w:rsidRPr="0065182A">
        <w:t xml:space="preserve"> zaključak od </w:t>
      </w:r>
      <w:r>
        <w:t>14. veljače 2018</w:t>
      </w:r>
      <w:r w:rsidRPr="0065182A">
        <w:t xml:space="preserve">., kojim je pozvan na ročište </w:t>
      </w:r>
      <w:r>
        <w:t>16. svibnja 2</w:t>
      </w:r>
      <w:r w:rsidRPr="0065182A">
        <w:t>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180CF2" w:rsidP="00180CF2" w:rsidR="00180CF2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180CF2" w:rsidP="00180CF2" w:rsidR="00180CF2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11. listopada</w:t>
      </w:r>
      <w:r w:rsidRPr="00AC7999">
        <w:t xml:space="preserve"> 2017. (list </w:t>
      </w:r>
      <w:r>
        <w:t>18</w:t>
      </w:r>
      <w:r w:rsidRPr="00AC7999">
        <w:t xml:space="preserve"> spisa) utvrdio da dužnik nije vlasnik nekretnina.</w:t>
      </w:r>
    </w:p>
    <w:p w:rsidRDefault="00180CF2" w:rsidP="00180CF2" w:rsidR="00180CF2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28. svibnja 2018. (list 36</w:t>
      </w:r>
      <w:r w:rsidRPr="00D35FD1">
        <w:t xml:space="preserve">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180CF2" w:rsidP="00180CF2" w:rsidR="00180CF2">
      <w:pPr>
        <w:pStyle w:val="Tijeloteksta"/>
        <w:ind w:firstLine="708"/>
      </w:pPr>
      <w:r w:rsidRPr="0002701E">
        <w:t xml:space="preserve">Uvidom u </w:t>
      </w:r>
      <w:r>
        <w:t>potvrdu Financijske agencije od 15. ožujka 2017. (list 27spisa) prema kojem je dužnik na taj dan u Očevidniku redoslijeda osnova za plaćanje imao neizvršene osnove za plaćanje u neprekinutom razdoblju od 176 dana u ukupnom iznosu od 43.216,28 kn.</w:t>
      </w:r>
    </w:p>
    <w:p w:rsidRDefault="00180CF2" w:rsidP="00180CF2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180CF2">
        <w:t>18.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B02A49">
        <w:t>1</w:t>
      </w:r>
      <w:r w:rsidR="00180CF2">
        <w:t>8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2942D5" w:rsidP="00363447" w:rsidR="002942D5">
      <w:pPr>
        <w:jc w:val="center"/>
      </w:pPr>
    </w:p>
    <w:p w:rsidRDefault="00363447" w:rsidP="00363447" w:rsidR="00C12410" w:rsidRPr="002942D5">
      <w:pPr>
        <w:jc w:val="center"/>
      </w:pPr>
      <w:r w:rsidRPr="00372077">
        <w:t xml:space="preserve">U </w:t>
      </w:r>
      <w:r w:rsidR="00C12410" w:rsidRPr="002942D5">
        <w:t>Zagreb</w:t>
      </w:r>
      <w:r w:rsidR="00CA4E71" w:rsidRPr="002942D5">
        <w:t xml:space="preserve">u </w:t>
      </w:r>
      <w:r w:rsidR="002942D5" w:rsidRPr="002942D5">
        <w:t>23</w:t>
      </w:r>
      <w:r w:rsidR="0084486C" w:rsidRPr="002942D5">
        <w:t xml:space="preserve">. </w:t>
      </w:r>
      <w:r w:rsidR="008E1253" w:rsidRPr="002942D5">
        <w:t>kolovoza</w:t>
      </w:r>
      <w:r w:rsidR="00B6336F" w:rsidRPr="002942D5">
        <w:t xml:space="preserve"> </w:t>
      </w:r>
      <w:r w:rsidR="0084486C" w:rsidRPr="002942D5">
        <w:t>2018</w:t>
      </w:r>
      <w:r w:rsidR="00C12410" w:rsidRPr="002942D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532A39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532A39" w:rsidP="007B64C7" w:rsidR="00532A39">
      <w:pPr>
        <w:ind w:firstLine="708" w:left="3540"/>
        <w:jc w:val="right"/>
      </w:pPr>
    </w:p>
    <w:p w:rsidRDefault="00532A39" w:rsidP="007B64C7" w:rsidR="00532A39">
      <w:pPr>
        <w:ind w:firstLine="708" w:left="3540"/>
        <w:jc w:val="right"/>
      </w:pPr>
      <w:r>
        <w:t>Za točnost otpravka-ovlašteni službenik:</w:t>
      </w:r>
    </w:p>
    <w:p w:rsidRDefault="00532A39" w:rsidP="007B64C7" w:rsidR="00532A39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32A39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180CF2">
          <w:t>5422/16-</w:t>
        </w:r>
        <w:r w:rsidR="002942D5">
          <w:t>22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80CF2"/>
    <w:rsid w:val="001D0B43"/>
    <w:rsid w:val="00205451"/>
    <w:rsid w:val="00210903"/>
    <w:rsid w:val="0023149C"/>
    <w:rsid w:val="002522AD"/>
    <w:rsid w:val="00290380"/>
    <w:rsid w:val="002942D5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32A39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05594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5422</izvorni_sadrzaj>
    <derivirana_varijabla naziv="DomainObject.Predmet.Broj_1">5422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St-5422/2016</izvorni_sadrzaj>
    <derivirana_varijabla naziv="DomainObject.Predmet.OznakaBroj_1">St-5422/2016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OBSCURA jednostavno društvo s ograničenom odgovornošću za usluge zastupanog po punomoćniku Senka Stojanović</izvorni_sadrzaj>
    <derivirana_varijabla naziv="DomainObject.Predmet.ProtustrankaFormated_1">  OBSCURA jednostavno društvo s ograničenom odgovornošću za usluge zastupanog po punomoćniku Senka Stojanović</derivirana_varijabla>
  </DomainObject.Predmet.ProtustrankaFormated>
  <DomainObject.Predmet.ProtustrankaFormatedOIB>
    <izvorni_sadrzaj>  OBSCURA jednostavno društvo s ograničenom odgovornošću za usluge, OIB 75122208052 zastupanog po punomoćniku Senka Stojanović</izvorni_sadrzaj>
    <derivirana_varijabla naziv="DomainObject.Predmet.ProtustrankaFormatedOIB_1">  OBSCURA jednostavno društvo s ograničenom odgovornošću za usluge, OIB 75122208052 zastupanog po punomoćniku Senka Stojanović</derivirana_varijabla>
  </DomainObject.Predmet.ProtustrankaFormatedOIB>
  <DomainObject.Predmet.ProtustrankaFormatedWithAdress>
    <izvorni_sadrzaj> OBSCURA jednostavno društvo s ograničenom odgovornošću za usluge, Trg Ante Starčevića 7, 10000 Zagreb zastupanog po punomoćniku Senka Stojanović</izvorni_sadrzaj>
    <derivirana_varijabla naziv="DomainObject.Predmet.ProtustrankaFormatedWithAdress_1"> OBSCURA jednostavno društvo s ograničenom odgovornošću za usluge, Trg Ante Starčevića 7, 10000 Zagreb zastupanog po punomoćniku Senka Stojanović</derivirana_varijabla>
  </DomainObject.Predmet.ProtustrankaFormatedWithAdress>
  <DomainObject.Predmet.ProtustrankaFormatedWithAdressOIB>
    <izvorni_sadrzaj> OBSCURA jednostavno društvo s ograničenom odgovornošću za usluge, OIB 75122208052, Trg Ante Starčevića 7, 10000 Zagreb zastupanog po punomoćniku Senka Stojanović</izvorni_sadrzaj>
    <derivirana_varijabla naziv="DomainObject.Predmet.ProtustrankaFormatedWithAdressOIB_1"> OBSCURA jednostavno društvo s ograničenom odgovornošću za usluge, OIB 75122208052, Trg Ante Starčevića 7, 10000 Zagreb zastupanog po punomoćniku Senka Stojanović</derivirana_varijabla>
  </DomainObject.Predmet.ProtustrankaFormatedWithAdressOIB>
  <DomainObject.Predmet.ProtustrankaWithAdress>
    <izvorni_sadrzaj>OBSCURA jednostavno društvo s ograničenom odgovornošću za usluge Trg Ante Starčevića 7, 10000 Zagreb</izvorni_sadrzaj>
    <derivirana_varijabla naziv="DomainObject.Predmet.ProtustrankaWithAdress_1">OBSCURA jednostavno društvo s ograničenom odgovornošću za usluge Trg Ante Starčevića 7, 10000 Zagreb</derivirana_varijabla>
  </DomainObject.Predmet.ProtustrankaWithAdress>
  <DomainObject.Predmet.ProtustrankaWithAdressOIB>
    <izvorni_sadrzaj>OBSCURA jednostavno društvo s ograničenom odgovornošću za usluge, OIB 75122208052, Trg Ante Starčevića 7, 10000 Zagreb</izvorni_sadrzaj>
    <derivirana_varijabla naziv="DomainObject.Predmet.ProtustrankaWithAdressOIB_1">OBSCURA jednostavno društvo s ograničenom odgovornošću za usluge, OIB 75122208052, Trg Ante Starčevića 7, 10000 Zagreb</derivirana_varijabla>
  </DomainObject.Predmet.ProtustrankaWithAdressOIB>
  <DomainObject.Predmet.ProtustrankaNazivFormated>
    <izvorni_sadrzaj>OBSCURA jednostavno društvo s ograničenom odgovornošću za usluge</izvorni_sadrzaj>
    <derivirana_varijabla naziv="DomainObject.Predmet.ProtustrankaNazivFormated_1">OBSCURA jednostavno društvo s ograničenom odgovornošću za usluge</derivirana_varijabla>
  </DomainObject.Predmet.ProtustrankaNazivFormated>
  <DomainObject.Predmet.ProtustrankaNazivFormatedOIB>
    <izvorni_sadrzaj>OBSCURA jednostavno društvo s ograničenom odgovornošću za usluge, OIB 75122208052</izvorni_sadrzaj>
    <derivirana_varijabla naziv="DomainObject.Predmet.ProtustrankaNazivFormatedOIB_1">OBSCURA jednostavno društvo s ograničenom odgovornošću za usluge, OIB 75122208052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Stojanović; VJEROVNICI</izvorni_sadrzaj>
    <derivirana_varijabla naziv="DomainObject.Predmet.StrankaFormated_1">  FINA Regionalni centar Zagreb; Senka Stojanović; VJEROVNICI</derivirana_varijabla>
  </DomainObject.Predmet.StrankaFormated>
  <DomainObject.Predmet.StrankaFormatedOIB>
    <izvorni_sadrzaj>  FINA Regionalni centar Zagreb, OIB 85821130368; Senka Stojanović, OIB 17115026622; VJEROVNICI</izvorni_sadrzaj>
    <derivirana_varijabla naziv="DomainObject.Predmet.StrankaFormatedOIB_1">  FINA Regionalni centar Zagreb, OIB 85821130368; Senka Stojanović, OIB 17115026622; VJEROVNICI</derivirana_varijabla>
  </DomainObject.Predmet.StrankaFormatedOIB>
  <DomainObject.Predmet.StrankaFormatedWithAdress>
    <izvorni_sadrzaj> FINA Regionalni centar Zagreb, Trg svibanjskih žrtava 1995. br. 1, 10000 Zagreb; Senka Stojanović, Šćitarjevo 53, 10410 Šćitarjevo; VJEROVNICI</izvorni_sadrzaj>
    <derivirana_varijabla naziv="DomainObject.Predmet.StrankaFormatedWithAdress_1"> FINA Regionalni centar Zagreb, Trg svibanjskih žrtava 1995. br. 1, 10000 Zagreb; Senka Stojanović, Šćitarjevo 53, 10410 Šćitarjevo; VJEROVNICI</derivirana_varijabla>
  </DomainObject.Predmet.StrankaFormatedWithAdress>
  <DomainObject.Predmet.StrankaFormatedWithAdressOIB>
    <izvorni_sadrzaj> FINA Regionalni centar Zagreb, OIB 85821130368, Trg svibanjskih žrtava 1995. br. 1, 10000 Zagreb; Senka Stojanović, OIB 17115026622, Šćitarjevo 53, 10410 Šćitarjevo; VJEROVNICI</izvorni_sadrzaj>
    <derivirana_varijabla naziv="DomainObject.Predmet.StrankaFormatedWithAdressOIB_1"> FINA Regionalni centar Zagreb, OIB 85821130368, Trg svibanjskih žrtava 1995. br. 1, 10000 Zagreb; Senka Stojanović, OIB 17115026622, Šćitarjevo 53, 10410 Šćitarjevo; VJEROVNICI</derivirana_varijabla>
  </DomainObject.Predmet.StrankaFormatedWithAdressOIB>
  <DomainObject.Predmet.StrankaWithAdress>
    <izvorni_sadrzaj>FINA Regionalni centar Zagreb Trg svibanjskih žrtava 1995. br. 1,10000 Zagreb,Senka Stojanović Šćitarjevo 53,10410 Šćitarjevo,VJEROVNICI </izvorni_sadrzaj>
    <derivirana_varijabla naziv="DomainObject.Predmet.StrankaWithAdress_1">FINA Regionalni centar Zagreb Trg svibanjskih žrtava 1995. br. 1,10000 Zagreb,Senka Stojanović Šćitarjevo 53,10410 Šćitarjevo,VJEROVNICI </derivirana_varijabla>
  </DomainObject.Predmet.StrankaWithAdress>
  <DomainObject.Predmet.StrankaWithAdressOIB>
    <izvorni_sadrzaj>FINA Regionalni centar Zagreb, OIB 85821130368, Trg svibanjskih žrtava 1995. br. 1,10000 Zagreb,Senka Stojanović, OIB 17115026622, Šćitarjevo 53,10410 Šćitarjevo,VJEROVNICI</izvorni_sadrzaj>
    <derivirana_varijabla naziv="DomainObject.Predmet.StrankaWithAdressOIB_1">FINA Regionalni centar Zagreb, OIB 85821130368, Trg svibanjskih žrtava 1995. br. 1,10000 Zagreb,Senka Stojanović, OIB 17115026622, Šćitarjevo 53,10410 Šćitarjevo,VJEROVNICI</derivirana_varijabla>
  </DomainObject.Predmet.StrankaWithAdressOIB>
  <DomainObject.Predmet.StrankaNazivFormated>
    <izvorni_sadrzaj>FINA Regionalni centar Zagreb,Senka Stojanović,VJEROVNICI</izvorni_sadrzaj>
    <derivirana_varijabla naziv="DomainObject.Predmet.StrankaNazivFormated_1">FINA Regionalni centar Zagreb,Senka Stojanović,VJEROVNICI</derivirana_varijabla>
  </DomainObject.Predmet.StrankaNazivFormated>
  <DomainObject.Predmet.StrankaNazivFormatedOIB>
    <izvorni_sadrzaj>FINA Regionalni centar Zagreb, OIB 85821130368,Senka Stojanović, OIB 17115026622,VJEROVNICI</izvorni_sadrzaj>
    <derivirana_varijabla naziv="DomainObject.Predmet.StrankaNazivFormatedOIB_1">FINA Regionalni centar Zagreb, OIB 85821130368,Senka Stojanović, OIB 17115026622,VJEROVNICI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Senka Stojanović</item>
      <item>VJEROVNICI</item>
    </izvorni_sadrzaj>
    <derivirana_varijabla naziv="DomainObject.Predmet.StrankaListFormated_1">
      <item>FINA Regionalni centar Zagreb</item>
      <item>Senka Stojanović</item>
      <item>VJEROVNICI</item>
    </derivirana_varijabla>
  </DomainObject.Predmet.StrankaListFormated>
  <DomainObject.Predmet.StrankaListFormatedOIB>
    <izvorni_sadrzaj>
      <item>FINA Regionalni centar Zagreb, OIB 85821130368</item>
      <item>Senka Stojanović, OIB 17115026622</item>
      <item>VJEROVNICI</item>
    </izvorni_sadrzaj>
    <derivirana_varijabla naziv="DomainObject.Predmet.StrankaListFormatedOIB_1">
      <item>FINA Regionalni centar Zagreb, OIB 85821130368</item>
      <item>Senka Stojanović, OIB 17115026622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Senka Stojanović, Šćitarjevo 53, 10410 Šćitarjevo</item>
      <item>VJEROVNICI</item>
    </izvorni_sadrzaj>
    <derivirana_varijabla naziv="DomainObject.Predmet.StrankaListFormatedWithAdress_1">
      <item>FINA Regionalni centar Zagreb, Trg svibanjskih žrtava 1995. br. 1, 10000 Zagreb</item>
      <item>Senka Stojanović, Šćitarjevo 53, 10410 Šćitarjevo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Senka Stojanović, OIB 17115026622, Šćitarjevo 53, 10410 Šćitarjevo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Senka Stojanović, OIB 17115026622, Šćitarjevo 53, 10410 Šćitarjevo</item>
      <item>VJEROVNICI</item>
    </derivirana_varijabla>
  </DomainObject.Predmet.StrankaListFormatedWithAdressOIB>
  <DomainObject.Predmet.StrankaListNazivFormated>
    <izvorni_sadrzaj>
      <item>FINA Regionalni centar Zagreb</item>
      <item>Senka Stojanović</item>
      <item>VJEROVNICI</item>
    </izvorni_sadrzaj>
    <derivirana_varijabla naziv="DomainObject.Predmet.StrankaListNazivFormated_1">
      <item>FINA Regionalni centar Zagreb</item>
      <item>Senka Stojanović</item>
      <item>VJEROVNICI</item>
    </derivirana_varijabla>
  </DomainObject.Predmet.StrankaListNazivFormated>
  <DomainObject.Predmet.StrankaListNazivFormatedOIB>
    <izvorni_sadrzaj>
      <item>FINA Regionalni centar Zagreb, OIB 85821130368</item>
      <item>Senka Stojanović, OIB 17115026622</item>
      <item>VJEROVNICI</item>
    </izvorni_sadrzaj>
    <derivirana_varijabla naziv="DomainObject.Predmet.StrankaListNazivFormatedOIB_1">
      <item>FINA Regionalni centar Zagreb, OIB 85821130368</item>
      <item>Senka Stojanović, OIB 17115026622</item>
      <item>VJEROVNICI</item>
    </derivirana_varijabla>
  </DomainObject.Predmet.StrankaListNazivFormatedOIB>
  <DomainObject.Predmet.ProtuStrankaListFormated>
    <izvorni_sadrzaj>
      <item>OBSCURA jednostavno društvo s ograničenom odgovornošću za usluge zastupanog po punomoćniku Senka Stojanović</item>
    </izvorni_sadrzaj>
    <derivirana_varijabla naziv="DomainObject.Predmet.ProtuStrankaListFormated_1">
      <item>OBSCURA jednostavno društvo s ograničenom odgovornošću za usluge zastupanog po punomoćniku Senka Stojanović</item>
    </derivirana_varijabla>
  </DomainObject.Predmet.ProtuStrankaListFormated>
  <DomainObject.Predmet.ProtuStrankaListFormatedOIB>
    <izvorni_sadrzaj>
      <item>OBSCURA jednostavno društvo s ograničenom odgovornošću za usluge, OIB 75122208052 zastupanog po punomoćniku Senka Stojanović</item>
    </izvorni_sadrzaj>
    <derivirana_varijabla naziv="DomainObject.Predmet.ProtuStrankaListFormatedOIB_1">
      <item>OBSCURA jednostavno društvo s ograničenom odgovornošću za usluge, OIB 75122208052 zastupanog po punomoćniku Senka Stojanović</item>
    </derivirana_varijabla>
  </DomainObject.Predmet.ProtuStrankaListFormatedOIB>
  <DomainObject.Predmet.ProtuStrankaListFormatedWithAdress>
    <izvorni_sadrzaj>
      <item>OBSCURA jednostavno društvo s ograničenom odgovornošću za usluge, Trg Ante Starčevića 7, 10000 Zagreb zastupanog po punomoćniku Senka Stojanović</item>
    </izvorni_sadrzaj>
    <derivirana_varijabla naziv="DomainObject.Predmet.ProtuStrankaListFormatedWithAdress_1">
      <item>OBSCURA jednostavno društvo s ograničenom odgovornošću za usluge, Trg Ante Starčevića 7, 10000 Zagreb zastupanog po punomoćniku Senka Stojanović</item>
    </derivirana_varijabla>
  </DomainObject.Predmet.ProtuStrankaListFormatedWithAdress>
  <DomainObject.Predmet.ProtuStrankaListFormatedWithAdressOIB>
    <izvorni_sadrzaj>
      <item>OBSCURA jednostavno društvo s ograničenom odgovornošću za usluge, OIB 75122208052, Trg Ante Starčevića 7, 10000 Zagreb zastupanog po punomoćniku Senka Stojanović</item>
    </izvorni_sadrzaj>
    <derivirana_varijabla naziv="DomainObject.Predmet.ProtuStrankaListFormatedWithAdressOIB_1">
      <item>OBSCURA jednostavno društvo s ograničenom odgovornošću za usluge, OIB 75122208052, Trg Ante Starčevića 7, 10000 Zagreb zastupanog po punomoćniku Senka Stojanović</item>
    </derivirana_varijabla>
  </DomainObject.Predmet.ProtuStrankaListFormatedWithAdressOIB>
  <DomainObject.Predmet.ProtuStrankaListNazivFormated>
    <izvorni_sadrzaj>
      <item>OBSCURA jednostavno društvo s ograničenom odgovornošću za usluge</item>
    </izvorni_sadrzaj>
    <derivirana_varijabla naziv="DomainObject.Predmet.ProtuStrankaListNazivFormated_1">
      <item>OBSCURA jednostavno društvo s ograničenom odgovornošću za usluge</item>
    </derivirana_varijabla>
  </DomainObject.Predmet.ProtuStrankaListNazivFormated>
  <DomainObject.Predmet.ProtuStrankaListNazivFormatedOIB>
    <izvorni_sadrzaj>
      <item>OBSCURA jednostavno društvo s ograničenom odgovornošću za usluge, OIB 75122208052</item>
    </izvorni_sadrzaj>
    <derivirana_varijabla naziv="DomainObject.Predmet.ProtuStrankaListNazivFormatedOIB_1">
      <item>OBSCURA jednostavno društvo s ograničenom odgovornošću za usluge, OIB 75122208052</item>
    </derivirana_varijabla>
  </DomainObject.Predmet.ProtuStrankaListNazivFormatedOIB>
  <DomainObject.Predmet.OstaliListFormated>
    <izvorni_sadrzaj>
      <item>Senka Stojanović punomoćnica sudionika u postupku OBSCURA jednostavno društvo s ograničenom odgovornošću za usluge</item>
    </izvorni_sadrzaj>
    <derivirana_varijabla naziv="DomainObject.Predmet.OstaliListFormated_1">
      <item>Senka Stojanović punomoćnica sudionika u postupku OBSCURA jednostavno društvo s ograničenom odgovornošću za usluge</item>
    </derivirana_varijabla>
  </DomainObject.Predmet.OstaliListFormated>
  <DomainObject.Predmet.OstaliListFormatedOIB>
    <izvorni_sadrzaj>
      <item>Senka Stojanović, OIB 17115026622 punomoćnica sudionika u postupku OBSCURA jednostavno društvo s ograničenom odgovornošću za usluge</item>
    </izvorni_sadrzaj>
    <derivirana_varijabla naziv="DomainObject.Predmet.OstaliListFormatedOIB_1">
      <item>Senka Stojanović, OIB 17115026622 punomoćnica sudionika u postupku OBSCURA jednostavno društvo s ograničenom odgovornošću za usluge</item>
    </derivirana_varijabla>
  </DomainObject.Predmet.OstaliListFormatedOIB>
  <DomainObject.Predmet.OstaliListFormatedWithAdress>
    <izvorni_sadrzaj>
      <item>Senka Stojanović, Šćitarjevo 53, 10410 Šćitarjevo punomoćnica sudionika u postupku OBSCURA jednostavno društvo s ograničenom odgovornošću za usluge</item>
    </izvorni_sadrzaj>
    <derivirana_varijabla naziv="DomainObject.Predmet.OstaliListFormatedWithAdress_1">
      <item>Senka Stojanović, Šćitarjevo 53, 10410 Šćitarjevo punomoćnica sudionika u postupku OBSCURA jednostavno društvo s ograničenom odgovornošću za usluge</item>
    </derivirana_varijabla>
  </DomainObject.Predmet.OstaliListFormatedWithAdress>
  <DomainObject.Predmet.OstaliListFormatedWithAdressOIB>
    <izvorni_sadrzaj>
      <item>Senka Stojanović, OIB 17115026622, Šćitarjevo 53, 10410 Šćitarjevo punomoćnica sudionika u postupku OBSCURA jednostavno društvo s ograničenom odgovornošću za usluge</item>
    </izvorni_sadrzaj>
    <derivirana_varijabla naziv="DomainObject.Predmet.OstaliListFormatedWithAdressOIB_1">
      <item>Senka Stojanović, OIB 17115026622, Šćitarjevo 53, 10410 Šćitarjevo punomoćnica sudionika u postupku OBSCURA jednostavno društvo s ograničenom odgovornošću za usluge</item>
    </derivirana_varijabla>
  </DomainObject.Predmet.OstaliListFormatedWithAdressOIB>
  <DomainObject.Predmet.OstaliListNazivFormated>
    <izvorni_sadrzaj>
      <item>Senka Stojanović</item>
    </izvorni_sadrzaj>
    <derivirana_varijabla naziv="DomainObject.Predmet.OstaliListNazivFormated_1">
      <item>Senka Stojanović</item>
    </derivirana_varijabla>
  </DomainObject.Predmet.OstaliListNazivFormated>
  <DomainObject.Predmet.OstaliListNazivFormatedOIB>
    <izvorni_sadrzaj>
      <item>Senka Stojanović, OIB 17115026622</item>
    </izvorni_sadrzaj>
    <derivirana_varijabla naziv="DomainObject.Predmet.OstaliListNazivFormatedOIB_1">
      <item>Senka Stojanović, OIB 17115026622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OBSCURA jednostavno društvo s ograničenom odgovornošću za usluge</izvorni_sadrzaj>
    <derivirana_varijabla naziv="DomainObject.Predmet.ProtustrankaIDrugi_1">OBSCURA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OBSCURA jednostavno društvo s ograničenom odgovornošću za usluge, OIB 75122208052, Trg Ante Starčevića 7, 10000 Zagreb</izvorni_sadrzaj>
    <derivirana_varijabla naziv="DomainObject.Predmet.ProtustrankaIDrugiAdressOIB_1">OBSCURA jednostavno društvo s ograničenom odgovornošću za usluge, OIB 75122208052,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OBSCURA jednostavno društvo s ograničenom odgovornošću za usluge</item>
      <item>Senka Stojanović</item>
      <item>Senka Stojanović</item>
      <item>VJEROVNICI</item>
    </izvorni_sadrzaj>
    <derivirana_varijabla naziv="DomainObject.Predmet.SudioniciListNaziv_1">
      <item>FINA Regionalni centar Zagreb</item>
      <item>OBSCURA jednostavno društvo s ograničenom odgovornošću za usluge</item>
      <item>Senka Stojanović</item>
      <item>Senka Stojanović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  <item>VJEROVNICI</item>
    </izvorni_sadrzaj>
    <derivirana_varijabla naziv="DomainObject.Predmet.SudioniciListAdressOIB_1"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75122208052</item>
      <item>, OIB 17115026622</item>
      <item>, OIB 17115026622</item>
      <item>, OIB null</item>
    </izvorni_sadrzaj>
    <derivirana_varijabla naziv="DomainObject.Predmet.SudioniciListNazivOIB_1">
      <item>, OIB 85821130368</item>
      <item>, OIB 75122208052</item>
      <item>, OIB 17115026622</item>
      <item>, OIB 17115026622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BF931-6DF4-4B6E-AF20-241DABCCE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983</properties:Words>
  <properties:Characters>5475</properties:Characters>
  <properties:Lines>108</properties:Lines>
  <properties:Paragraphs>35</properties:Paragraphs>
  <properties:TotalTime>423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2018-08-23T09:06:00Z</cp:lastPrinted>
  <dcterms:modified xmlns:xsi="http://www.w3.org/2001/XMLSchema-instance" xsi:type="dcterms:W3CDTF">2018-08-23T09:06:00Z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