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b9089" w14:paraId="67b9089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3E5F02">
        <w:t>1932</w:t>
      </w:r>
      <w:r w:rsidR="0020140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1D7765">
        <w:t>Financijske agencije Regionalni centar Zagreb Podružnica Zagreb, Trg svibanjskih žrtava 1995. 1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AF1FFD">
        <w:t xml:space="preserve"> </w:t>
      </w:r>
      <w:r w:rsidR="003E5F02">
        <w:t>MAKROSISTEM-INŽINJERING d.o.o. za proizvodnju, unutrašnju i vanjsku trgovinu i usluge, Zagreb, Male Putine 2, MBS: 080279496, OIB: 31611449251</w:t>
      </w:r>
      <w:r w:rsidR="00AF1FFD">
        <w:t>,</w:t>
      </w:r>
      <w:r w:rsidR="009E195D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1D7765">
        <w:t>29</w:t>
      </w:r>
      <w:r w:rsidR="00F1067A">
        <w:t>. lipnja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3E5F02">
        <w:t>MAKROSISTEM-INŽINJERING d.o.o. za proizvodnju, unutrašnju i vanjsku trgovinu i usluge, Zagreb, Male Putine 2, MBS: 080279496, OIB: 31611449251</w:t>
      </w:r>
      <w:r w:rsidR="00600F07">
        <w:t xml:space="preserve"> </w:t>
      </w:r>
      <w:r w:rsidR="00224AFF">
        <w:t xml:space="preserve">iznosi </w:t>
      </w:r>
      <w:r w:rsidR="003E5F02">
        <w:t>62.075,61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1170E">
        <w:t xml:space="preserve"> </w:t>
      </w:r>
      <w:r w:rsidR="003E5F02">
        <w:t>Boris Plivelić, Zagreb, Gajnice 15</w:t>
      </w:r>
      <w:r w:rsidR="00AF1FFD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3E5F02">
        <w:t>1932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1D7765">
        <w:t>29</w:t>
      </w:r>
      <w:r w:rsidR="00F1067A">
        <w:t>. lipnja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1D7765">
        <w:t>5/8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7C9D"/>
    <w:rsid w:val="00083809"/>
    <w:rsid w:val="00091B4B"/>
    <w:rsid w:val="000938B8"/>
    <w:rsid w:val="00095305"/>
    <w:rsid w:val="000B0EBD"/>
    <w:rsid w:val="000C26C6"/>
    <w:rsid w:val="000C5EBC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198E"/>
    <w:rsid w:val="003715E0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31E7"/>
    <w:rsid w:val="005A4B7E"/>
    <w:rsid w:val="005B1166"/>
    <w:rsid w:val="005B42D2"/>
    <w:rsid w:val="005B59B6"/>
    <w:rsid w:val="005B619E"/>
    <w:rsid w:val="005C01B9"/>
    <w:rsid w:val="005D2A79"/>
    <w:rsid w:val="005D7EC1"/>
    <w:rsid w:val="005E0CFB"/>
    <w:rsid w:val="005E4885"/>
    <w:rsid w:val="005E55B1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6121F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7CA2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43CDA"/>
    <w:rsid w:val="00C56925"/>
    <w:rsid w:val="00C66216"/>
    <w:rsid w:val="00C8590C"/>
    <w:rsid w:val="00C96222"/>
    <w:rsid w:val="00CA01EF"/>
    <w:rsid w:val="00CC1143"/>
    <w:rsid w:val="00CE0EE4"/>
    <w:rsid w:val="00CF37F3"/>
    <w:rsid w:val="00CF63EE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5F69"/>
    <w:rsid w:val="00DF01D7"/>
    <w:rsid w:val="00DF7182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44980"/>
    <w:rsid w:val="00F46E60"/>
    <w:rsid w:val="00F506D5"/>
    <w:rsid w:val="00F52F2F"/>
    <w:rsid w:val="00F6215D"/>
    <w:rsid w:val="00F734CA"/>
    <w:rsid w:val="00F73514"/>
    <w:rsid w:val="00F82537"/>
    <w:rsid w:val="00F83779"/>
    <w:rsid w:val="00F87B32"/>
    <w:rsid w:val="00FA07DA"/>
    <w:rsid w:val="00FA126F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612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12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12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12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12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612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12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12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12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12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1932</izvorni_sadrzaj>
    <derivirana_varijabla naziv="DomainObject.Predmet.Broj_1">1932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St-1932/2016</izvorni_sadrzaj>
    <derivirana_varijabla naziv="DomainObject.Predmet.OznakaBroj_1">St-1932/2016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MAKROSISTEM-INŽINJERING d.o.o.</izvorni_sadrzaj>
    <derivirana_varijabla naziv="DomainObject.Predmet.ProtustrankaFormated_1">  MAKROSISTEM-INŽINJERING d.o.o.</derivirana_varijabla>
  </DomainObject.Predmet.ProtustrankaFormated>
  <DomainObject.Predmet.ProtustrankaFormatedOIB>
    <izvorni_sadrzaj>  MAKROSISTEM-INŽINJERING d.o.o., OIB 31611449251</izvorni_sadrzaj>
    <derivirana_varijabla naziv="DomainObject.Predmet.ProtustrankaFormatedOIB_1">  MAKROSISTEM-INŽINJERING d.o.o., OIB 31611449251</derivirana_varijabla>
  </DomainObject.Predmet.ProtustrankaFormatedOIB>
  <DomainObject.Predmet.ProtustrankaFormatedWithAdress>
    <izvorni_sadrzaj> MAKROSISTEM-INŽINJERING d.o.o., Male Putine broj 2, 10000 Zagreb</izvorni_sadrzaj>
    <derivirana_varijabla naziv="DomainObject.Predmet.ProtustrankaFormatedWithAdress_1"> MAKROSISTEM-INŽINJERING d.o.o., Male Putine broj 2, 10000 Zagreb</derivirana_varijabla>
  </DomainObject.Predmet.ProtustrankaFormatedWithAdress>
  <DomainObject.Predmet.ProtustrankaFormatedWithAdressOIB>
    <izvorni_sadrzaj> MAKROSISTEM-INŽINJERING d.o.o., OIB 31611449251, Male Putine broj 2, 10000 Zagreb</izvorni_sadrzaj>
    <derivirana_varijabla naziv="DomainObject.Predmet.ProtustrankaFormatedWithAdressOIB_1"> MAKROSISTEM-INŽINJERING d.o.o., OIB 31611449251, Male Putine broj 2, 10000 Zagreb</derivirana_varijabla>
  </DomainObject.Predmet.ProtustrankaFormatedWithAdressOIB>
  <DomainObject.Predmet.ProtustrankaWithAdress>
    <izvorni_sadrzaj>MAKROSISTEM-INŽINJERING d.o.o. Male Putine broj 2, 10000 Zagreb</izvorni_sadrzaj>
    <derivirana_varijabla naziv="DomainObject.Predmet.ProtustrankaWithAdress_1">MAKROSISTEM-INŽINJERING d.o.o. Male Putine broj 2, 10000 Zagreb</derivirana_varijabla>
  </DomainObject.Predmet.ProtustrankaWithAdress>
  <DomainObject.Predmet.ProtustrankaWithAdressOIB>
    <izvorni_sadrzaj>MAKROSISTEM-INŽINJERING d.o.o., OIB 31611449251, Male Putine broj 2, 10000 Zagreb</izvorni_sadrzaj>
    <derivirana_varijabla naziv="DomainObject.Predmet.ProtustrankaWithAdressOIB_1">MAKROSISTEM-INŽINJERING d.o.o., OIB 31611449251, Male Putine broj 2, 10000 Zagreb</derivirana_varijabla>
  </DomainObject.Predmet.ProtustrankaWithAdressOIB>
  <DomainObject.Predmet.ProtustrankaNazivFormated>
    <izvorni_sadrzaj>MAKROSISTEM-INŽINJERING d.o.o.</izvorni_sadrzaj>
    <derivirana_varijabla naziv="DomainObject.Predmet.ProtustrankaNazivFormated_1">MAKROSISTEM-INŽINJERING d.o.o.</derivirana_varijabla>
  </DomainObject.Predmet.ProtustrankaNazivFormated>
  <DomainObject.Predmet.ProtustrankaNazivFormatedOIB>
    <izvorni_sadrzaj>MAKROSISTEM-INŽINJERING d.o.o., OIB 31611449251</izvorni_sadrzaj>
    <derivirana_varijabla naziv="DomainObject.Predmet.ProtustrankaNazivFormatedOIB_1">MAKROSISTEM-INŽINJERING d.o.o., OIB 31611449251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MAKROSISTEM-INŽINJERING d.o.o.</item>
    </izvorni_sadrzaj>
    <derivirana_varijabla naziv="DomainObject.Predmet.ProtuStrankaListFormated_1">
      <item>MAKROSISTEM-INŽINJERING d.o.o.</item>
    </derivirana_varijabla>
  </DomainObject.Predmet.ProtuStrankaListFormated>
  <DomainObject.Predmet.ProtuStrankaListFormatedOIB>
    <izvorni_sadrzaj>
      <item>MAKROSISTEM-INŽINJERING d.o.o., OIB 31611449251</item>
    </izvorni_sadrzaj>
    <derivirana_varijabla naziv="DomainObject.Predmet.ProtuStrankaListFormatedOIB_1">
      <item>MAKROSISTEM-INŽINJERING d.o.o., OIB 31611449251</item>
    </derivirana_varijabla>
  </DomainObject.Predmet.ProtuStrankaListFormatedOIB>
  <DomainObject.Predmet.ProtuStrankaListFormatedWithAdress>
    <izvorni_sadrzaj>
      <item>MAKROSISTEM-INŽINJERING d.o.o., Male Putine broj 2, 10000 Zagreb</item>
    </izvorni_sadrzaj>
    <derivirana_varijabla naziv="DomainObject.Predmet.ProtuStrankaListFormatedWithAdress_1">
      <item>MAKROSISTEM-INŽINJERING d.o.o., Male Putine broj 2, 10000 Zagreb</item>
    </derivirana_varijabla>
  </DomainObject.Predmet.ProtuStrankaListFormatedWithAdress>
  <DomainObject.Predmet.ProtuStrankaListFormatedWithAdressOIB>
    <izvorni_sadrzaj>
      <item>MAKROSISTEM-INŽINJERING d.o.o., OIB 31611449251, Male Putine broj 2, 10000 Zagreb</item>
    </izvorni_sadrzaj>
    <derivirana_varijabla naziv="DomainObject.Predmet.ProtuStrankaListFormatedWithAdressOIB_1">
      <item>MAKROSISTEM-INŽINJERING d.o.o., OIB 31611449251, Male Putine broj 2, 10000 Zagreb</item>
    </derivirana_varijabla>
  </DomainObject.Predmet.ProtuStrankaListFormatedWithAdressOIB>
  <DomainObject.Predmet.ProtuStrankaListNazivFormated>
    <izvorni_sadrzaj>
      <item>MAKROSISTEM-INŽINJERING d.o.o.</item>
    </izvorni_sadrzaj>
    <derivirana_varijabla naziv="DomainObject.Predmet.ProtuStrankaListNazivFormated_1">
      <item>MAKROSISTEM-INŽINJERING d.o.o.</item>
    </derivirana_varijabla>
  </DomainObject.Predmet.ProtuStrankaListNazivFormated>
  <DomainObject.Predmet.ProtuStrankaListNazivFormatedOIB>
    <izvorni_sadrzaj>
      <item>MAKROSISTEM-INŽINJERING d.o.o., OIB 31611449251</item>
    </izvorni_sadrzaj>
    <derivirana_varijabla naziv="DomainObject.Predmet.ProtuStrankaListNazivFormatedOIB_1">
      <item>MAKROSISTEM-INŽINJERING d.o.o., OIB 31611449251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MAKROSISTEM-INŽINJERING d.o.o.</izvorni_sadrzaj>
    <derivirana_varijabla naziv="DomainObject.Predmet.ProtustrankaIDrugi_1">MAKROSISTEM-INŽINJERING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MAKROSISTEM-INŽINJERING d.o.o., OIB 31611449251, Male Putine broj 2, 10000 Zagreb</izvorni_sadrzaj>
    <derivirana_varijabla naziv="DomainObject.Predmet.ProtustrankaIDrugiAdressOIB_1">MAKROSISTEM-INŽINJERING d.o.o., OIB 31611449251, Male Putine broj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MAKROSISTEM-INŽINJERING d.o.o.</item>
      <item>FINA Regionalni centar Zagreb</item>
    </izvorni_sadrzaj>
    <derivirana_varijabla naziv="DomainObject.Predmet.SudioniciListNaziv_1">
      <item>MAKROSISTEM-INŽINJERING d.o.o.</item>
      <item>FINA Regionalni centar Zagreb</item>
    </derivirana_varijabla>
  </DomainObject.Predmet.SudioniciListNaziv>
  <DomainObject.Predmet.SudioniciListAdressOIB>
    <izvorni_sadrzaj>
      <item>MAKROSISTEM-INŽINJERING d.o.o., OIB 31611449251, Male Putine broj 2,10000 Zagreb</item>
      <item>FINA Regionalni centar Zagreb, OIB 85821130368, Trg svibanjskih žrtava 1995. br. 1,10000 Zagreb</item>
    </izvorni_sadrzaj>
    <derivirana_varijabla naziv="DomainObject.Predmet.SudioniciListAdressOIB_1">
      <item>MAKROSISTEM-INŽINJERING d.o.o., OIB 31611449251, Male Putine broj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31611449251</item>
      <item>, OIB 85821130368</item>
    </izvorni_sadrzaj>
    <derivirana_varijabla naziv="DomainObject.Predmet.SudioniciListNazivOIB_1">
      <item>, OIB 31611449251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374</properties:Words>
  <properties:Characters>2006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2016-06-29T10:24:00Z</dcterms:created>
  <dc:creator>Korisnik</dc:creator>
  <cp:lastModifiedBy>Žana Bem</cp:lastModifiedBy>
  <cp:lastPrinted>2016-05-12T09:17:00Z</cp:lastPrinted>
  <dcterms:modified xmlns:xsi="http://www.w3.org/2001/XMLSchema-instance" xsi:type="dcterms:W3CDTF">2016-06-29T10:24:00Z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