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7f10" w14:paraId="4a87f1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E3B36">
        <w:t>34</w:t>
      </w:r>
      <w:r w:rsidR="007E6FFB">
        <w:t>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7E6FFB">
        <w:t>ERTONA</w:t>
      </w:r>
      <w:r w:rsidR="00DE3B36">
        <w:t xml:space="preserve"> d.o.o., Spl</w:t>
      </w:r>
      <w:r w:rsidR="007E6FFB">
        <w:t>it, Šižgorićeva 5</w:t>
      </w:r>
      <w:r w:rsidR="00FC1843">
        <w:t xml:space="preserve">, </w:t>
      </w:r>
      <w:r w:rsidR="00F06DE1">
        <w:t>OIB</w:t>
      </w:r>
      <w:r w:rsidR="007E6FFB">
        <w:t>: 25091743015</w:t>
      </w:r>
      <w:r w:rsidR="00297AA2">
        <w:t xml:space="preserve">, </w:t>
      </w:r>
      <w:r w:rsidR="007E6FFB">
        <w:t>MBS: 060185141</w:t>
      </w:r>
      <w:r w:rsidR="005662CB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E6FFB" w:rsidRPr="007E6FFB">
        <w:t xml:space="preserve">ERTONA d.o.o., Split, Šižgorićeva 5, OIB: 25091743015, MBS: 060185141, </w:t>
      </w:r>
      <w:r w:rsidR="00D36A52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7E6FFB">
        <w:t>u od 2566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7E6FFB">
        <w:t>508.799,53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7E6FFB">
        <w:t>ju</w:t>
      </w:r>
      <w:r>
        <w:t xml:space="preserve"> se </w:t>
      </w:r>
      <w:r w:rsidR="00D36A52">
        <w:t>o</w:t>
      </w:r>
      <w:r w:rsidR="007E6FFB">
        <w:t>vlaštene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7E6FFB">
        <w:t>3. ST-1349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E6FFB">
        <w:t>e</w:t>
      </w:r>
      <w:r w:rsidR="003D3A71">
        <w:t xml:space="preserve"> ovlašten</w:t>
      </w:r>
      <w:r w:rsidR="007E6FFB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E6FFB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67E7A"/>
    <w:rsid w:val="00770151"/>
    <w:rsid w:val="00776F7C"/>
    <w:rsid w:val="00787AFC"/>
    <w:rsid w:val="007D3062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167E"/>
    <w:rsid w:val="00D36A52"/>
    <w:rsid w:val="00D4378C"/>
    <w:rsid w:val="00D437EF"/>
    <w:rsid w:val="00D8312C"/>
    <w:rsid w:val="00D83FD2"/>
    <w:rsid w:val="00D9288A"/>
    <w:rsid w:val="00DC05B1"/>
    <w:rsid w:val="00DC05CF"/>
    <w:rsid w:val="00DE3B36"/>
    <w:rsid w:val="00E076CF"/>
    <w:rsid w:val="00E56740"/>
    <w:rsid w:val="00E634A0"/>
    <w:rsid w:val="00E871B0"/>
    <w:rsid w:val="00EA213A"/>
    <w:rsid w:val="00EB7A0E"/>
    <w:rsid w:val="00ED780C"/>
    <w:rsid w:val="00EE5317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St-1349/2015</izvorni_sadrzaj>
    <derivirana_varijabla naziv="DomainObject.Predmet.OznakaBroj_1">St-1349/2015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ERTONA za popravak motornih vozila, društvo s ograničenom odgovornošću</izvorni_sadrzaj>
    <derivirana_varijabla naziv="DomainObject.Predmet.ProtustrankaFormated_1">  ERTONA za popravak motornih vozila, društvo s ograničenom odgovornošću</derivirana_varijabla>
  </DomainObject.Predmet.ProtustrankaFormated>
  <DomainObject.Predmet.ProtustrankaFormatedOIB>
    <izvorni_sadrzaj>  ERTONA za popravak motornih vozila, društvo s ograničenom odgovornošću, OIB 25091743015</izvorni_sadrzaj>
    <derivirana_varijabla naziv="DomainObject.Predmet.ProtustrankaFormatedOIB_1">  ERTONA za popravak motornih vozila, društvo s ograničenom odgovornošću, OIB 25091743015</derivirana_varijabla>
  </DomainObject.Predmet.ProtustrankaFormatedOIB>
  <DomainObject.Predmet.ProtustrankaFormatedWithAdress>
    <izvorni_sadrzaj> ERTONA za popravak motornih vozila, društvo s ograničenom odgovornošću, Šižgorićeva 5, 21000 Split</izvorni_sadrzaj>
    <derivirana_varijabla naziv="DomainObject.Predmet.ProtustrankaFormatedWithAdress_1"> ERTONA za popravak motornih vozila, društvo s ograničenom odgovornošću, Šižgorićeva 5, 21000 Split</derivirana_varijabla>
  </DomainObject.Predmet.ProtustrankaFormatedWithAdress>
  <DomainObject.Predmet.ProtustrankaFormatedWithAdressOIB>
    <izvorni_sadrzaj> ERTONA za popravak motornih vozila, društvo s ograničenom odgovornošću, OIB 25091743015, Šižgorićeva 5, 21000 Split</izvorni_sadrzaj>
    <derivirana_varijabla naziv="DomainObject.Predmet.ProtustrankaFormatedWithAdressOIB_1"> ERTONA za popravak motornih vozila, društvo s ograničenom odgovornošću, OIB 25091743015, Šižgorićeva 5, 21000 Split</derivirana_varijabla>
  </DomainObject.Predmet.ProtustrankaFormatedWithAdressOIB>
  <DomainObject.Predmet.ProtustrankaWithAdress>
    <izvorni_sadrzaj>ERTONA za popravak motornih vozila, društvo s ograničenom odgovornošću Šižgorićeva 5, 21000 Split</izvorni_sadrzaj>
    <derivirana_varijabla naziv="DomainObject.Predmet.ProtustrankaWithAdress_1">ERTONA za popravak motornih vozila, društvo s ograničenom odgovornošću Šižgorićeva 5, 21000 Split</derivirana_varijabla>
  </DomainObject.Predmet.ProtustrankaWithAdress>
  <DomainObject.Predmet.ProtustrankaWithAdressOIB>
    <izvorni_sadrzaj>ERTONA za popravak motornih vozila, društvo s ograničenom odgovornošću, OIB 25091743015, Šižgorićeva 5, 21000 Split</izvorni_sadrzaj>
    <derivirana_varijabla naziv="DomainObject.Predmet.ProtustrankaWithAdressOIB_1">ERTONA za popravak motornih vozila, društvo s ograničenom odgovornošću, OIB 25091743015, Šižgorićeva 5, 21000 Split</derivirana_varijabla>
  </DomainObject.Predmet.ProtustrankaWithAdressOIB>
  <DomainObject.Predmet.ProtustrankaNazivFormated>
    <izvorni_sadrzaj>ERTONA za popravak motornih vozila, društvo s ograničenom odgovornošću</izvorni_sadrzaj>
    <derivirana_varijabla naziv="DomainObject.Predmet.ProtustrankaNazivFormated_1">ERTONA za popravak motornih vozila, društvo s ograničenom odgovornošću</derivirana_varijabla>
  </DomainObject.Predmet.ProtustrankaNazivFormated>
  <DomainObject.Predmet.ProtustrankaNazivFormatedOIB>
    <izvorni_sadrzaj>ERTONA za popravak motornih vozila, društvo s ograničenom odgovornošću, OIB 25091743015</izvorni_sadrzaj>
    <derivirana_varijabla naziv="DomainObject.Predmet.ProtustrankaNazivFormatedOIB_1">ERTONA za popravak motornih vozila, društvo s ograničenom odgovornošću, OIB 25091743015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508799.53</izvorni_sadrzaj>
    <derivirana_varijabla naziv="DomainObject.Predmet.TrenutnaVrijednost_1">508799.53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ERTONA za popravak motornih vozila, društvo s ograničenom odgovornošću</item>
    </izvorni_sadrzaj>
    <derivirana_varijabla naziv="DomainObject.Predmet.ProtuStrankaListFormated_1">
      <item>ERTONA za popravak motornih vozila, društvo s ograničenom odgovornošću</item>
    </derivirana_varijabla>
  </DomainObject.Predmet.ProtuStrankaListFormated>
  <DomainObject.Predmet.ProtuStrankaListFormatedOIB>
    <izvorni_sadrzaj>
      <item>ERTONA za popravak motornih vozila, društvo s ograničenom odgovornošću, OIB 25091743015</item>
    </izvorni_sadrzaj>
    <derivirana_varijabla naziv="DomainObject.Predmet.ProtuStrankaListFormatedOIB_1">
      <item>ERTONA za popravak motornih vozila, društvo s ograničenom odgovornošću, OIB 25091743015</item>
    </derivirana_varijabla>
  </DomainObject.Predmet.ProtuStrankaListFormatedOIB>
  <DomainObject.Predmet.ProtuStrankaListFormatedWithAdress>
    <izvorni_sadrzaj>
      <item>ERTONA za popravak motornih vozila, društvo s ograničenom odgovornošću, Šižgorićeva 5, 21000 Split</item>
    </izvorni_sadrzaj>
    <derivirana_varijabla naziv="DomainObject.Predmet.ProtuStrankaListFormatedWithAdress_1">
      <item>ERTONA za popravak motornih vozila, društvo s ograničenom odgovornošću, Šižgorićeva 5, 21000 Split</item>
    </derivirana_varijabla>
  </DomainObject.Predmet.ProtuStrankaListFormatedWithAdress>
  <DomainObject.Predmet.ProtuStrankaListFormatedWithAdressOIB>
    <izvorni_sadrzaj>
      <item>ERTONA za popravak motornih vozila, društvo s ograničenom odgovornošću, OIB 25091743015, Šižgorićeva 5, 21000 Split</item>
    </izvorni_sadrzaj>
    <derivirana_varijabla naziv="DomainObject.Predmet.ProtuStrankaListFormatedWithAdressOIB_1">
      <item>ERTONA za popravak motornih vozila, društvo s ograničenom odgovornošću, OIB 25091743015, Šižgorićeva 5, 21000 Split</item>
    </derivirana_varijabla>
  </DomainObject.Predmet.ProtuStrankaListFormatedWithAdressOIB>
  <DomainObject.Predmet.ProtuStrankaListNazivFormated>
    <izvorni_sadrzaj>
      <item>ERTONA za popravak motornih vozila, društvo s ograničenom odgovornošću</item>
    </izvorni_sadrzaj>
    <derivirana_varijabla naziv="DomainObject.Predmet.ProtuStrankaListNazivFormated_1">
      <item>ERTONA za popravak motornih vozila, društvo s ograničenom odgovornošću</item>
    </derivirana_varijabla>
  </DomainObject.Predmet.ProtuStrankaListNazivFormated>
  <DomainObject.Predmet.ProtuStrankaListNazivFormatedOIB>
    <izvorni_sadrzaj>
      <item>ERTONA za popravak motornih vozila, društvo s ograničenom odgovornošću, OIB 25091743015</item>
    </izvorni_sadrzaj>
    <derivirana_varijabla naziv="DomainObject.Predmet.ProtuStrankaListNazivFormatedOIB_1">
      <item>ERTONA za popravak motornih vozila, društvo s ograničenom odgovornošću, OIB 25091743015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ERTONA za popravak motornih vozila, društvo s ograničenom odgovornošću</izvorni_sadrzaj>
    <derivirana_varijabla naziv="DomainObject.Predmet.ProtustrankaIDrugi_1">ERTONA za popravak motornih vozila,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ERTONA za popravak motornih vozila, društvo s ograničenom odgovornošću, OIB 25091743015, Šižgorićeva 5, 21000 Split</izvorni_sadrzaj>
    <derivirana_varijabla naziv="DomainObject.Predmet.ProtustrankaIDrugiAdressOIB_1">ERTONA za popravak motornih vozila, društvo s ograničenom odgovornošću, OIB 25091743015, Šižgorićeva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ERTONA za popravak motornih vozila, društvo s ograničenom odgovornošću</item>
      <item>FINANCIJSKA AGENCIJA, RC SPLIT</item>
    </izvorni_sadrzaj>
    <derivirana_varijabla naziv="DomainObject.Predmet.SudioniciListNaziv_1">
      <item>ERTONA za popravak motornih vozila, društvo s ograničenom odgovornošću</item>
      <item>FINANCIJSKA AGENCIJA, RC SPLIT</item>
    </derivirana_varijabla>
  </DomainObject.Predmet.SudioniciListNaziv>
  <DomainObject.Predmet.SudioniciListAdressOIB>
    <izvorni_sadrzaj>
      <item>ERTONA za popravak motornih vozila, društvo s ograničenom odgovornošću, OIB 25091743015, Šižgorićeva 5,21000 Split</item>
      <item>FINANCIJSKA AGENCIJA, RC SPLIT, OIB 85821130368, Mažuranićevo šetalište 24 b,21000 Split</item>
    </izvorni_sadrzaj>
    <derivirana_varijabla naziv="DomainObject.Predmet.SudioniciListAdressOIB_1">
      <item>ERTONA za popravak motornih vozila, društvo s ograničenom odgovornošću, OIB 25091743015, Šižgorićeva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25091743015</item>
      <item>, OIB 85821130368</item>
    </izvorni_sadrzaj>
    <derivirana_varijabla naziv="DomainObject.Predmet.SudioniciListNazivOIB_1">
      <item>, OIB 25091743015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2015-12-02T09:32:00Z</dcterms:created>
  <dc:creator>Lari Glavaš</dc:creator>
  <cp:lastModifiedBy>Lari Glavaš</cp:lastModifiedBy>
  <cp:lastPrinted>2015-12-02T09:32:00Z</cp:lastPrinted>
  <dcterms:modified xmlns:xsi="http://www.w3.org/2001/XMLSchema-instance" xsi:type="dcterms:W3CDTF">2015-12-02T09:33:00Z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