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0fe2" w14:paraId="1180fe2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584EE3">
        <w:t>186/2017-6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584EE3" w:rsidRPr="003933EC">
        <w:t>PASARA j.d.o.o., Zadar, Šibenska ulica 11A, OIB: 18844727511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584EE3">
        <w:t>27. travnja</w:t>
      </w:r>
      <w:r w:rsidR="00907ACD">
        <w:t xml:space="preserve"> </w:t>
      </w:r>
      <w:r w:rsidR="00584EE3">
        <w:t>2017</w:t>
      </w:r>
      <w:r w:rsidRPr="00FC1537">
        <w:t xml:space="preserve">., dana </w:t>
      </w:r>
      <w:r w:rsidR="00860DC8">
        <w:t>29</w:t>
      </w:r>
      <w:r w:rsidR="00584EE3">
        <w:t>. svibnja 2017</w:t>
      </w:r>
      <w:r>
        <w:t xml:space="preserve">., objavio je </w:t>
      </w:r>
      <w:r w:rsidR="00584EE3">
        <w:t xml:space="preserve">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584EE3" w:rsidRPr="003933EC">
        <w:t>PASARA j.d.o.o., Zadar, Šibenska ulica 11A, OIB: 18844727511</w:t>
      </w:r>
      <w:r>
        <w:t xml:space="preserve">, </w:t>
      </w:r>
      <w:r w:rsidRPr="00FC1537">
        <w:t xml:space="preserve">iznosi </w:t>
      </w:r>
      <w:r w:rsidR="00584EE3">
        <w:t>17.398,49</w:t>
      </w:r>
      <w:r w:rsidRPr="000D4BA2"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 w:rsidR="00C044C8">
        <w:t>osoba ovlaštena</w:t>
      </w:r>
      <w:r>
        <w:t xml:space="preserve"> po zakonu za zastupanje </w:t>
      </w:r>
      <w:r w:rsidR="00584EE3">
        <w:t>Mate Tolja iz Zadra, Šibenska 11/A, OIB: 76757315153</w:t>
      </w:r>
      <w:r>
        <w:t xml:space="preserve">, </w:t>
      </w:r>
      <w:r w:rsidRPr="00FC1537">
        <w:t xml:space="preserve">da u roku od 15 (petnaest) dana </w:t>
      </w:r>
      <w:r>
        <w:t xml:space="preserve">od dana objave ovog oglasa </w:t>
      </w:r>
      <w:r w:rsidR="00C044C8">
        <w:t>na e-oglasnoj ploči suda podnese</w:t>
      </w:r>
      <w:r w:rsidRPr="00FC1537">
        <w:t xml:space="preserve"> Trgovačkom sudu u Zadru javnobilježnički ovjerovljen popis imovine dužnika</w:t>
      </w:r>
      <w:r>
        <w:t xml:space="preserve"> i obvez</w:t>
      </w:r>
      <w:r w:rsidR="001535A9">
        <w:t>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</w:t>
      </w:r>
      <w:r w:rsidR="00C044C8">
        <w:t xml:space="preserve"> se osoba ovlaštena</w:t>
      </w:r>
      <w: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C044C8">
        <w:t>e-oglasnoj ploči suda ne podnese</w:t>
      </w:r>
      <w: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584EE3" w:rsidRPr="003933EC">
        <w:t>PASARA j.d.o.o., Zadar, Šibenska ulica 11A, OIB: 18844727511</w:t>
      </w:r>
      <w:r>
        <w:t xml:space="preserve">, da </w:t>
      </w:r>
      <w:r w:rsidRPr="00FC1537">
        <w:t xml:space="preserve">najkasnije u roku od </w:t>
      </w:r>
      <w:r w:rsidRPr="001535A9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584EE3" w:rsidRPr="003933EC">
        <w:t>PASARA j.d.o.o., Zadar</w:t>
      </w:r>
      <w:r w:rsidR="00EC2452">
        <w:t>.</w:t>
      </w:r>
      <w:r w:rsidR="00C044C8">
        <w:t xml:space="preserve"> </w:t>
      </w:r>
      <w:r w:rsidR="00584EE3">
        <w:t xml:space="preserve">  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860DC8">
        <w:t>29</w:t>
      </w:r>
      <w:r w:rsidR="00584EE3">
        <w:t>. svibnja 2017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A2" w:rsidP="00381900" w:rsidR="000D4BA2">
      <w:r>
        <w:separator/>
      </w:r>
    </w:p>
  </w:endnote>
  <w:endnote w:id="0" w:type="continuationSeparator">
    <w:p w:rsidRDefault="000D4BA2" w:rsidP="00381900" w:rsidR="000D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R="000D4BA2">
    <w:pPr>
      <w:pStyle w:val="Podnoje"/>
      <w:rPr>
        <w:lang w:val="hr-HR"/>
      </w:rPr>
    </w:pPr>
  </w:p>
  <w:p w:rsidRDefault="000D4BA2" w:rsidR="000D4BA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A2" w:rsidP="00381900" w:rsidR="000D4BA2">
      <w:r>
        <w:separator/>
      </w:r>
    </w:p>
  </w:footnote>
  <w:footnote w:id="0" w:type="continuationSeparator">
    <w:p w:rsidRDefault="000D4BA2" w:rsidP="00381900" w:rsidR="000D4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P="00FC1537" w:rsidR="000D4BA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93048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584EE3">
      <w:t>186/2017-6</w:t>
    </w:r>
  </w:p>
  <w:p w:rsidRDefault="000D4BA2" w:rsidP="00584EE3" w:rsidR="000D4BA2">
    <w:pPr>
      <w:pStyle w:val="Zaglavlje"/>
    </w:pPr>
  </w:p>
  <w:p w:rsidRDefault="000D4BA2" w:rsidP="00FC1537" w:rsidR="000D4BA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67A2F"/>
    <w:rsid w:val="00073A6D"/>
    <w:rsid w:val="00083422"/>
    <w:rsid w:val="00083FCF"/>
    <w:rsid w:val="000852E4"/>
    <w:rsid w:val="000878C3"/>
    <w:rsid w:val="000C40BA"/>
    <w:rsid w:val="000D4836"/>
    <w:rsid w:val="000D4BA2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535A9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4EE3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3048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0DC8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0226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044C8"/>
    <w:rsid w:val="00C16653"/>
    <w:rsid w:val="00C24CDB"/>
    <w:rsid w:val="00C4055E"/>
    <w:rsid w:val="00C70B03"/>
    <w:rsid w:val="00C7759A"/>
    <w:rsid w:val="00C810F5"/>
    <w:rsid w:val="00C95A52"/>
    <w:rsid w:val="00C96EEB"/>
    <w:rsid w:val="00CA66FC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93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93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PASARA j.d.o.o. za turizam, poslovne usluge i djelatnosti turističke agencije</item>
      <item>Mate Tolja</item>
    </izvorni_sadrzaj>
    <derivirana_varijabla naziv="DomainObject.Predmet.SudioniciListNaziv_1">
      <item>FINA</item>
      <item>PASARA j.d.o.o. za turizam, poslovne usluge i djelatnosti turističke agencije</item>
      <item>Mate Tolja</item>
    </derivirana_varijabla>
  </DomainObject.Predmet.SudioniciListNaziv>
  <DomainObject.Predmet.SudioniciListAdressOIB>
    <izvorni_sadrzaj>
      <item>FINA, OIB 85821130368</item>
      <item>PASARA j.d.o.o. za turizam, poslovne usluge i djelatnosti turističke agencije, OIB 18844727511, Šibenska ulica 11/A,23000 Zadar</item>
      <item>Mate Tolja, OIB 76757315153, Šibenska Ulica 11 A,23000 Zadar</item>
    </izvorni_sadrzaj>
    <derivirana_varijabla naziv="DomainObject.Predmet.SudioniciListAdressOIB_1">
      <item>FINA, OIB 85821130368</item>
      <item>PASARA j.d.o.o. za turizam, poslovne usluge i djelatnosti turističke agencije, OIB 18844727511, Šibenska ulica 11/A,23000 Zadar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18844727511</item>
      <item>, OIB 76757315153</item>
    </izvorni_sadrzaj>
    <derivirana_varijabla naziv="DomainObject.Predmet.SudioniciListNazivOIB_1">
      <item>, OIB 85821130368</item>
      <item>, OIB 18844727511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1965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2017-05-25T12:16:00Z</dcterms:created>
  <dc:creator>Danijela Markulin</dc:creator>
  <cp:lastModifiedBy>Martina Kalmeta</cp:lastModifiedBy>
  <cp:lastPrinted>2017-05-29T08:01:00Z</cp:lastPrinted>
  <dcterms:modified xmlns:xsi="http://www.w3.org/2001/XMLSchema-instance" xsi:type="dcterms:W3CDTF">2017-05-29T08:47:00Z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