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0364" w14:paraId="2160364" w:rsidRDefault="00A22269" w:rsidP="00A22269" w:rsidR="00A22269" w:rsidRPr="002E661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269" w:rsidP="00A22269" w:rsidR="00A22269" w:rsidRPr="002E661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2E661A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A22269" w:rsidP="00A22269" w:rsidR="00A2226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2E661A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A22269" w:rsidP="00A22269" w:rsidR="00A2226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22269" w:rsidP="00A22269" w:rsidR="00A22269" w:rsidRPr="002E661A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A22269" w:rsidP="00A22269" w:rsidR="00A2226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22269" w:rsidP="00A22269" w:rsidR="00A22269" w:rsidRPr="005D578C">
      <w:pPr>
        <w:jc w:val="center"/>
        <w:rPr>
          <w:rFonts w:cs="Times New Roman" w:eastAsia="Times New Roman"/>
          <w:szCs w:val="24"/>
        </w:rPr>
      </w:pPr>
    </w:p>
    <w:p w:rsidRDefault="00A22269" w:rsidP="00A22269" w:rsidR="00A2226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22269" w:rsidP="00A22269" w:rsidR="00A22269" w:rsidRPr="005D578C">
      <w:pPr>
        <w:rPr>
          <w:rFonts w:cs="Times New Roman" w:eastAsia="Times New Roman"/>
          <w:szCs w:val="24"/>
        </w:rPr>
      </w:pPr>
    </w:p>
    <w:p w:rsidRDefault="00A22269" w:rsidP="00A22269" w:rsidR="00A2226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2E661A" w:rsidRPr="001274D9">
        <w:rPr>
          <w:iCs/>
        </w:rPr>
        <w:t>na temelju prijedloga sudske savjetnice Mihaele Kaligari,</w:t>
      </w:r>
      <w:r w:rsidR="002E661A">
        <w:rPr>
          <w:iCs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M. NAZIĆ d. o. o. Červar-Porat, Maslina 2, OIB 57747819138, MBS 130036789,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E661A">
        <w:rPr>
          <w:rFonts w:cs="Times New Roman" w:eastAsia="Times New Roman"/>
          <w:szCs w:val="24"/>
        </w:rPr>
        <w:t>5. travnja</w:t>
      </w:r>
      <w:r>
        <w:rPr>
          <w:rFonts w:cs="Times New Roman" w:eastAsia="Times New Roman"/>
          <w:szCs w:val="24"/>
        </w:rPr>
        <w:t xml:space="preserve"> 2016.</w:t>
      </w:r>
    </w:p>
    <w:p w:rsidRDefault="00A22269" w:rsidP="00A22269" w:rsidR="00A22269" w:rsidRPr="005D578C">
      <w:pPr>
        <w:rPr>
          <w:rFonts w:cs="Times New Roman" w:eastAsia="Times New Roman"/>
          <w:szCs w:val="24"/>
        </w:rPr>
      </w:pPr>
    </w:p>
    <w:p w:rsidRDefault="00A22269" w:rsidP="00A22269" w:rsidR="00A2226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22269" w:rsidP="00A22269" w:rsidR="00A22269" w:rsidRPr="005D578C">
      <w:pPr>
        <w:rPr>
          <w:rFonts w:cs="Times New Roman" w:eastAsia="Times New Roman"/>
          <w:szCs w:val="24"/>
        </w:rPr>
      </w:pPr>
    </w:p>
    <w:p w:rsidRDefault="00A22269" w:rsidP="00A22269" w:rsidR="00A2226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M. NAZIĆ d. o. o. Červar-Porat, Maslina 2,</w:t>
      </w:r>
      <w:r w:rsidR="002E661A">
        <w:rPr>
          <w:rFonts w:cs="Times New Roman" w:eastAsia="Times New Roman"/>
          <w:szCs w:val="24"/>
        </w:rPr>
        <w:t xml:space="preserve"> OIB 57747819138, MBS 130036789</w:t>
      </w:r>
      <w:r>
        <w:rPr>
          <w:rFonts w:cs="Times New Roman" w:eastAsia="Times New Roman"/>
          <w:szCs w:val="24"/>
        </w:rPr>
        <w:t>.</w:t>
      </w:r>
    </w:p>
    <w:p w:rsidRDefault="00A22269" w:rsidP="00A22269" w:rsidR="00A22269" w:rsidRPr="005D578C">
      <w:pPr>
        <w:rPr>
          <w:rFonts w:cs="Times New Roman" w:eastAsia="Times New Roman"/>
          <w:szCs w:val="24"/>
        </w:rPr>
      </w:pPr>
    </w:p>
    <w:p w:rsidRDefault="00A22269" w:rsidP="00A22269" w:rsidR="00A2226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A22269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A22269" w:rsidP="00A22269" w:rsidR="00A22269">
      <w:pPr>
        <w:rPr>
          <w:rFonts w:cs="Times New Roman" w:eastAsia="Times New Roman"/>
          <w:szCs w:val="20"/>
        </w:rPr>
      </w:pPr>
    </w:p>
    <w:p w:rsidRDefault="00A22269" w:rsidP="00A22269" w:rsidR="00A2226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M. NAZIĆ d. o. o. Červar-Porat, Maslina 2, OIB 57747819138, MBS 130036789.</w:t>
      </w:r>
    </w:p>
    <w:p w:rsidRDefault="00A22269" w:rsidP="00A22269" w:rsidR="00A22269">
      <w:pPr>
        <w:ind w:firstLine="709"/>
        <w:rPr>
          <w:rFonts w:cs="Times New Roman" w:eastAsia="Times New Roman"/>
          <w:szCs w:val="24"/>
        </w:rPr>
      </w:pPr>
    </w:p>
    <w:p w:rsidRDefault="00A22269" w:rsidP="00A22269" w:rsidR="00A2226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M. NAZIĆ d. o. o. Červar-Porat, Maslina 2, OIB 57747819138, MBS 130036789.</w:t>
      </w:r>
    </w:p>
    <w:p w:rsidRDefault="00A22269" w:rsidP="00A22269" w:rsidR="00A22269" w:rsidRPr="005D578C">
      <w:pPr>
        <w:rPr>
          <w:rFonts w:cs="Times New Roman" w:eastAsia="Times New Roman"/>
          <w:szCs w:val="24"/>
        </w:rPr>
      </w:pPr>
    </w:p>
    <w:p w:rsidRDefault="00A22269" w:rsidP="00A22269" w:rsidR="00A22269">
      <w:pPr>
        <w:jc w:val="center"/>
        <w:rPr>
          <w:rFonts w:eastAsiaTheme="minorHAnsi"/>
          <w:lang w:eastAsia="en-US"/>
        </w:rPr>
      </w:pPr>
    </w:p>
    <w:p w:rsidRDefault="00A22269" w:rsidP="00A22269" w:rsidR="00A2226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22269" w:rsidP="00A22269" w:rsidR="00A22269">
      <w:pPr>
        <w:ind w:firstLine="708"/>
        <w:rPr>
          <w:rFonts w:cs="Times New Roman" w:eastAsia="Times New Roman"/>
          <w:szCs w:val="24"/>
        </w:rPr>
      </w:pPr>
    </w:p>
    <w:p w:rsidRDefault="00A22269" w:rsidP="00A22269" w:rsidR="00A2226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M. NAZIĆ d. o. o. Červar-Porat.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St-1084/2015-3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22269" w:rsidP="00A22269" w:rsidR="00A2226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22269" w:rsidP="00A22269" w:rsidR="00A22269" w:rsidRPr="005D578C">
      <w:pPr>
        <w:rPr>
          <w:rFonts w:cs="Times New Roman" w:eastAsia="Times New Roman"/>
          <w:szCs w:val="24"/>
        </w:rPr>
      </w:pPr>
    </w:p>
    <w:p w:rsidRDefault="00A22269" w:rsidP="00A22269" w:rsidR="00A2226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E661A">
        <w:rPr>
          <w:rFonts w:cs="Times New Roman" w:eastAsia="Times New Roman"/>
          <w:szCs w:val="24"/>
        </w:rPr>
        <w:t>5. 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22269" w:rsidP="00A22269" w:rsidR="00A22269">
      <w:pPr>
        <w:rPr>
          <w:rFonts w:cs="Times New Roman" w:eastAsia="Times New Roman"/>
          <w:szCs w:val="24"/>
        </w:rPr>
      </w:pPr>
    </w:p>
    <w:p w:rsidRDefault="00A22269" w:rsidP="00A22269" w:rsidR="00A2226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22269" w:rsidP="00A22269" w:rsidR="00A2226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126DB3">
        <w:rPr>
          <w:rFonts w:cs="Times New Roman" w:eastAsia="Times New Roman"/>
          <w:szCs w:val="24"/>
        </w:rPr>
        <w:t>, v. r.</w:t>
      </w:r>
    </w:p>
    <w:p w:rsidRDefault="00A22269" w:rsidP="00A22269" w:rsidR="00A22269">
      <w:pPr>
        <w:jc w:val="left"/>
        <w:rPr>
          <w:rFonts w:cs="Times New Roman" w:eastAsia="Times New Roman"/>
          <w:szCs w:val="24"/>
        </w:rPr>
      </w:pPr>
    </w:p>
    <w:p w:rsidRDefault="00A22269" w:rsidP="00A22269" w:rsidR="00A22269" w:rsidRPr="005D578C">
      <w:pPr>
        <w:jc w:val="left"/>
        <w:rPr>
          <w:rFonts w:cs="Times New Roman" w:eastAsia="Times New Roman"/>
          <w:szCs w:val="24"/>
        </w:rPr>
      </w:pPr>
    </w:p>
    <w:p w:rsidRDefault="002E661A" w:rsidP="002E661A" w:rsidR="002E661A" w:rsidRPr="00056726">
      <w:pPr>
        <w:jc w:val="left"/>
        <w:rPr>
          <w:iCs/>
        </w:rPr>
      </w:pPr>
      <w:r w:rsidRPr="00056726">
        <w:rPr>
          <w:iCs/>
        </w:rPr>
        <w:t>UPUTA O PRAVNOM LIJEKU</w:t>
      </w:r>
    </w:p>
    <w:p w:rsidRDefault="002E661A" w:rsidP="002E661A" w:rsidR="002E661A" w:rsidRPr="00056726">
      <w:pPr>
        <w:ind w:firstLine="708"/>
        <w:rPr>
          <w:iCs/>
        </w:rPr>
      </w:pPr>
      <w:r w:rsidRPr="00056726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2E661A" w:rsidP="002E661A" w:rsidR="002E661A" w:rsidRPr="00056726">
      <w:pPr>
        <w:rPr>
          <w:iCs/>
        </w:rPr>
      </w:pPr>
      <w:r w:rsidRPr="00056726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A22269" w:rsidP="00A22269" w:rsidR="00A22269">
      <w:pPr>
        <w:rPr>
          <w:rFonts w:cs="Times New Roman" w:eastAsia="Times New Roman"/>
          <w:szCs w:val="24"/>
        </w:rPr>
      </w:pPr>
    </w:p>
    <w:p w:rsidRDefault="00A22269" w:rsidP="00A22269" w:rsidR="00A22269" w:rsidRPr="005D578C">
      <w:pPr>
        <w:rPr>
          <w:rFonts w:cs="Times New Roman" w:eastAsia="Times New Roman"/>
          <w:szCs w:val="24"/>
        </w:rPr>
      </w:pPr>
    </w:p>
    <w:p w:rsidRDefault="00A22269" w:rsidP="00A22269" w:rsidR="00A2226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22269" w:rsidP="00A22269" w:rsidR="00A222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22269" w:rsidP="00A22269" w:rsidR="00A222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M. NAZIĆ d. o. o. Červar-Porat, Maslina 2, </w:t>
      </w:r>
    </w:p>
    <w:p w:rsidRDefault="00A22269" w:rsidP="00A22269" w:rsidR="00A222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Mubera Mešić Nazić, Červar-Porat, Maslina 2,</w:t>
      </w:r>
    </w:p>
    <w:p w:rsidRDefault="00A22269" w:rsidP="00A22269" w:rsidR="00A2226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A22269" w:rsidP="00A22269" w:rsidR="00A222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22269" w:rsidP="00A22269" w:rsidR="00A2226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A22269" w:rsidP="00A22269" w:rsidR="00A2226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22269" w:rsidP="00A22269" w:rsidR="00A222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22269" w:rsidP="00A22269" w:rsidR="00A2226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22269" w:rsidP="00A22269" w:rsidR="00A22269"/>
    <w:p w:rsidRDefault="00A22269" w:rsidP="00A22269" w:rsidR="00A22269"/>
    <w:p w:rsidRDefault="00A22269" w:rsidP="00A22269" w:rsidR="00A22269"/>
    <w:p w:rsidRDefault="00A22269" w:rsidP="00A22269" w:rsidR="00A22269"/>
    <w:p w:rsidRDefault="00A22269" w:rsidP="00A22269" w:rsidR="00A22269"/>
    <w:p w:rsidRDefault="00A22269" w:rsidP="00A22269" w:rsidR="00A22269"/>
    <w:p w:rsidRDefault="00A22269" w:rsidP="00A22269" w:rsidR="00A22269"/>
    <w:p w:rsidRDefault="00A22269" w:rsidP="00A22269" w:rsidR="00A22269"/>
    <w:p w:rsidRDefault="00A22269" w:rsidP="00A22269" w:rsidR="00A22269"/>
    <w:p w:rsidRDefault="00A22269" w:rsidP="00A22269" w:rsidR="00A22269"/>
    <w:p w:rsidRDefault="00A22269" w:rsidP="00A22269" w:rsidR="00A22269"/>
    <w:p w:rsidRDefault="00A22269" w:rsidP="00A22269" w:rsidR="00A22269"/>
    <w:p w:rsidRDefault="00A22269" w:rsidP="00A22269" w:rsidR="00A22269"/>
    <w:p w:rsidRDefault="00A22269" w:rsidP="00A22269" w:rsidR="00A22269"/>
    <w:p w:rsidRDefault="00A22269" w:rsidP="00A22269" w:rsidR="00A22269"/>
    <w:p w:rsidRDefault="00A22269" w:rsidP="00A22269" w:rsidR="00A22269"/>
    <w:p w:rsidRDefault="00A22269" w:rsidP="00A22269" w:rsidR="00A22269"/>
    <w:p w:rsidRDefault="00A22269" w:rsidP="00A22269" w:rsidR="00A22269"/>
    <w:p w:rsidRDefault="00A22269" w:rsidP="00A22269" w:rsidR="00A22269"/>
    <w:p w:rsidRDefault="004F5027" w:rsidR="004F5027"/>
    <w:sectPr w:rsidSect="0026233F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269" w:rsidP="00A22269" w:rsidR="00A22269">
      <w:r>
        <w:separator/>
      </w:r>
    </w:p>
  </w:endnote>
  <w:endnote w:id="0" w:type="continuationSeparator">
    <w:p w:rsidRDefault="00A22269" w:rsidP="00A22269" w:rsidR="00A22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269" w:rsidP="00A22269" w:rsidR="00A22269">
      <w:r>
        <w:separator/>
      </w:r>
    </w:p>
  </w:footnote>
  <w:footnote w:id="0" w:type="continuationSeparator">
    <w:p w:rsidRDefault="00A22269" w:rsidP="00A22269" w:rsidR="00A22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269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26DB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St-1084/2015-5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269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St-1084/2015-5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6478"/>
    <w:rsid w:val="00126DB3"/>
    <w:rsid w:val="002E661A"/>
    <w:rsid w:val="003E6478"/>
    <w:rsid w:val="004F5027"/>
    <w:rsid w:val="00822751"/>
    <w:rsid w:val="00A22269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226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226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2226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2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226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22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226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6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DB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26DB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26DB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26DB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226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226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2226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2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226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22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226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6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DB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26DB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26DB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26DB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St-1084/2015</izvorni_sadrzaj>
    <derivirana_varijabla naziv="DomainObject.Predmet.OznakaBroj_1">St-1084/2015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NAZIĆ d.o.o. ČERVAR-PORAT</izvorni_sadrzaj>
    <derivirana_varijabla naziv="DomainObject.Predmet.ProtustrankaFormated_1">  M. NAZIĆ d.o.o. ČERVAR-PORAT</derivirana_varijabla>
  </DomainObject.Predmet.ProtustrankaFormated>
  <DomainObject.Predmet.ProtustrankaFormatedOIB>
    <izvorni_sadrzaj>  M. NAZIĆ d.o.o. ČERVAR-PORAT, OIB 57747819138</izvorni_sadrzaj>
    <derivirana_varijabla naziv="DomainObject.Predmet.ProtustrankaFormatedOIB_1">  M. NAZIĆ d.o.o. ČERVAR-PORAT, OIB 57747819138</derivirana_varijabla>
  </DomainObject.Predmet.ProtustrankaFormatedOIB>
  <DomainObject.Predmet.ProtustrankaFormatedWithAdress>
    <izvorni_sadrzaj> M. NAZIĆ d.o.o. ČERVAR-PORAT, Maslina 2, 52440 Červar-Porat</izvorni_sadrzaj>
    <derivirana_varijabla naziv="DomainObject.Predmet.ProtustrankaFormatedWithAdress_1"> M. NAZIĆ d.o.o. ČERVAR-PORAT, Maslina 2, 52440 Červar-Porat</derivirana_varijabla>
  </DomainObject.Predmet.ProtustrankaFormatedWithAdress>
  <DomainObject.Predmet.ProtustrankaFormatedWithAdressOIB>
    <izvorni_sadrzaj> M. NAZIĆ d.o.o. ČERVAR-PORAT, OIB 57747819138, Maslina 2, 52440 Červar-Porat</izvorni_sadrzaj>
    <derivirana_varijabla naziv="DomainObject.Predmet.ProtustrankaFormatedWithAdressOIB_1"> M. NAZIĆ d.o.o. ČERVAR-PORAT, OIB 57747819138, Maslina 2, 52440 Červar-Porat</derivirana_varijabla>
  </DomainObject.Predmet.ProtustrankaFormatedWithAdressOIB>
  <DomainObject.Predmet.ProtustrankaWithAdress>
    <izvorni_sadrzaj>M. NAZIĆ d.o.o. ČERVAR-PORAT Maslina 2, 52440 Červar-Porat</izvorni_sadrzaj>
    <derivirana_varijabla naziv="DomainObject.Predmet.ProtustrankaWithAdress_1">M. NAZIĆ d.o.o. ČERVAR-PORAT Maslina 2, 52440 Červar-Porat</derivirana_varijabla>
  </DomainObject.Predmet.ProtustrankaWithAdress>
  <DomainObject.Predmet.ProtustrankaWithAdressOIB>
    <izvorni_sadrzaj>M. NAZIĆ d.o.o. ČERVAR-PORAT, OIB 57747819138, Maslina 2, 52440 Červar-Porat</izvorni_sadrzaj>
    <derivirana_varijabla naziv="DomainObject.Predmet.ProtustrankaWithAdressOIB_1">M. NAZIĆ d.o.o. ČERVAR-PORAT, OIB 57747819138, Maslina 2, 52440 Červar-Porat</derivirana_varijabla>
  </DomainObject.Predmet.ProtustrankaWithAdressOIB>
  <DomainObject.Predmet.ProtustrankaNazivFormated>
    <izvorni_sadrzaj>M. NAZIĆ d.o.o. ČERVAR-PORAT</izvorni_sadrzaj>
    <derivirana_varijabla naziv="DomainObject.Predmet.ProtustrankaNazivFormated_1">M. NAZIĆ d.o.o. ČERVAR-PORAT</derivirana_varijabla>
  </DomainObject.Predmet.ProtustrankaNazivFormated>
  <DomainObject.Predmet.ProtustrankaNazivFormatedOIB>
    <izvorni_sadrzaj>M. NAZIĆ d.o.o. ČERVAR-PORAT, OIB 57747819138</izvorni_sadrzaj>
    <derivirana_varijabla naziv="DomainObject.Predmet.ProtustrankaNazivFormatedOIB_1">M. NAZIĆ d.o.o. ČERVAR-PORAT, OIB 57747819138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117849.26</izvorni_sadrzaj>
    <derivirana_varijabla naziv="DomainObject.Predmet.TrenutnaVrijednost_1">117849.26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NAZIĆ d.o.o. ČERVAR-PORAT</item>
    </izvorni_sadrzaj>
    <derivirana_varijabla naziv="DomainObject.Predmet.ProtuStrankaListFormated_1">
      <item>M. NAZIĆ d.o.o. ČERVAR-PORAT</item>
    </derivirana_varijabla>
  </DomainObject.Predmet.ProtuStrankaListFormated>
  <DomainObject.Predmet.ProtuStrankaListFormatedOIB>
    <izvorni_sadrzaj>
      <item>M. NAZIĆ d.o.o. ČERVAR-PORAT, OIB 57747819138</item>
    </izvorni_sadrzaj>
    <derivirana_varijabla naziv="DomainObject.Predmet.ProtuStrankaListFormatedOIB_1">
      <item>M. NAZIĆ d.o.o. ČERVAR-PORAT, OIB 57747819138</item>
    </derivirana_varijabla>
  </DomainObject.Predmet.ProtuStrankaListFormatedOIB>
  <DomainObject.Predmet.ProtuStrankaListFormatedWithAdress>
    <izvorni_sadrzaj>
      <item>M. NAZIĆ d.o.o. ČERVAR-PORAT, Maslina 2, 52440 Červar-Porat</item>
    </izvorni_sadrzaj>
    <derivirana_varijabla naziv="DomainObject.Predmet.ProtuStrankaListFormatedWithAdress_1">
      <item>M. NAZIĆ d.o.o. ČERVAR-PORAT, Maslina 2, 52440 Červar-Porat</item>
    </derivirana_varijabla>
  </DomainObject.Predmet.ProtuStrankaListFormatedWithAdress>
  <DomainObject.Predmet.ProtuStrankaListFormatedWithAdressOIB>
    <izvorni_sadrzaj>
      <item>M. NAZIĆ d.o.o. ČERVAR-PORAT, OIB 57747819138, Maslina 2, 52440 Červar-Porat</item>
    </izvorni_sadrzaj>
    <derivirana_varijabla naziv="DomainObject.Predmet.ProtuStrankaListFormatedWithAdressOIB_1">
      <item>M. NAZIĆ d.o.o. ČERVAR-PORAT, OIB 57747819138, Maslina 2, 52440 Červar-Porat</item>
    </derivirana_varijabla>
  </DomainObject.Predmet.ProtuStrankaListFormatedWithAdressOIB>
  <DomainObject.Predmet.ProtuStrankaListNazivFormated>
    <izvorni_sadrzaj>
      <item>M. NAZIĆ d.o.o. ČERVAR-PORAT</item>
    </izvorni_sadrzaj>
    <derivirana_varijabla naziv="DomainObject.Predmet.ProtuStrankaListNazivFormated_1">
      <item>M. NAZIĆ d.o.o. ČERVAR-PORAT</item>
    </derivirana_varijabla>
  </DomainObject.Predmet.ProtuStrankaListNazivFormated>
  <DomainObject.Predmet.ProtuStrankaListNazivFormatedOIB>
    <izvorni_sadrzaj>
      <item>M. NAZIĆ d.o.o. ČERVAR-PORAT, OIB 57747819138</item>
    </izvorni_sadrzaj>
    <derivirana_varijabla naziv="DomainObject.Predmet.ProtuStrankaListNazivFormatedOIB_1">
      <item>M. NAZIĆ d.o.o. ČERVAR-PORAT, OIB 57747819138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NAZIĆ d.o.o. ČERVAR-PORAT</izvorni_sadrzaj>
    <derivirana_varijabla naziv="DomainObject.Predmet.ProtustrankaIDrugi_1">M. NAZIĆ d.o.o. ČERVAR-PORAT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M. NAZIĆ d.o.o. ČERVAR-PORAT, OIB 57747819138, Maslina 2, 52440 Červar-Porat</izvorni_sadrzaj>
    <derivirana_varijabla naziv="DomainObject.Predmet.ProtustrankaIDrugiAdressOIB_1">M. NAZIĆ d.o.o. ČERVAR-PORAT, OIB 57747819138, Maslina 2, 52440 Červar-Porat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NAZIĆ d.o.o. ČERVAR-PORAT</item>
    </izvorni_sadrzaj>
    <derivirana_varijabla naziv="DomainObject.Predmet.SudioniciListNaziv_1">
      <item>FINANCIJSKA AGENCIJA, RC RIJEKA, PODRUŽNICA PULA, PULA</item>
      <item>M. NAZIĆ d.o.o. ČERVAR-PORAT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M. NAZIĆ d.o.o. ČERVAR-PORAT, OIB 57747819138, Maslina 2,52440 Červar-Porat</item>
    </izvorni_sadrzaj>
    <derivirana_varijabla naziv="DomainObject.Predmet.SudioniciListAdressOIB_1">
      <item>FINANCIJSKA AGENCIJA, RC RIJEKA, PODRUŽNICA PULA, PULA, OIB 85821130368, Ulica grada Vukovara 70,Zagreb</item>
      <item>M. NAZIĆ d.o.o. ČERVAR-PORAT, OIB 57747819138, Maslina 2,52440 Červar-Porat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57747819138</item>
    </izvorni_sadrzaj>
    <derivirana_varijabla naziv="DomainObject.Predmet.SudioniciListNazivOIB_1">
      <item>, OIB 85821130368</item>
      <item>, OIB 57747819138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3058</properties:Characters>
  <properties:Lines>95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2016-03-23T08:09:00Z</dcterms:created>
  <dc:creator>Mihaela Kaligari</dc:creator>
  <dc:description/>
  <cp:keywords/>
  <cp:lastModifiedBy>Jasmina Matika</cp:lastModifiedBy>
  <cp:lastPrinted>2016-04-05T05:40:00Z</cp:lastPrinted>
  <dcterms:modified xmlns:xsi="http://www.w3.org/2001/XMLSchema-instance" xsi:type="dcterms:W3CDTF">2016-04-05T12:25:00Z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