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2f82" w14:paraId="99c2f8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86AD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86AD0" w:rsidP="00686AD0" w:rsidR="00686AD0">
      <w:pPr>
        <w:pStyle w:val="Bezproreda"/>
      </w:pPr>
      <w:r>
        <w:t xml:space="preserve">  1 St-323/2016-7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  <w:jc w:val="center"/>
      </w:pPr>
      <w:r>
        <w:t>R E P U B L I K A       H R V A T S K A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  <w:jc w:val="center"/>
      </w:pPr>
      <w:r>
        <w:t>R J E Š E N J E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  <w:r>
        <w:t>TRGOVAČKI SUD U BJELOVARU, po  sucu Branki Pleskalt,  u predmetu predlagatelja RH, MF, Porezna uprava, Područni ured Sjeverna Hrvatska protiv dužnika MARATON d.o.o. za graditeljstvo i usluge ČAZMA, F. Vidovića 57/a, OIB: 08410648110, dana 26. travnja  2016. godine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  <w:jc w:val="center"/>
      </w:pPr>
      <w:r>
        <w:t>r i j e š i o     j e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  <w:r>
        <w:t>I Pokreće se prethodni postupak radi utvrđenja uvjeta za otvaranje stečajnog postupka nad  dužnikom MARATON d.o.o. za graditeljstvo i usluge ČAZMA, F. Vidovića 57/a, OIB: 08410648110.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  <w:r>
        <w:t>Zakazuje se ročište radi izjašnjenja o prijedlogu za dan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  <w:jc w:val="center"/>
      </w:pPr>
      <w:r>
        <w:t>16. svibnja  2016. godine u 10,45 sati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686AD0" w:rsidP="00686AD0" w:rsidR="00686AD0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Domagoj </w:t>
      </w:r>
      <w:proofErr w:type="spellStart"/>
      <w:r>
        <w:t>Pezo</w:t>
      </w:r>
      <w:proofErr w:type="spellEnd"/>
      <w:r>
        <w:t xml:space="preserve"> iz Čazma, F. Vidovića 57/A.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  <w:jc w:val="center"/>
      </w:pPr>
      <w:r>
        <w:t>Obrazloženje</w:t>
      </w:r>
    </w:p>
    <w:p w:rsidRDefault="00686AD0" w:rsidP="00686AD0" w:rsidR="00686AD0">
      <w:pPr>
        <w:pStyle w:val="Bezproreda"/>
      </w:pPr>
    </w:p>
    <w:p w:rsidRDefault="00686AD0" w:rsidP="00686AD0" w:rsidR="00686AD0">
      <w:r>
        <w:t xml:space="preserve">Predlagatelj RH, Ministarstvo financija, Porezna uprava, Područni ured Sjeverna Hrvatska   je   dana  18.  ožujka  2016. godine   podnijela je   prijedlog za otvaranje stečajnog postupka nad  </w:t>
      </w:r>
      <w:r>
        <w:lastRenderedPageBreak/>
        <w:t>dužnikom  MARATON d.o.o. za graditeljstvo i usluge ČAZMA, F. Vidovića 57/a, OIB: 08410648110.</w:t>
      </w:r>
    </w:p>
    <w:p w:rsidRDefault="00686AD0" w:rsidP="00686AD0" w:rsidR="00686AD0"/>
    <w:p w:rsidRDefault="00686AD0" w:rsidP="00686AD0" w:rsidR="00686AD0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MARATON d.o.o. za graditeljstvo i usluge ČAZMA, F. Vidovića 57/a, OIB: 08410648110, a u skladu s  odredbom članka 115. Stečajnog zakona. 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  <w:r>
        <w:t>Temeljem iznijetog riješeno je kao u izreci.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  <w:r>
        <w:t xml:space="preserve">Bjelovar,   26. travnja  2016.   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  <w:r>
        <w:t xml:space="preserve">                                                                                                BRANKA PLESKALT  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</w:p>
    <w:p w:rsidRDefault="00686AD0" w:rsidP="00686AD0" w:rsidR="00686AD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86AD0" w:rsidP="00686AD0" w:rsidR="00686AD0">
      <w:pPr>
        <w:pStyle w:val="Bezproreda"/>
      </w:pPr>
      <w:r>
        <w:t>Dna: predlagatelja</w:t>
      </w:r>
    </w:p>
    <w:p w:rsidRDefault="00686AD0" w:rsidP="00686AD0" w:rsidR="00686AD0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686AD0" w:rsidP="00686AD0" w:rsidR="00686AD0">
      <w:pPr>
        <w:pStyle w:val="Bezproreda"/>
      </w:pPr>
      <w:r>
        <w:t xml:space="preserve">        ROČ. 16. 05. 2016. u  10,45</w:t>
      </w:r>
    </w:p>
    <w:p w:rsidRDefault="00686AD0" w:rsidP="00686AD0" w:rsidR="00686AD0">
      <w:pPr>
        <w:pStyle w:val="Bezproreda"/>
      </w:pPr>
      <w:r>
        <w:t>Bjelovar, 26. 04. 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6AD0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0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St-323/2016-2</izvorni_sadrzaj>
    <derivirana_varijabla naziv="DomainObject.Oznaka_1">St-323/2016-2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MARATON društvo s ograničenom odgovornošću za graditeljstvo i usluge, Čazma</izvorni_sadrzaj>
    <derivirana_varijabla naziv="DomainObject.Predmet.ProtustrankaFormated_1">  MARATON društvo s ograničenom odgovornošću za graditeljstvo i usluge, Čazma</derivirana_varijabla>
  </DomainObject.Predmet.ProtustrankaFormated>
  <DomainObject.Predmet.ProtustrankaFormatedOIB>
    <izvorni_sadrzaj>  MARATON društvo s ograničenom odgovornošću za graditeljstvo i usluge, Čazma, OIB 08410648110</izvorni_sadrzaj>
    <derivirana_varijabla naziv="DomainObject.Predmet.ProtustrankaFormatedOIB_1">  MARATON društvo s ograničenom odgovornošću za graditeljstvo i usluge, Čazma, OIB 08410648110</derivirana_varijabla>
  </DomainObject.Predmet.ProtustrankaFormatedOIB>
  <DomainObject.Predmet.ProtustrankaFormatedWithAdress>
    <izvorni_sadrzaj> MARATON društvo s ograničenom odgovornošću za graditeljstvo i usluge, Čazma, F.Vidovića 57/a, 43240 Čazma</izvorni_sadrzaj>
    <derivirana_varijabla naziv="DomainObject.Predmet.ProtustrankaFormatedWithAdress_1"> MARATON društvo s ograničenom odgovornošću za graditeljstvo i usluge, Čazma, F.Vidovića 57/a, 43240 Čazma</derivirana_varijabla>
  </DomainObject.Predmet.ProtustrankaFormatedWithAdress>
  <DomainObject.Predmet.ProtustrankaFormatedWithAdressOIB>
    <izvorni_sadrzaj> MARATON društvo s ograničenom odgovornošću za graditeljstvo i usluge, Čazma, OIB 08410648110, F.Vidovića 57/a, 43240 Čazma</izvorni_sadrzaj>
    <derivirana_varijabla naziv="DomainObject.Predmet.ProtustrankaFormatedWithAdressOIB_1"> MARATON društvo s ograničenom odgovornošću za graditeljstvo i usluge, Čazma, OIB 08410648110, F.Vidovića 57/a, 43240 Čazma</derivirana_varijabla>
  </DomainObject.Predmet.ProtustrankaFormatedWithAdressOIB>
  <DomainObject.Predmet.ProtustrankaWithAdress>
    <izvorni_sadrzaj>MARATON društvo s ograničenom odgovornošću za graditeljstvo i usluge, Čazma F.Vidovića 57/a, 43240 Čazma</izvorni_sadrzaj>
    <derivirana_varijabla naziv="DomainObject.Predmet.ProtustrankaWithAdress_1">MARATON društvo s ograničenom odgovornošću za graditeljstvo i usluge, Čazma F.Vidovića 57/a, 43240 Čazma</derivirana_varijabla>
  </DomainObject.Predmet.ProtustrankaWithAdress>
  <DomainObject.Predmet.ProtustrankaWithAdressOIB>
    <izvorni_sadrzaj>MARATON društvo s ograničenom odgovornošću za graditeljstvo i usluge, Čazma, OIB 08410648110, F.Vidovića 57/a, 43240 Čazma</izvorni_sadrzaj>
    <derivirana_varijabla naziv="DomainObject.Predmet.ProtustrankaWithAdressOIB_1">MARATON društvo s ograničenom odgovornošću za graditeljstvo i usluge, Čazma, OIB 08410648110, F.Vidovića 57/a, 43240 Čazma</derivirana_varijabla>
  </DomainObject.Predmet.ProtustrankaWithAdressOIB>
  <DomainObject.Predmet.ProtustrankaNazivFormated>
    <izvorni_sadrzaj>MARATON društvo s ograničenom odgovornošću za graditeljstvo i usluge, Čazma</izvorni_sadrzaj>
    <derivirana_varijabla naziv="DomainObject.Predmet.ProtustrankaNazivFormated_1">MARATON društvo s ograničenom odgovornošću za graditeljstvo i usluge, Čazma</derivirana_varijabla>
  </DomainObject.Predmet.ProtustrankaNazivFormated>
  <DomainObject.Predmet.ProtustrankaNazivFormatedOIB>
    <izvorni_sadrzaj>MARATON društvo s ograničenom odgovornošću za graditeljstvo i usluge, Čazma, OIB 08410648110</izvorni_sadrzaj>
    <derivirana_varijabla naziv="DomainObject.Predmet.ProtustrankaNazivFormatedOIB_1">MARATON društvo s ograničenom odgovornošću za graditeljstvo i usluge, Čazma, OIB 08410648110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MARATON društvo s ograničenom odgovornošću za graditeljstvo i usluge, Čazma</item>
    </izvorni_sadrzaj>
    <derivirana_varijabla naziv="DomainObject.Predmet.ProtuStrankaListFormated_1">
      <item>MARATON društvo s ograničenom odgovornošću za graditeljstvo i usluge, Čazma</item>
    </derivirana_varijabla>
  </DomainObject.Predmet.ProtuStrankaListFormated>
  <DomainObject.Predmet.ProtuStrankaListFormatedOIB>
    <izvorni_sadrzaj>
      <item>MARATON društvo s ograničenom odgovornošću za graditeljstvo i usluge, Čazma, OIB 08410648110</item>
    </izvorni_sadrzaj>
    <derivirana_varijabla naziv="DomainObject.Predmet.ProtuStrankaListFormatedOIB_1">
      <item>MARATON društvo s ograničenom odgovornošću za graditeljstvo i usluge, Čazma, OIB 08410648110</item>
    </derivirana_varijabla>
  </DomainObject.Predmet.ProtuStrankaListFormatedOIB>
  <DomainObject.Predmet.ProtuStrankaListFormatedWithAdress>
    <izvorni_sadrzaj>
      <item>MARATON društvo s ograničenom odgovornošću za graditeljstvo i usluge, Čazma, F.Vidovića 57/a, 43240 Čazma</item>
    </izvorni_sadrzaj>
    <derivirana_varijabla naziv="DomainObject.Predmet.ProtuStrankaListFormatedWithAdress_1">
      <item>MARATON društvo s ograničenom odgovornošću za graditeljstvo i usluge, Čazma, F.Vidovića 57/a, 43240 Čazma</item>
    </derivirana_varijabla>
  </DomainObject.Predmet.ProtuStrankaListFormatedWithAdress>
  <DomainObject.Predmet.ProtuStrankaListFormatedWithAdressOIB>
    <izvorni_sadrzaj>
      <item>MARATON društvo s ograničenom odgovornošću za graditeljstvo i usluge, Čazma, OIB 08410648110, F.Vidovića 57/a, 43240 Čazma</item>
    </izvorni_sadrzaj>
    <derivirana_varijabla naziv="DomainObject.Predmet.ProtuStrankaListFormatedWithAdressOIB_1">
      <item>MARATON društvo s ograničenom odgovornošću za graditeljstvo i usluge, Čazma, OIB 08410648110, F.Vidovića 57/a, 43240 Čazma</item>
    </derivirana_varijabla>
  </DomainObject.Predmet.ProtuStrankaListFormatedWithAdressOIB>
  <DomainObject.Predmet.ProtuStrankaListNazivFormated>
    <izvorni_sadrzaj>
      <item>MARATON društvo s ograničenom odgovornošću za graditeljstvo i usluge, Čazma</item>
    </izvorni_sadrzaj>
    <derivirana_varijabla naziv="DomainObject.Predmet.ProtuStrankaListNazivFormated_1">
      <item>MARATON društvo s ograničenom odgovornošću za graditeljstvo i usluge, Čazma</item>
    </derivirana_varijabla>
  </DomainObject.Predmet.ProtuStrankaListNazivFormated>
  <DomainObject.Predmet.ProtuStrankaListNazivFormatedOIB>
    <izvorni_sadrzaj>
      <item>MARATON društvo s ograničenom odgovornošću za graditeljstvo i usluge, Čazma, OIB 08410648110</item>
    </izvorni_sadrzaj>
    <derivirana_varijabla naziv="DomainObject.Predmet.ProtuStrankaListNazivFormatedOIB_1">
      <item>MARATON društvo s ograničenom odgovornošću za graditeljstvo i usluge, Čazma, OIB 08410648110</item>
    </derivirana_varijabla>
  </DomainObject.Predmet.ProtuStrankaListNazivFormatedOIB>
  <DomainObject.Predmet.OstaliListFormated>
    <izvorni_sadrzaj>
      <item>DOMAGOJ PEZO</item>
      <item>Županijsko državno odvjetništvo u Bjelovaru</item>
    </izvorni_sadrzaj>
    <derivirana_varijabla naziv="DomainObject.Predmet.OstaliListFormated_1">
      <item>DOMAGOJ PEZO</item>
      <item>Županijsko državno odvjetništvo u Bjelovaru</item>
    </derivirana_varijabla>
  </DomainObject.Predmet.OstaliListFormated>
  <DomainObject.Predmet.OstaliListFormatedOIB>
    <izvorni_sadrzaj>
      <item>DOMAGOJ PEZO</item>
      <item>Županijsko državno odvjetništvo u Bjelovaru</item>
    </izvorni_sadrzaj>
    <derivirana_varijabla naziv="DomainObject.Predmet.OstaliListFormatedOIB_1">
      <item>DOMAGOJ PEZO</item>
      <item>Županijsko državno odvjetništvo u Bjelovaru</item>
    </derivirana_varijabla>
  </DomainObject.Predmet.OstaliListFormatedOIB>
  <DomainObject.Predmet.OstaliListFormatedWithAdress>
    <izvorni_sadrzaj>
      <item>DOMAGOJ PEZO, F.Vidovića 57/a., 43240 Čazma</item>
      <item>Županijsko državno odvjetništvo u Bjelovaru</item>
    </izvorni_sadrzaj>
    <derivirana_varijabla naziv="DomainObject.Predmet.OstaliListFormatedWithAdress_1">
      <item>DOMAGOJ PEZO, F.Vidovića 57/a., 43240 Čazma</item>
      <item>Županijsko državno odvjetništvo u Bjelovaru</item>
    </derivirana_varijabla>
  </DomainObject.Predmet.OstaliListFormatedWithAdress>
  <DomainObject.Predmet.OstaliListFormatedWithAdressOIB>
    <izvorni_sadrzaj>
      <item>DOMAGOJ PEZO, F.Vidovića 57/a., 43240 Čazma</item>
      <item>Županijsko državno odvjetništvo u Bjelovaru</item>
    </izvorni_sadrzaj>
    <derivirana_varijabla naziv="DomainObject.Predmet.OstaliListFormatedWithAdressOIB_1">
      <item>DOMAGOJ PEZO, F.Vidovića 57/a., 43240 Čazma</item>
      <item>Županijsko državno odvjetništvo u Bjelovaru</item>
    </derivirana_varijabla>
  </DomainObject.Predmet.OstaliListFormatedWithAdressOIB>
  <DomainObject.Predmet.OstaliListNazivFormated>
    <izvorni_sadrzaj>
      <item>DOMAGOJ PEZO</item>
      <item>Županijsko državno odvjetništvo u Bjelovaru</item>
    </izvorni_sadrzaj>
    <derivirana_varijabla naziv="DomainObject.Predmet.OstaliListNazivFormated_1">
      <item>DOMAGOJ PEZO</item>
      <item>Županijsko državno odvjetništvo u Bjelovaru</item>
    </derivirana_varijabla>
  </DomainObject.Predmet.OstaliListNazivFormated>
  <DomainObject.Predmet.OstaliListNazivFormatedOIB>
    <izvorni_sadrzaj>
      <item>DOMAGOJ PEZO</item>
      <item>Županijsko državno odvjetništvo u Bjelovaru</item>
    </izvorni_sadrzaj>
    <derivirana_varijabla naziv="DomainObject.Predmet.OstaliListNazivFormatedOIB_1">
      <item>DOMAGOJ PEZO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St-323/2016-2</izvorni_sadrzaj>
    <derivirana_varijabla naziv="DomainObject.PoslovniBrojDokumenta_1">St-323/2016-2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MARATON društvo s ograničenom odgovornošću za graditeljstvo i usluge, Čazma</izvorni_sadrzaj>
    <derivirana_varijabla naziv="DomainObject.Predmet.ProtustrankaIDrugi_1">MARATON društvo s ograničenom odgovornošću za graditeljstvo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MARATON društvo s ograničenom odgovornošću za graditeljstvo i usluge, Čazma, OIB 08410648110, F.Vidovića 57/a, 43240 Čazma</izvorni_sadrzaj>
    <derivirana_varijabla naziv="DomainObject.Predmet.ProtustrankaIDrugiAdressOIB_1">MARATON društvo s ograničenom odgovornošću za graditeljstvo i usluge, Čazma, OIB 08410648110, F.Vidovića 57/a,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MARATON društvo s ograničenom odgovornošću za graditeljstvo i usluge, Čazma</item>
      <item>DOMAGOJ PEZO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MARATON društvo s ograničenom odgovornošću za graditeljstvo i usluge, Čazma</item>
      <item>DOMAGOJ PEZO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MARATON društvo s ograničenom odgovornošću za graditeljstvo i usluge, Čazma, OIB 08410648110, F.Vidovića 57/a,43240 Čazma</item>
      <item>DOMAGOJ PEZO, F.Vidovića 57/a.,43240 Čazma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MARATON društvo s ograničenom odgovornošću za graditeljstvo i usluge, Čazma, OIB 08410648110, F.Vidovića 57/a,43240 Čazma</item>
      <item>DOMAGOJ PEZO, F.Vidovića 57/a.,43240 Čazma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9756E-3449-4695-9769-5C57342AE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1917</properties:Characters>
  <properties:Lines>84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2016-04-26T07:05:00Z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St-323/2016-2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